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e328" w14:paraId="244e328" w:rsidRDefault="004209B8" w:rsidP="004209B8" w:rsidR="004209B8" w:rsidRPr="00C90DBF">
      <w:pPr>
        <w:jc w:val="right"/>
        <w15:collapsed w:val="false"/>
      </w:pPr>
      <w:bookmarkStart w:name="_GoBack" w:id="0"/>
      <w:bookmarkEnd w:id="0"/>
      <w:r w:rsidRPr="00C90DBF">
        <w:tab/>
        <w:t>5 St-1662/13</w:t>
      </w:r>
      <w:r>
        <w:t>-165</w:t>
      </w:r>
    </w:p>
    <w:p w:rsidRDefault="004209B8" w:rsidP="004209B8" w:rsidR="004209B8"/>
    <w:p w:rsidRDefault="004209B8" w:rsidP="004209B8" w:rsidR="004209B8" w:rsidRPr="00C90DBF"/>
    <w:p w:rsidRDefault="004209B8" w:rsidP="004209B8" w:rsidR="004209B8" w:rsidRPr="00C90DBF">
      <w:r>
        <w:t xml:space="preserve"> </w:t>
      </w:r>
      <w:r w:rsidRPr="00C90DBF">
        <w:t xml:space="preserve">    REPUBLIKA HRVATSKA</w:t>
      </w:r>
    </w:p>
    <w:p w:rsidRDefault="004209B8" w:rsidP="004209B8" w:rsidR="004209B8" w:rsidRPr="00C90DBF">
      <w:r w:rsidRPr="00C90DBF">
        <w:t>TRGOVAČKI SUD U ZAGREBU</w:t>
      </w:r>
    </w:p>
    <w:p w:rsidRDefault="004209B8" w:rsidP="004209B8" w:rsidR="004209B8" w:rsidRPr="00C90DBF">
      <w:r w:rsidRPr="00C90DBF">
        <w:t xml:space="preserve"> </w:t>
      </w:r>
      <w:r>
        <w:t xml:space="preserve">      </w:t>
      </w:r>
      <w:r w:rsidRPr="00C90DBF">
        <w:t xml:space="preserve">  Zagreb, Amruševa 2/II</w:t>
      </w:r>
    </w:p>
    <w:p w:rsidRDefault="004209B8" w:rsidP="004209B8" w:rsidR="004209B8" w:rsidRPr="00C90DBF">
      <w:r w:rsidRPr="00C90DBF">
        <w:tab/>
      </w:r>
      <w:r w:rsidRPr="00C90DBF">
        <w:tab/>
      </w:r>
      <w:r w:rsidRPr="00C90DBF">
        <w:tab/>
      </w:r>
      <w:r w:rsidRPr="00C90DBF">
        <w:tab/>
      </w:r>
      <w:r w:rsidRPr="00C90DBF">
        <w:tab/>
      </w:r>
    </w:p>
    <w:p w:rsidRDefault="004209B8" w:rsidP="004209B8" w:rsidR="004209B8" w:rsidRPr="00C90DBF"/>
    <w:p w:rsidRDefault="004209B8" w:rsidP="004209B8" w:rsidR="004209B8" w:rsidRPr="00C90DBF"/>
    <w:p w:rsidRDefault="004209B8" w:rsidP="009B42FF" w:rsidR="004209B8">
      <w:pPr>
        <w:jc w:val="center"/>
      </w:pPr>
      <w:r>
        <w:t>R E P U B L I K A  H R V A T S K A</w:t>
      </w:r>
    </w:p>
    <w:p w:rsidRDefault="004209B8" w:rsidP="004209B8" w:rsidR="004209B8" w:rsidRPr="00C90DBF"/>
    <w:p w:rsidRDefault="004209B8" w:rsidP="004209B8" w:rsidR="004209B8" w:rsidRPr="00C90DBF">
      <w:pPr>
        <w:jc w:val="center"/>
      </w:pPr>
      <w:r w:rsidRPr="00C90DBF">
        <w:t>O B A V I J E S T</w:t>
      </w:r>
    </w:p>
    <w:p w:rsidRDefault="004209B8" w:rsidP="004209B8" w:rsidR="004209B8" w:rsidRPr="00C90DBF"/>
    <w:p w:rsidRDefault="004209B8" w:rsidP="004209B8" w:rsidR="004209B8" w:rsidRPr="00C90DBF"/>
    <w:p w:rsidRDefault="004209B8" w:rsidP="004209B8" w:rsidR="004209B8" w:rsidRPr="00C90DBF">
      <w:pPr>
        <w:jc w:val="both"/>
      </w:pPr>
      <w:r w:rsidRPr="00C90DBF">
        <w:tab/>
        <w:t>Rješenjem ovog suda broj St-1662</w:t>
      </w:r>
      <w:r w:rsidRPr="00C90DBF">
        <w:rPr>
          <w:lang w:val="sl-SI"/>
        </w:rPr>
        <w:t xml:space="preserve">/13 </w:t>
      </w:r>
      <w:r w:rsidRPr="00C90DBF">
        <w:t>od 21. listopada 2015., u stečajnom postupku nad stečajnim dužnikom BETON RAD d.o.o.  u stečaju Velika Gorica, Rakitovec 242A, OIB 69247002450, određena je nagrada i naknada stečajnom upravitelju Branki Malbašić.</w:t>
      </w:r>
    </w:p>
    <w:p w:rsidRDefault="004209B8" w:rsidP="004209B8" w:rsidR="004209B8" w:rsidRPr="00C90DBF">
      <w:r w:rsidRPr="00C90DBF">
        <w:tab/>
        <w:t>Uvid u potpuni tekst rješenja može se izvršiti u sudskoj pisarnici.</w:t>
      </w:r>
    </w:p>
    <w:p w:rsidRDefault="004209B8" w:rsidP="004209B8" w:rsidR="004209B8" w:rsidRPr="00C90DBF"/>
    <w:p w:rsidRDefault="004209B8" w:rsidP="004209B8" w:rsidR="004209B8" w:rsidRPr="00C90DBF">
      <w:pPr>
        <w:jc w:val="center"/>
      </w:pPr>
      <w:r w:rsidRPr="00C90DBF">
        <w:t>U Zagrebu,  21. listopada 2015.</w:t>
      </w:r>
      <w:r>
        <w:t xml:space="preserve"> </w:t>
      </w:r>
    </w:p>
    <w:p w:rsidRDefault="004209B8" w:rsidP="004209B8" w:rsidR="004209B8" w:rsidRPr="00C90DBF"/>
    <w:p w:rsidRDefault="004209B8" w:rsidP="004209B8" w:rsidR="004209B8" w:rsidRPr="00C90DBF"/>
    <w:p w:rsidRDefault="004209B8" w:rsidP="004209B8" w:rsidR="004209B8" w:rsidRPr="00C90DBF">
      <w:pPr>
        <w:ind w:left="4956"/>
        <w:jc w:val="right"/>
      </w:pPr>
      <w:r w:rsidRPr="00C90DBF">
        <w:t xml:space="preserve">  STEČAJNI SUDAC:</w:t>
      </w:r>
    </w:p>
    <w:p w:rsidRDefault="004209B8" w:rsidP="004209B8" w:rsidR="004209B8">
      <w:pPr>
        <w:ind w:left="4956"/>
        <w:jc w:val="right"/>
      </w:pPr>
      <w:r w:rsidRPr="00C90DBF">
        <w:tab/>
      </w:r>
      <w:r>
        <w:t>dr. sc. Jelena Čuveljak</w:t>
      </w:r>
      <w:r w:rsidR="00563A83">
        <w:t>,v.r.</w:t>
      </w:r>
    </w:p>
    <w:p w:rsidRDefault="00563A83" w:rsidP="0083108A" w:rsidR="00563A83" w:rsidRPr="003528B2">
      <w:r w:rsidRPr="003528B2">
        <w:t>Za točnost otpravka-ovlašteni službenik:</w:t>
      </w:r>
    </w:p>
    <w:p w:rsidRDefault="00563A83" w:rsidP="003528B2" w:rsidR="00563A83" w:rsidRPr="003528B2">
      <w:r w:rsidRPr="003528B2">
        <w:t>Karmela Dolenc</w:t>
      </w:r>
    </w:p>
    <w:p w:rsidRDefault="00563A83" w:rsidP="004209B8" w:rsidR="00563A83" w:rsidRPr="00C90DBF">
      <w:pPr>
        <w:ind w:left="4956"/>
        <w:jc w:val="right"/>
      </w:pPr>
    </w:p>
    <w:p w:rsidRDefault="004209B8" w:rsidP="004209B8" w:rsidR="004209B8" w:rsidRPr="00C90DBF">
      <w:pPr>
        <w:ind w:left="4956"/>
        <w:jc w:val="both"/>
      </w:pPr>
      <w:r w:rsidRPr="00C90DBF">
        <w:tab/>
      </w:r>
      <w:r w:rsidRPr="00C90DBF">
        <w:tab/>
      </w:r>
      <w:r w:rsidRPr="00C90DBF">
        <w:tab/>
      </w:r>
    </w:p>
    <w:p w:rsidRDefault="004209B8" w:rsidP="004209B8" w:rsidR="004209B8" w:rsidRPr="00C90DBF">
      <w:pPr>
        <w:ind w:left="4956"/>
        <w:jc w:val="both"/>
      </w:pPr>
      <w:r w:rsidRPr="00C90DBF">
        <w:tab/>
      </w:r>
    </w:p>
    <w:p w:rsidRDefault="004209B8" w:rsidP="004209B8" w:rsidR="004209B8" w:rsidRPr="00C90DBF"/>
    <w:p w:rsidRDefault="004209B8" w:rsidP="004209B8" w:rsidR="004209B8" w:rsidRPr="00C90DBF">
      <w:r w:rsidRPr="00C90DBF">
        <w:t>DN-a:</w:t>
      </w:r>
    </w:p>
    <w:p w:rsidRDefault="004209B8" w:rsidP="004209B8" w:rsidR="004209B8" w:rsidRPr="00C90DBF">
      <w:r w:rsidRPr="00C90DBF">
        <w:t>1.eOglasna ploča/3 dana</w:t>
      </w: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4209B8" w:rsidP="004209B8" w:rsidR="004209B8" w:rsidRPr="00C90DBF">
      <w:pPr>
        <w:jc w:val="both"/>
      </w:pPr>
    </w:p>
    <w:p w:rsidRDefault="009A248B" w:rsidR="009A248B"/>
    <w:sectPr w:rsidSect="00C90DBF" w:rsidR="009A248B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935" w:rsidR="00000000">
      <w:r>
        <w:separator/>
      </w:r>
    </w:p>
  </w:endnote>
  <w:endnote w:id="0" w:type="continuationSeparator">
    <w:p w:rsidRDefault="00EA393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935" w:rsidR="00000000">
      <w:r>
        <w:separator/>
      </w:r>
    </w:p>
  </w:footnote>
  <w:footnote w:id="0" w:type="continuationSeparator">
    <w:p w:rsidRDefault="00EA393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83" w:rsidP="00EE0CED" w:rsidR="00F041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935" w:rsidR="00F041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83" w:rsidP="00C90DBF" w:rsidR="00C90DBF">
    <w:pPr>
      <w:pStyle w:val="Zaglavlje"/>
      <w:tabs>
        <w:tab w:pos="4536" w:val="center"/>
        <w:tab w:pos="6855" w:val="left"/>
      </w:tabs>
    </w:pPr>
    <w:r>
      <w:tab/>
    </w:r>
    <w:sdt>
      <w:sdtPr>
        <w:id w:val="16476986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09B8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5 St-1662/13-164</w:t>
    </w:r>
  </w:p>
  <w:p w:rsidRDefault="00EA3935" w:rsidR="00C90D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83" w:rsidR="00C90DBF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9B8"/>
    <w:rsid w:val="00101281"/>
    <w:rsid w:val="00215918"/>
    <w:rsid w:val="004209B8"/>
    <w:rsid w:val="00524D3D"/>
    <w:rsid w:val="00563A83"/>
    <w:rsid w:val="006156D0"/>
    <w:rsid w:val="0064498B"/>
    <w:rsid w:val="008C31DE"/>
    <w:rsid w:val="009A248B"/>
    <w:rsid w:val="00EA3935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9B8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209B8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9B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209B8"/>
  </w:style>
  <w:style w:styleId="Tekstbalonia" w:type="paragraph">
    <w:name w:val="Balloon Text"/>
    <w:basedOn w:val="Normal"/>
    <w:link w:val="TekstbaloniaChar"/>
    <w:uiPriority w:val="99"/>
    <w:semiHidden/>
    <w:unhideWhenUsed/>
    <w:rsid w:val="004209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9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9B8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209B8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9B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209B8"/>
  </w:style>
  <w:style w:styleId="Tekstbalonia" w:type="paragraph">
    <w:name w:val="Balloon Text"/>
    <w:basedOn w:val="Normal"/>
    <w:link w:val="TekstbaloniaChar"/>
    <w:uiPriority w:val="99"/>
    <w:semiHidden/>
    <w:unhideWhenUsed/>
    <w:rsid w:val="004209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9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</izvorni_sadrzaj>
    <derivirana_varijabla naziv="DomainObject.Predmet.StrankaFormated_1">  FINA ZAGREB; H-ABDUCO; GORICA STAKLO TC d.o.o.; 10 PLAN d.o.o.</derivirana_varijabla>
  </DomainObject.Predmet.StrankaFormated>
  <DomainObject.Predmet.StrankaFormatedOIB>
    <izvorni_sadrzaj>  FINA ZAGREB, OIB 85821130368; H-ABDUCO, OIB 13667298928; GORICA STAKLO TC d.o.o., OIB 35277147450; 10 PLAN d.o.o., OIB 08747442754</izvorni_sadrzaj>
    <derivirana_varijabla naziv="DomainObject.Predmet.StrankaFormatedOIB_1">  FINA ZAGREB, OIB 85821130368; H-ABDUCO, OIB 13667298928; GORICA STAKLO TC d.o.o., OIB 35277147450; 10 PLAN d.o.o., OIB 08747442754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</derivirana_varijabla>
  </DomainObject.Predmet.StrankaWithAdressOIB>
  <DomainObject.Predmet.StrankaNazivFormated>
    <izvorni_sadrzaj>FINA ZAGREB,H-ABDUCO,GORICA STAKLO TC d.o.o.,10 PLAN d.o.o.</izvorni_sadrzaj>
    <derivirana_varijabla naziv="DomainObject.Predmet.StrankaNazivFormated_1">FINA ZAGREB,H-ABDUCO,GORICA STAKLO TC d.o.o.,10 PLAN d.o.o.</derivirana_varijabla>
  </DomainObject.Predmet.StrankaNazivFormated>
  <DomainObject.Predmet.StrankaNazivFormatedOIB>
    <izvorni_sadrzaj>FINA ZAGREB, OIB 85821130368,H-ABDUCO, OIB 13667298928,GORICA STAKLO TC d.o.o., OIB 35277147450,10 PLAN d.o.o., OIB 08747442754</izvorni_sadrzaj>
    <derivirana_varijabla naziv="DomainObject.Predmet.StrankaNazivFormatedOIB_1">FINA ZAGREB, OIB 85821130368,H-ABDUCO, OIB 13667298928,GORICA STAKLO TC d.o.o., OIB 35277147450,10 PLAN d.o.o., OIB 08747442754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H-ABDUCO</item>
      <item>GORICA STAKLO TC d.o.o.</item>
      <item>10 PLAN d.o.o.</item>
    </izvorni_sadrzaj>
    <derivirana_varijabla naziv="DomainObject.Predmet.StrankaListFormated_1">
      <item>FINA ZAGREB</item>
      <item>H-ABDUCO</item>
      <item>GORICA STAKLO TC d.o.o.</item>
      <item>10 PLAN d.o.o.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</izvorni_sadrzaj>
    <derivirana_varijabla naziv="DomainObject.Predmet.StrankaListNazivFormated_1">
      <item>FINA ZAGREB</item>
      <item>H-ABDUCO</item>
      <item>GORICA STAKLO TC d.o.o.</item>
      <item>10 PLAN d.o.o.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508</properties:Characters>
  <properties:Lines>39</properties:Lines>
  <properties:Paragraphs>15</properties:Paragraphs>
  <properties:TotalTime>0</properties:TotalTime>
  <properties:ScaleCrop>false</properties:ScaleCrop>
  <properties:LinksUpToDate>false</properties:LinksUpToDate>
  <properties:CharactersWithSpaces>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2015-10-21T10:06:00Z</dcterms:created>
  <dc:creator>Karmela Dolenc</dc:creator>
  <cp:lastModifiedBy>Karmela Dolenc</cp:lastModifiedBy>
  <cp:lastPrinted>2015-10-21T10:07:00Z</cp:lastPrinted>
  <dcterms:modified xmlns:xsi="http://www.w3.org/2001/XMLSchema-instance" xsi:type="dcterms:W3CDTF">2015-10-21T10:11:00Z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