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7e0f" w14:paraId="d847e0f" w:rsidRDefault="0023716B" w:rsidP="0023716B" w:rsidR="0023716B" w:rsidRPr="005A5CB5">
      <w:pPr>
        <w15:collapsed w:val="false"/>
      </w:pPr>
      <w:bookmarkStart w:name="_GoBack" w:id="0"/>
      <w:bookmarkEnd w:id="0"/>
      <w:r w:rsidRPr="005A5CB5">
        <w:t>REPUBLIKA HRVATSKA</w:t>
      </w:r>
    </w:p>
    <w:p w:rsidRDefault="0023716B" w:rsidP="0023716B" w:rsidR="0023716B" w:rsidRPr="005A5CB5">
      <w:r w:rsidRPr="005A5CB5">
        <w:t>TRGOVAČKI SUD U PAZINU</w:t>
      </w:r>
    </w:p>
    <w:p w:rsidRDefault="0023716B" w:rsidP="0023716B" w:rsidR="0023716B" w:rsidRPr="005A5CB5">
      <w:r w:rsidRPr="005A5CB5">
        <w:t>Dršćevka 1, 52 000 Pazin</w:t>
      </w:r>
    </w:p>
    <w:p w:rsidRDefault="0023716B" w:rsidP="0023716B" w:rsidR="0023716B"/>
    <w:p w:rsidRDefault="006E2459" w:rsidP="0023716B" w:rsidR="006E2459" w:rsidRPr="005A5CB5"/>
    <w:p w:rsidRDefault="00903064" w:rsidP="0023716B" w:rsidR="00903064"/>
    <w:p w:rsidRDefault="006E2459" w:rsidP="0023716B" w:rsidR="006E2459"/>
    <w:p w:rsidRDefault="006E2459" w:rsidP="0023716B" w:rsidR="006E2459"/>
    <w:p w:rsidRDefault="006E2459" w:rsidP="0023716B" w:rsidR="006E2459"/>
    <w:p w:rsidRDefault="006E2459" w:rsidP="0023716B" w:rsidR="006E2459"/>
    <w:p w:rsidRDefault="0098078A" w:rsidP="006E2459" w:rsidR="006E2459">
      <w:pPr>
        <w:jc w:val="right"/>
      </w:pPr>
      <w:r>
        <w:t>4 St-456/2016-1</w:t>
      </w:r>
      <w:r w:rsidR="00985E68">
        <w:t>29</w:t>
      </w:r>
    </w:p>
    <w:p w:rsidRDefault="00985E68" w:rsidP="006E2459" w:rsidR="00985E68">
      <w:pPr>
        <w:jc w:val="right"/>
      </w:pPr>
    </w:p>
    <w:p w:rsidRDefault="006E2459" w:rsidP="0023716B" w:rsidR="006E2459" w:rsidRPr="005A5CB5"/>
    <w:p w:rsidRDefault="00903064" w:rsidP="0098078A" w:rsidR="0098078A">
      <w:pPr>
        <w:jc w:val="both"/>
      </w:pPr>
      <w:r w:rsidRPr="005A5CB5">
        <w:t xml:space="preserve">Dužnik: </w:t>
      </w:r>
      <w:r w:rsidR="0098078A">
        <w:t>PONJO d.o.o. u stečaju Novigrad, Stancijeta 26, OIB 18165701657</w:t>
      </w:r>
    </w:p>
    <w:p w:rsidRDefault="00903064" w:rsidP="00903064" w:rsidR="00903064"/>
    <w:p w:rsidRDefault="001E522D" w:rsidP="00903064" w:rsidR="001E522D"/>
    <w:p w:rsidRDefault="00C83A9B" w:rsidP="00903064" w:rsidR="00C83A9B" w:rsidRPr="005A5CB5"/>
    <w:p w:rsidRDefault="00903064" w:rsidP="0023716B" w:rsidR="0023716B" w:rsidRPr="005A5CB5">
      <w:pPr>
        <w:rPr>
          <w:sz w:val="28"/>
          <w:szCs w:val="28"/>
        </w:rPr>
      </w:pPr>
      <w:r w:rsidRPr="005A5CB5">
        <w:rPr>
          <w:sz w:val="28"/>
          <w:szCs w:val="28"/>
        </w:rPr>
        <w:tab/>
      </w:r>
    </w:p>
    <w:p w:rsidRDefault="0023716B" w:rsidP="0023716B" w:rsidR="0023716B" w:rsidRPr="005A5CB5"/>
    <w:p w:rsidRDefault="00821534" w:rsidP="00D9103C" w:rsidR="0023716B" w:rsidRPr="005A5CB5">
      <w:pPr>
        <w:jc w:val="both"/>
      </w:pPr>
      <w:r w:rsidRPr="005A5CB5">
        <w:tab/>
      </w:r>
      <w:r w:rsidR="0023716B" w:rsidRPr="005A5CB5">
        <w:t>PREDMET:</w:t>
      </w:r>
      <w:r w:rsidR="00903064" w:rsidRPr="005A5CB5">
        <w:t xml:space="preserve"> </w:t>
      </w:r>
      <w:r w:rsidR="00D9103C" w:rsidRPr="005A5CB5">
        <w:t xml:space="preserve">odgovor na </w:t>
      </w:r>
      <w:r w:rsidR="00903064" w:rsidRPr="005A5CB5">
        <w:t xml:space="preserve">obavijest FINE, RC Rijeka, klasa: </w:t>
      </w:r>
      <w:r w:rsidR="00985E68">
        <w:t>O/110-10/18-01/1200</w:t>
      </w:r>
      <w:r w:rsidR="00DA1D0C">
        <w:t xml:space="preserve">, Ur.br. </w:t>
      </w:r>
      <w:r w:rsidR="00985E68">
        <w:t xml:space="preserve">07-01-19-138 </w:t>
      </w:r>
      <w:r w:rsidR="00DA1D0C">
        <w:t xml:space="preserve">od </w:t>
      </w:r>
      <w:r w:rsidR="00985E68">
        <w:t>12. ožujka 2019.</w:t>
      </w:r>
    </w:p>
    <w:p w:rsidRDefault="00903064" w:rsidP="00903064" w:rsidR="00903064" w:rsidRPr="005A5CB5"/>
    <w:p w:rsidRDefault="0023716B" w:rsidP="00985E68" w:rsidR="00985E68">
      <w:pPr>
        <w:jc w:val="both"/>
        <w:rPr>
          <w:sz w:val="22"/>
          <w:szCs w:val="22"/>
        </w:rPr>
      </w:pPr>
      <w:r w:rsidRPr="005A5CB5">
        <w:tab/>
      </w:r>
      <w:r w:rsidR="00985E68">
        <w:t>U vezi vašeg dopisa klasa: O/110-10/18-01/1200, ur. broj: 07-01-19-138 od 12.03.2019. obavještavamo vas da je jamčevina uplaćena po korisniku Gregoru Lahu iz Slovenije, Žužemberak, Drašča Vas 22, OIB: 09475233561, u iznosu od 89.900,00 kn, uplaćena dana 07.03.2019., a evidentirana na računu agencije 11.03.2019., uplaćena pravodobno i u skladu sa uvjetima iz Poziva na sudjelovanje u elektroničkoj javnoj dražbi klasa: O/110-10/18-01/1200, ur. broj: 07-01-19-73 od 07.01.2019., slijedom čega je korisnik Gregor Lah iz Slovenije, Žužemberak, Drašča Vas 22, OIB: 09475233561, stekao uvjete za sudjelovanje na javnoj dražbi.</w:t>
      </w:r>
    </w:p>
    <w:p w:rsidRDefault="00C83A9B" w:rsidP="00985E68" w:rsidR="00C83A9B" w:rsidRPr="005A5CB5">
      <w:pPr>
        <w:jc w:val="both"/>
      </w:pPr>
    </w:p>
    <w:p w:rsidRDefault="0023716B" w:rsidP="0023716B" w:rsidR="0023716B" w:rsidRPr="005A5CB5">
      <w:pPr>
        <w:jc w:val="center"/>
      </w:pPr>
      <w:r w:rsidRPr="005A5CB5">
        <w:t xml:space="preserve">U Pazinu, </w:t>
      </w:r>
      <w:r w:rsidR="00985E68">
        <w:t>28</w:t>
      </w:r>
      <w:r w:rsidRPr="005A5CB5">
        <w:t xml:space="preserve">. </w:t>
      </w:r>
      <w:r w:rsidR="00985E68">
        <w:t>ožujka</w:t>
      </w:r>
      <w:r w:rsidRPr="005A5CB5">
        <w:t xml:space="preserve"> 201</w:t>
      </w:r>
      <w:r w:rsidR="00DA1D0C">
        <w:t>9</w:t>
      </w:r>
      <w:r w:rsidRPr="005A5CB5">
        <w:t xml:space="preserve">. </w:t>
      </w:r>
    </w:p>
    <w:p w:rsidRDefault="0023716B" w:rsidP="0023716B" w:rsidR="0023716B" w:rsidRPr="005A5CB5">
      <w:pPr>
        <w:jc w:val="center"/>
      </w:pPr>
    </w:p>
    <w:p w:rsidRDefault="0023716B" w:rsidP="0098078A" w:rsidR="0023716B">
      <w:pPr>
        <w:ind w:left="4956"/>
        <w:jc w:val="center"/>
      </w:pPr>
      <w:r w:rsidRPr="005A5CB5">
        <w:t>S</w:t>
      </w:r>
      <w:r w:rsidR="001E522D">
        <w:t>tečajn</w:t>
      </w:r>
      <w:r w:rsidR="0098078A">
        <w:t xml:space="preserve">a sutkinja </w:t>
      </w:r>
    </w:p>
    <w:p w:rsidRDefault="0098078A" w:rsidP="0098078A" w:rsidR="0098078A" w:rsidRPr="005A5CB5">
      <w:pPr>
        <w:ind w:left="4956"/>
        <w:jc w:val="center"/>
      </w:pPr>
      <w:r>
        <w:t>Tijana Licul</w:t>
      </w:r>
      <w:r w:rsidR="00CE58C3">
        <w:t>, v. r.</w:t>
      </w:r>
    </w:p>
    <w:p w:rsidRDefault="0023716B" w:rsidP="0023716B" w:rsidR="0023716B" w:rsidRPr="005A5CB5"/>
    <w:p w:rsidRDefault="0023716B" w:rsidP="0023716B" w:rsidR="0023716B" w:rsidRPr="005A5CB5"/>
    <w:p w:rsidRDefault="00985E68" w:rsidP="0023716B" w:rsidR="00985E68"/>
    <w:p w:rsidRDefault="00985E68" w:rsidP="00985E68" w:rsidR="00985E68">
      <w:r>
        <w:t xml:space="preserve">DNA: </w:t>
      </w:r>
    </w:p>
    <w:p w:rsidRDefault="00985E68" w:rsidP="00985E68" w:rsidR="00985E68">
      <w:pPr>
        <w:rPr>
          <w:sz w:val="22"/>
          <w:szCs w:val="22"/>
        </w:rPr>
      </w:pPr>
      <w:r>
        <w:t>1/ FINA – poštom i faxom</w:t>
      </w:r>
    </w:p>
    <w:p w:rsidRDefault="00985E68" w:rsidP="00985E68" w:rsidR="00985E68">
      <w:r>
        <w:t>2/ Stečajna upraviteljica – email</w:t>
      </w:r>
    </w:p>
    <w:p w:rsidRDefault="00985E68" w:rsidP="00985E68" w:rsidR="00985E68">
      <w:r>
        <w:t>3/ e- oglasna ploča</w:t>
      </w:r>
    </w:p>
    <w:p w:rsidRDefault="0023716B" w:rsidP="00985E68" w:rsidR="0023716B" w:rsidRPr="00985E68"/>
    <w:sectPr w:rsidR="0023716B" w:rsidRPr="00985E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7C5" w:rsidP="00903064" w:rsidR="00F317C5">
      <w:r>
        <w:separator/>
      </w:r>
    </w:p>
  </w:endnote>
  <w:endnote w:id="0" w:type="continuationSeparator">
    <w:p w:rsidRDefault="00F317C5" w:rsidP="00903064" w:rsidR="00F31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7C5" w:rsidP="00903064" w:rsidR="00F317C5">
      <w:r>
        <w:separator/>
      </w:r>
    </w:p>
  </w:footnote>
  <w:footnote w:id="0" w:type="continuationSeparator">
    <w:p w:rsidRDefault="00F317C5" w:rsidP="00903064" w:rsidR="00F317C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1617EE"/>
    <w:multiLevelType w:val="hybridMultilevel"/>
    <w:tmpl w:val="BFE8E1D8"/>
    <w:lvl w:tplc="68F84CE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3716B"/>
    <w:rsid w:val="000919D2"/>
    <w:rsid w:val="001A5876"/>
    <w:rsid w:val="001A6D69"/>
    <w:rsid w:val="001E522D"/>
    <w:rsid w:val="002111E0"/>
    <w:rsid w:val="0023716B"/>
    <w:rsid w:val="002A72EB"/>
    <w:rsid w:val="003840BC"/>
    <w:rsid w:val="003E1E3E"/>
    <w:rsid w:val="004B67BE"/>
    <w:rsid w:val="004C2D64"/>
    <w:rsid w:val="004F30DE"/>
    <w:rsid w:val="00514271"/>
    <w:rsid w:val="005411F1"/>
    <w:rsid w:val="00561CF1"/>
    <w:rsid w:val="005955A2"/>
    <w:rsid w:val="005A5CB5"/>
    <w:rsid w:val="005E0F06"/>
    <w:rsid w:val="00603281"/>
    <w:rsid w:val="00683912"/>
    <w:rsid w:val="00691461"/>
    <w:rsid w:val="006B178C"/>
    <w:rsid w:val="006C4685"/>
    <w:rsid w:val="006E2459"/>
    <w:rsid w:val="0076367B"/>
    <w:rsid w:val="007658D5"/>
    <w:rsid w:val="007A6DFC"/>
    <w:rsid w:val="00821534"/>
    <w:rsid w:val="008A6186"/>
    <w:rsid w:val="008D53D6"/>
    <w:rsid w:val="00903064"/>
    <w:rsid w:val="00937EFC"/>
    <w:rsid w:val="00956556"/>
    <w:rsid w:val="0098078A"/>
    <w:rsid w:val="00985E68"/>
    <w:rsid w:val="009C512A"/>
    <w:rsid w:val="00A24A33"/>
    <w:rsid w:val="00A46E99"/>
    <w:rsid w:val="00A84405"/>
    <w:rsid w:val="00A9249E"/>
    <w:rsid w:val="00AE7D77"/>
    <w:rsid w:val="00B92B19"/>
    <w:rsid w:val="00C66696"/>
    <w:rsid w:val="00C8173D"/>
    <w:rsid w:val="00C823EF"/>
    <w:rsid w:val="00C83A9B"/>
    <w:rsid w:val="00CE58C3"/>
    <w:rsid w:val="00D441C3"/>
    <w:rsid w:val="00D9103C"/>
    <w:rsid w:val="00DA1D0C"/>
    <w:rsid w:val="00E26A7D"/>
    <w:rsid w:val="00E43821"/>
    <w:rsid w:val="00F317C5"/>
    <w:rsid w:val="00F82B98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5B6A6-E6F4-4909-81EC-944A41E264A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3716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30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03064"/>
    <w:rPr>
      <w:sz w:val="24"/>
      <w:szCs w:val="24"/>
    </w:rPr>
  </w:style>
  <w:style w:styleId="Podnoje" w:type="paragraph">
    <w:name w:val="footer"/>
    <w:basedOn w:val="Normal"/>
    <w:link w:val="PodnojeChar"/>
    <w:rsid w:val="009030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03064"/>
    <w:rPr>
      <w:sz w:val="24"/>
      <w:szCs w:val="24"/>
    </w:rPr>
  </w:style>
  <w:style w:styleId="Tekstbalonia" w:type="paragraph">
    <w:name w:val="Balloon Text"/>
    <w:basedOn w:val="Normal"/>
    <w:link w:val="TekstbaloniaChar"/>
    <w:rsid w:val="003840B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rsid w:val="003840BC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65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50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39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42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St-456/2016-118</izvorni_sadrzaj>
    <derivirana_varijabla naziv="DomainObject.PredzadnjaOdlukaIzPredmeta.Oznaka_1">St-456/2016-118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7E2AB-72F5-4AE9-8C01-4B5FE78B3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893</properties:Characters>
  <properties:Lines>42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2019-03-28T13:42:00Z</dcterms:created>
  <dc:creator>epincin</dc:creator>
  <cp:keywords/>
  <cp:lastModifiedBy>Sanja Prodan</cp:lastModifiedBy>
  <cp:lastPrinted>2019-03-28T13:48:00Z</cp:lastPrinted>
  <dcterms:modified xmlns:xsi="http://www.w3.org/2001/XMLSchema-instance" xsi:type="dcterms:W3CDTF">2019-03-28T13:50:00Z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 - St 456-2016-129 uplata jamčevine unutar roka.docx)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