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4b53" w14:paraId="4074b53" w:rsidRDefault="00281502" w:rsidP="005836BE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5758D" w:rsidR="005836BE" w:rsidRPr="002A37B5">
        <w:trPr>
          <w:gridAfter w:val="1"/>
          <w:wAfter w:type="dxa" w:w="284"/>
        </w:trPr>
        <w:tc>
          <w:tcPr>
            <w:tcW w:type="dxa" w:w="2943"/>
          </w:tcPr>
          <w:p w:rsidRDefault="005836BE" w:rsidP="0085758D" w:rsidR="005836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5758D" w:rsidR="005836BE" w:rsidRPr="002A37B5">
        <w:tc>
          <w:tcPr>
            <w:tcW w:type="dxa" w:w="3227"/>
            <w:gridSpan w:val="2"/>
          </w:tcPr>
          <w:p w:rsidRDefault="005836BE" w:rsidP="0085758D" w:rsidR="005836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836BE" w:rsidP="0085758D" w:rsidR="005836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836BE" w:rsidP="0085758D" w:rsidR="005836BE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27926" w:rsidR="00D27926"/>
    <w:p w:rsidRDefault="00FF3392" w:rsidP="00FF3392" w:rsidR="00FF3392" w:rsidRPr="005836BE">
      <w:pPr>
        <w:jc w:val="center"/>
      </w:pPr>
      <w:r w:rsidRPr="005836BE">
        <w:t>R E P U B L I K A   H R V A T S K A</w:t>
      </w:r>
    </w:p>
    <w:p w:rsidRDefault="00281502" w:rsidR="00281502" w:rsidRPr="005836BE"/>
    <w:p w:rsidRDefault="00E44291" w:rsidP="00E44291" w:rsidR="00281502">
      <w:pPr>
        <w:jc w:val="center"/>
      </w:pPr>
      <w:r w:rsidRPr="005836BE">
        <w:t xml:space="preserve"> Z A  K LJ U Č A K </w:t>
      </w:r>
    </w:p>
    <w:p w:rsidRDefault="00AD1E85" w:rsidP="00E44291" w:rsidR="00AD1E85" w:rsidRPr="005836BE">
      <w:pPr>
        <w:jc w:val="center"/>
      </w:pPr>
    </w:p>
    <w:p w:rsidRDefault="00281502" w:rsidP="00362157" w:rsidR="00D27926">
      <w:pPr>
        <w:jc w:val="both"/>
      </w:pPr>
      <w:r w:rsidRPr="00EC361A">
        <w:tab/>
      </w:r>
      <w:r w:rsidR="00362157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6F34F4">
        <w:t xml:space="preserve">Stečajna masa iza SABUNIKE RUS d.o.o. u stečaju, Zagreb, Kninski trg 13, OIB:62554621658, kojeg zastupa stečajni upravitelj Hrvoje </w:t>
      </w:r>
      <w:proofErr w:type="spellStart"/>
      <w:r w:rsidR="006F34F4">
        <w:t>Kraljičković</w:t>
      </w:r>
      <w:proofErr w:type="spellEnd"/>
      <w:r w:rsidR="006F34F4">
        <w:t xml:space="preserve"> iz Zagreba, Kninski trg 13, dana 18. siječnja 2019. </w:t>
      </w:r>
    </w:p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6F34F4" w:rsidP="00483F5B" w:rsidR="00754D5E">
      <w:pPr>
        <w:jc w:val="both"/>
      </w:pPr>
      <w:r>
        <w:tab/>
      </w:r>
      <w:r w:rsidR="003C5261" w:rsidRPr="00EC361A">
        <w:t>Nalaže se</w:t>
      </w:r>
      <w:r w:rsidR="0062560D">
        <w:t xml:space="preserve"> </w:t>
      </w:r>
      <w:r w:rsidR="00483F5B">
        <w:t>s</w:t>
      </w:r>
      <w:r w:rsidR="003C5261" w:rsidRPr="00EC361A">
        <w:t>tečajno</w:t>
      </w:r>
      <w:r w:rsidR="005C08D6">
        <w:t>m upravitelju</w:t>
      </w:r>
      <w:r>
        <w:t xml:space="preserve"> Hrvoju </w:t>
      </w:r>
      <w:proofErr w:type="spellStart"/>
      <w:r>
        <w:t>Kraljičkoviću</w:t>
      </w:r>
      <w:proofErr w:type="spellEnd"/>
      <w:r>
        <w:t xml:space="preserve"> iz Zagreba</w:t>
      </w:r>
      <w:r w:rsidR="003D19E9">
        <w:t>,</w:t>
      </w:r>
      <w:r w:rsidR="005C08D6">
        <w:t xml:space="preserve"> </w:t>
      </w:r>
      <w:r w:rsidR="003C5261" w:rsidRPr="00EC361A">
        <w:t xml:space="preserve">da </w:t>
      </w:r>
      <w:r w:rsidR="003D0EAA">
        <w:t>sukladno odredbi čl. 89. st. 2. Stečajnog zakona (Narodne novine broj 71/</w:t>
      </w:r>
      <w:r w:rsidR="005C08D6">
        <w:t>20</w:t>
      </w:r>
      <w:r w:rsidR="003D0EAA">
        <w:t>15</w:t>
      </w:r>
      <w:r w:rsidR="005C08D6">
        <w:t xml:space="preserve"> i 104/2018</w:t>
      </w:r>
      <w:r w:rsidR="003D0EAA">
        <w:t xml:space="preserve">) u roku </w:t>
      </w:r>
      <w:r>
        <w:t>3</w:t>
      </w:r>
      <w:r w:rsidR="00583EB8">
        <w:t xml:space="preserve"> </w:t>
      </w:r>
      <w:r w:rsidR="00483F5B">
        <w:t>(</w:t>
      </w:r>
      <w:r>
        <w:t>tri</w:t>
      </w:r>
      <w:r w:rsidR="00483F5B">
        <w:t xml:space="preserve">) </w:t>
      </w:r>
      <w:r w:rsidR="00583EB8">
        <w:t xml:space="preserve">dana </w:t>
      </w:r>
      <w:r w:rsidR="00754D5E">
        <w:t xml:space="preserve">od dana primitka prijepisa ovog zaključka, </w:t>
      </w:r>
      <w:r w:rsidR="003C5261" w:rsidRPr="00EC361A">
        <w:t xml:space="preserve">podnese pisano izviješće </w:t>
      </w:r>
      <w:r w:rsidR="00483F5B">
        <w:t xml:space="preserve">o tijeku stečajnog postupka i stanju stečajne mase nad </w:t>
      </w:r>
      <w:r w:rsidR="0062560D">
        <w:t xml:space="preserve">stečajnim dužnikom </w:t>
      </w:r>
      <w:r>
        <w:t>Stečajna masa iza SABUNIKE RUS d.o.o. u stečaju, Zagreb, Kninski trg 13, OIB:62554621658.</w:t>
      </w:r>
    </w:p>
    <w:p w:rsidRDefault="006F34F4" w:rsidP="006F34F4" w:rsidR="006F34F4" w:rsidRPr="00EC361A">
      <w:pPr>
        <w:jc w:val="both"/>
      </w:pPr>
    </w:p>
    <w:p w:rsidRDefault="003C5261" w:rsidP="005C08D6" w:rsidR="003C5261">
      <w:pPr>
        <w:jc w:val="center"/>
      </w:pPr>
      <w:r w:rsidRPr="00EC361A">
        <w:t>U Zadru</w:t>
      </w:r>
      <w:r w:rsidR="00362157">
        <w:t xml:space="preserve"> </w:t>
      </w:r>
      <w:r w:rsidR="006F34F4">
        <w:t>18. siječnja 2019.</w:t>
      </w:r>
    </w:p>
    <w:p w:rsidRDefault="00481449" w:rsidP="00481449" w:rsidR="00481449"/>
    <w:p w:rsidRDefault="002547F1" w:rsidP="002547F1" w:rsidR="002547F1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2547F1" w:rsidP="002547F1" w:rsidR="002547F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481449" w:rsidP="00AD1E85" w:rsidR="00481449">
      <w:pPr>
        <w:jc w:val="right"/>
      </w:pPr>
    </w:p>
    <w:p w:rsidRDefault="00481449" w:rsidP="00481449" w:rsidR="00481449">
      <w:pPr>
        <w:rPr>
          <w:szCs w:val="22"/>
        </w:rPr>
      </w:pPr>
    </w:p>
    <w:p w:rsidRDefault="00481449" w:rsidP="00481449" w:rsidR="00481449">
      <w:pPr>
        <w:rPr>
          <w:szCs w:val="22"/>
        </w:rPr>
      </w:pPr>
    </w:p>
    <w:p w:rsidRDefault="00192640" w:rsidP="00481449" w:rsidR="00192640" w:rsidRPr="00F60CD9">
      <w:pPr>
        <w:jc w:val="center"/>
      </w:pPr>
    </w:p>
    <w:p w:rsidRDefault="00192640" w:rsidP="003D0EAA" w:rsidR="00192640">
      <w:pPr>
        <w:jc w:val="right"/>
      </w:pPr>
    </w:p>
    <w:p w:rsidRDefault="003C5261" w:rsidP="005C08D6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 w:rsidRPr="00EC361A"/>
    <w:p w:rsidRDefault="00C543F0" w:rsidP="00C543F0" w:rsidR="00C543F0" w:rsidRPr="00EC361A">
      <w:r w:rsidRPr="00EC361A">
        <w:t>DNA:</w:t>
      </w:r>
    </w:p>
    <w:p w:rsidRDefault="00C543F0" w:rsidP="00C543F0" w:rsidR="005C08D6">
      <w:pPr>
        <w:numPr>
          <w:ilvl w:val="0"/>
          <w:numId w:val="2"/>
        </w:numPr>
      </w:pPr>
      <w:r w:rsidRPr="00EC361A">
        <w:t>steča</w:t>
      </w:r>
      <w:r w:rsidR="00DA6398">
        <w:t>jno</w:t>
      </w:r>
      <w:r w:rsidR="005C08D6">
        <w:t xml:space="preserve">m upravitelju </w:t>
      </w:r>
      <w:r w:rsidR="00362157">
        <w:t>putem e-mail</w:t>
      </w:r>
    </w:p>
    <w:p w:rsidRDefault="005C08D6" w:rsidP="00C543F0" w:rsidR="005C08D6">
      <w:pPr>
        <w:numPr>
          <w:ilvl w:val="0"/>
          <w:numId w:val="2"/>
        </w:numPr>
      </w:pPr>
      <w:r>
        <w:t xml:space="preserve">e-Oglasna ploča sudova </w:t>
      </w:r>
    </w:p>
    <w:p w:rsidRDefault="00C543F0" w:rsidP="00C543F0" w:rsidR="00C543F0" w:rsidRPr="00EC361A">
      <w:pPr>
        <w:numPr>
          <w:ilvl w:val="0"/>
          <w:numId w:val="2"/>
        </w:numPr>
      </w:pPr>
      <w:r w:rsidRPr="00EC361A">
        <w:t>u spis</w:t>
      </w:r>
    </w:p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Poslovni broj: 2 St</w:t>
    </w:r>
    <w:r w:rsidR="00362157">
      <w:t>-</w:t>
    </w:r>
    <w:r w:rsidR="001927FD">
      <w:t>113/2018-19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1927FD"/>
    <w:rsid w:val="002547F1"/>
    <w:rsid w:val="00260E0C"/>
    <w:rsid w:val="00281502"/>
    <w:rsid w:val="002D0398"/>
    <w:rsid w:val="002F070A"/>
    <w:rsid w:val="00362157"/>
    <w:rsid w:val="003831F3"/>
    <w:rsid w:val="003C5261"/>
    <w:rsid w:val="003D0EAA"/>
    <w:rsid w:val="003D19E9"/>
    <w:rsid w:val="003D6C9A"/>
    <w:rsid w:val="004632E8"/>
    <w:rsid w:val="00481449"/>
    <w:rsid w:val="00483F5B"/>
    <w:rsid w:val="004D05A0"/>
    <w:rsid w:val="00511649"/>
    <w:rsid w:val="00527C13"/>
    <w:rsid w:val="005836BE"/>
    <w:rsid w:val="00583EB8"/>
    <w:rsid w:val="005C08D6"/>
    <w:rsid w:val="00607AF8"/>
    <w:rsid w:val="0062560D"/>
    <w:rsid w:val="006A39D3"/>
    <w:rsid w:val="006F34F4"/>
    <w:rsid w:val="00754D5E"/>
    <w:rsid w:val="00771CDD"/>
    <w:rsid w:val="007B63C5"/>
    <w:rsid w:val="007D5136"/>
    <w:rsid w:val="008433CE"/>
    <w:rsid w:val="008D4AC4"/>
    <w:rsid w:val="00927E84"/>
    <w:rsid w:val="00974B89"/>
    <w:rsid w:val="00A241EB"/>
    <w:rsid w:val="00A723FC"/>
    <w:rsid w:val="00AC6D10"/>
    <w:rsid w:val="00AD1E85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A43C7"/>
    <w:rsid w:val="00EA61FC"/>
    <w:rsid w:val="00EC361A"/>
    <w:rsid w:val="00EF3728"/>
    <w:rsid w:val="00EF6422"/>
    <w:rsid w:val="00F824FD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5836B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4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7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7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7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5836B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4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7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7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7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29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65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St-113/2018</izvorni_sadrzaj>
    <derivirana_varijabla naziv="DomainObject.Predmet.OznakaBroj_1">St-113/2018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SABUNIKE RUS d.o.o. za turizam i poslovanje nekretninama</izvorni_sadrzaj>
    <derivirana_varijabla naziv="DomainObject.Predmet.ProtustrankaFormated_1">  STEČAJNA MASA SABUNIKE RUS d.o.o. za turizam i poslovanje nekretninama</derivirana_varijabla>
  </DomainObject.Predmet.ProtustrankaFormated>
  <DomainObject.Predmet.ProtustrankaFormatedOIB>
    <izvorni_sadrzaj>  STEČAJNA MASA SABUNIKE RUS d.o.o. za turizam i poslovanje nekretninama, OIB 32932293615</izvorni_sadrzaj>
    <derivirana_varijabla naziv="DomainObject.Predmet.ProtustrankaFormatedOIB_1">  STEČAJNA MASA SABUNIKE RUS d.o.o. za turizam i poslovanje nekretninama, OIB 32932293615</derivirana_varijabla>
  </DomainObject.Predmet.ProtustrankaFormatedOIB>
  <DomainObject.Predmet.ProtustrankaFormatedWithAdress>
    <izvorni_sadrzaj> STEČAJNA MASA SABUNIKE RUS d.o.o. za turizam i poslovanje nekretninama, Grbe 2, 23232 Nin</izvorni_sadrzaj>
    <derivirana_varijabla naziv="DomainObject.Predmet.ProtustrankaFormatedWithAdress_1"> STEČAJNA MASA SABUNIKE RUS d.o.o. za turizam i poslovanje nekretninama, Grbe 2, 23232 Nin</derivirana_varijabla>
  </DomainObject.Predmet.ProtustrankaFormatedWithAdress>
  <DomainObject.Predmet.ProtustrankaFormatedWithAdressOIB>
    <izvorni_sadrzaj> STEČAJNA MASA SABUNIKE RUS d.o.o. za turizam i poslovanje nekretninama, OIB 32932293615, Grbe 2, 23232 Nin</izvorni_sadrzaj>
    <derivirana_varijabla naziv="DomainObject.Predmet.ProtustrankaFormatedWithAdressOIB_1"> STEČAJNA MASA SABUNIKE RUS d.o.o. za turizam i poslovanje nekretninama, OIB 32932293615, Grbe 2, 23232 Nin</derivirana_varijabla>
  </DomainObject.Predmet.ProtustrankaFormatedWithAdressOIB>
  <DomainObject.Predmet.ProtustrankaWithAdress>
    <izvorni_sadrzaj>STEČAJNA MASA SABUNIKE RUS d.o.o. za turizam i poslovanje nekretninama Grbe 2, 23232 Nin</izvorni_sadrzaj>
    <derivirana_varijabla naziv="DomainObject.Predmet.ProtustrankaWithAdress_1">STEČAJNA MASA SABUNIKE RUS d.o.o. za turizam i poslovanje nekretninama Grbe 2, 23232 Nin</derivirana_varijabla>
  </DomainObject.Predmet.ProtustrankaWithAdress>
  <DomainObject.Predmet.ProtustrankaWithAdressOIB>
    <izvorni_sadrzaj>STEČAJNA MASA SABUNIKE RUS d.o.o. za turizam i poslovanje nekretninama, OIB 32932293615, Grbe 2, 23232 Nin</izvorni_sadrzaj>
    <derivirana_varijabla naziv="DomainObject.Predmet.ProtustrankaWithAdressOIB_1">STEČAJNA MASA SABUNIKE RUS d.o.o. za turizam i poslovanje nekretninama, OIB 32932293615, Grbe 2, 23232 Nin</derivirana_varijabla>
  </DomainObject.Predmet.ProtustrankaWithAdressOIB>
  <DomainObject.Predmet.ProtustrankaNazivFormated>
    <izvorni_sadrzaj>STEČAJNA MASA SABUNIKE RUS d.o.o. za turizam i poslovanje nekretninama</izvorni_sadrzaj>
    <derivirana_varijabla naziv="DomainObject.Predmet.ProtustrankaNazivFormated_1">STEČAJNA MASA SABUNIKE RUS d.o.o. za turizam i poslovanje nekretninama</derivirana_varijabla>
  </DomainObject.Predmet.ProtustrankaNazivFormated>
  <DomainObject.Predmet.ProtustrankaNazivFormatedOIB>
    <izvorni_sadrzaj>STEČAJNA MASA SABUNIKE RUS d.o.o. za turizam i poslovanje nekretninama, OIB 32932293615</izvorni_sadrzaj>
    <derivirana_varijabla naziv="DomainObject.Predmet.ProtustrankaNazivFormatedOIB_1">STEČAJNA MASA SABUNIKE RUS d.o.o. za turizam i poslovanje nekretninama, OIB 32932293615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SABUNIKE RUS d.o.o. za turizam i poslovanje nekretninama</item>
    </izvorni_sadrzaj>
    <derivirana_varijabla naziv="DomainObject.Predmet.ProtuStrankaListFormated_1">
      <item>STEČAJNA MASA SABUNIKE RUS d.o.o. za turizam i poslovanje nekretninama</item>
    </derivirana_varijabla>
  </DomainObject.Predmet.ProtuStrankaListFormated>
  <DomainObject.Predmet.ProtuStrankaListFormatedOIB>
    <izvorni_sadrzaj>
      <item>STEČAJNA MASA SABUNIKE RUS d.o.o. za turizam i poslovanje nekretninama, OIB 32932293615</item>
    </izvorni_sadrzaj>
    <derivirana_varijabla naziv="DomainObject.Predmet.ProtuStrankaListFormatedOIB_1">
      <item>STEČAJNA MASA SABUNIKE RUS d.o.o. za turizam i poslovanje nekretninama, OIB 32932293615</item>
    </derivirana_varijabla>
  </DomainObject.Predmet.ProtuStrankaListFormatedOIB>
  <DomainObject.Predmet.ProtuStrankaListFormatedWithAdress>
    <izvorni_sadrzaj>
      <item>STEČAJNA MASA SABUNIKE RUS d.o.o. za turizam i poslovanje nekretninama, Grbe 2, 23232 Nin</item>
    </izvorni_sadrzaj>
    <derivirana_varijabla naziv="DomainObject.Predmet.ProtuStrankaListFormatedWithAdress_1">
      <item>STEČAJNA MASA SABUNIKE RUS d.o.o. za turizam i poslovanje nekretninama, Grbe 2, 23232 Nin</item>
    </derivirana_varijabla>
  </DomainObject.Predmet.ProtuStrankaListFormatedWithAdress>
  <DomainObject.Predmet.ProtuStrankaListFormatedWithAdressOIB>
    <izvorni_sadrzaj>
      <item>STEČAJNA MASA SABUNIKE RUS d.o.o. za turizam i poslovanje nekretninama, OIB 32932293615, Grbe 2, 23232 Nin</item>
    </izvorni_sadrzaj>
    <derivirana_varijabla naziv="DomainObject.Predmet.ProtuStrankaListFormatedWithAdressOIB_1">
      <item>STEČAJNA MASA SABUNIKE RUS d.o.o. za turizam i poslovanje nekretninama, OIB 32932293615, Grbe 2, 23232 Nin</item>
    </derivirana_varijabla>
  </DomainObject.Predmet.ProtuStrankaListFormatedWithAdressOIB>
  <DomainObject.Predmet.ProtuStrankaListNazivFormated>
    <izvorni_sadrzaj>
      <item>STEČAJNA MASA SABUNIKE RUS d.o.o. za turizam i poslovanje nekretninama</item>
    </izvorni_sadrzaj>
    <derivirana_varijabla naziv="DomainObject.Predmet.ProtuStrankaListNazivFormated_1">
      <item>STEČAJNA MASA SABUNIKE RUS d.o.o. za turizam i poslovanje nekretninama</item>
    </derivirana_varijabla>
  </DomainObject.Predmet.ProtuStrankaListNazivFormated>
  <DomainObject.Predmet.ProtuStrankaListNazivFormatedOIB>
    <izvorni_sadrzaj>
      <item>STEČAJNA MASA SABUNIKE RUS d.o.o. za turizam i poslovanje nekretninama, OIB 32932293615</item>
    </izvorni_sadrzaj>
    <derivirana_varijabla naziv="DomainObject.Predmet.ProtuStrankaListNazivFormatedOIB_1">
      <item>STEČAJNA MASA SABUNIKE RUS d.o.o. za turizam i poslovanje nekretninama, OIB 32932293615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SABUNIKE RUS d.o.o. za turizam i poslovanje nekretninama</izvorni_sadrzaj>
    <derivirana_varijabla naziv="DomainObject.Predmet.ProtustrankaIDrugi_1">STEČAJNA MASA SABUNIKE RUS d.o.o. za turizam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SABUNIKE RUS d.o.o. za turizam i poslovanje nekretninama, OIB 32932293615, Grbe 2, 23232 Nin</izvorni_sadrzaj>
    <derivirana_varijabla naziv="DomainObject.Predmet.ProtustrankaIDrugiAdressOIB_1">STEČAJNA MASA SABUNIKE RUS d.o.o. za turizam i poslovanje nekretninama, OIB 32932293615, Grbe 2,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SABUNIKE RUS d.o.o. za turizam i poslovanje nekretninama</item>
      <item>FINA</item>
    </izvorni_sadrzaj>
    <derivirana_varijabla naziv="DomainObject.Predmet.SudioniciListNaziv_1">
      <item>STEČAJNA MASA SABUNIKE RUS d.o.o. za turizam i poslovanje nekretninama</item>
      <item>FINA</item>
    </derivirana_varijabla>
  </DomainObject.Predmet.SudioniciListNaziv>
  <DomainObject.Predmet.SudioniciListAdressOIB>
    <izvorni_sadrzaj>
      <item>STEČAJNA MASA SABUNIKE RUS d.o.o. za turizam i poslovanje nekretninama, OIB 32932293615, Grbe 2,23232 Nin</item>
      <item>FINA, OIB 85821130368</item>
    </izvorni_sadrzaj>
    <derivirana_varijabla naziv="DomainObject.Predmet.SudioniciListAdressOIB_1">
      <item>STEČAJNA MASA SABUNIKE RUS d.o.o. za turizam i poslovanje nekretninama, OIB 32932293615, Grbe 2,23232 Nin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32932293615</item>
      <item>, OIB 85821130368</item>
    </izvorni_sadrzaj>
    <derivirana_varijabla naziv="DomainObject.Predmet.SudioniciListNazivOIB_1">
      <item>, OIB 32932293615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11. lipnja 2018.</izvorni_sadrzaj>
    <derivirana_varijabla naziv="DomainObject.PredzadnjaOdlukaIzPredmeta.DatumDonosenjaOdluke_1">11. lipnja 2018.</derivirana_varijabla>
  </DomainObject.PredzadnjaOdlukaIzPredmeta.DatumDonosenjaOdluke>
  <DomainObject.PredzadnjaOdlukaIzPredmeta.Oznaka>
    <izvorni_sadrzaj>St-113/2018-10</izvorni_sadrzaj>
    <derivirana_varijabla naziv="DomainObject.PredzadnjaOdlukaIzPredmeta.Oznaka_1">St-113/2018-10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B77AD-36E2-4E1F-AA4C-F4BFC55E8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934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2019-01-18T13:32:00Z</dcterms:created>
  <dc:creator>Administrator</dc:creator>
  <cp:lastModifiedBy>Martina Kalmeta</cp:lastModifiedBy>
  <cp:lastPrinted>2019-01-18T13:33:00Z</cp:lastPrinted>
  <dcterms:modified xmlns:xsi="http://www.w3.org/2001/XMLSchema-instance" xsi:type="dcterms:W3CDTF">2019-01-18T13:51:00Z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(St-113-18 - izvješće- dužnik SABUNIKE RUS - Kraljičković.docx)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