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bb29b" w14:paraId="e5bb29b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A23E9">
        <w:rPr>
          <w:b/>
          <w:lang w:val="hr-HR"/>
        </w:rPr>
        <w:t>8</w:t>
      </w:r>
      <w:r w:rsidR="00D1447B">
        <w:rPr>
          <w:b/>
          <w:lang w:val="hr-HR"/>
        </w:rPr>
        <w:t>36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D1447B">
        <w:rPr>
          <w:lang w:val="hr-HR"/>
        </w:rPr>
        <w:t>TERMO-MD d.o.o. Omiš, Vukovarska cesta 38, OIB: 39931621502, MBS: 060024298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D1447B">
        <w:rPr>
          <w:lang w:val="hr-HR"/>
        </w:rPr>
        <w:t>TERMO-MD d.o.o. Omiš, Vukovarska cesta 38, OIB: 39931621502, MBS: 060024298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9E7B46">
        <w:rPr>
          <w:lang w:val="hr-HR"/>
        </w:rPr>
        <w:t>10,00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CA2BFA">
        <w:t>Stjepan Lović, dipl. pravnik iz Zagreba, Preradovićeva 13, OIB: 25964288839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D1447B">
        <w:rPr>
          <w:lang w:val="hr-HR"/>
        </w:rPr>
        <w:t>TERMO-MD d.o.o. Omiš, Vukovarska cesta 38, OIB: 39931621502, MBS: 060024298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D1447B">
        <w:rPr>
          <w:lang w:val="hr-HR"/>
        </w:rPr>
        <w:t>TERMO-MD d.o.o. Omiš.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1447B">
        <w:rPr>
          <w:lang w:val="hr-HR"/>
        </w:rPr>
        <w:t>2905</w:t>
      </w:r>
      <w:r>
        <w:rPr>
          <w:lang w:val="hr-HR"/>
        </w:rPr>
        <w:t xml:space="preserve"> dan, u ukupnom iznosu od </w:t>
      </w:r>
      <w:r w:rsidR="00D1447B">
        <w:rPr>
          <w:lang w:val="hr-HR"/>
        </w:rPr>
        <w:t>1.486.948,35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D1447B" w:rsidP="00403F01" w:rsidR="00D1447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D1447B">
        <w:rPr>
          <w:lang w:val="hr-HR"/>
        </w:rPr>
        <w:t>, Ispostava Omiš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B2B99" w:rsidRPr="009B2B99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9A23E9">
      <w:t>8</w:t>
    </w:r>
    <w:r w:rsidR="00D1447B">
      <w:t>36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20266"/>
    <w:rsid w:val="0052058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8D3F54"/>
    <w:rsid w:val="009374AD"/>
    <w:rsid w:val="00984E8A"/>
    <w:rsid w:val="009966BF"/>
    <w:rsid w:val="009A23E9"/>
    <w:rsid w:val="009B2B99"/>
    <w:rsid w:val="009D46D2"/>
    <w:rsid w:val="009E7B46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A2BFA"/>
    <w:rsid w:val="00CC1B3F"/>
    <w:rsid w:val="00CE1BBC"/>
    <w:rsid w:val="00D1447B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27E79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2B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B9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B2B9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B2B9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B2B9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2B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B9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B2B9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B2B9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B2B9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St-836/2015</izvorni_sadrzaj>
    <derivirana_varijabla naziv="DomainObject.Predmet.OznakaBroj_1">St-836/2015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TERMO-MD d.o.o., za građevinarstvo, projektiranje i trgovinu</izvorni_sadrzaj>
    <derivirana_varijabla naziv="DomainObject.Predmet.ProtustrankaFormated_1">  TERMO-MD d.o.o., za građevinarstvo, projektiranje i trgovinu</derivirana_varijabla>
  </DomainObject.Predmet.ProtustrankaFormated>
  <DomainObject.Predmet.ProtustrankaFormatedOIB>
    <izvorni_sadrzaj>  TERMO-MD d.o.o., za građevinarstvo, projektiranje i trgovinu, OIB 39931621502</izvorni_sadrzaj>
    <derivirana_varijabla naziv="DomainObject.Predmet.ProtustrankaFormatedOIB_1">  TERMO-MD d.o.o., za građevinarstvo, projektiranje i trgovinu, OIB 39931621502</derivirana_varijabla>
  </DomainObject.Predmet.ProtustrankaFormatedOIB>
  <DomainObject.Predmet.ProtustrankaFormatedWithAdress>
    <izvorni_sadrzaj> TERMO-MD d.o.o., za građevinarstvo, projektiranje i trgovinu, Vukovarska Cesta 38, 21310 Omiš</izvorni_sadrzaj>
    <derivirana_varijabla naziv="DomainObject.Predmet.ProtustrankaFormatedWithAdress_1"> TERMO-MD d.o.o., za građevinarstvo, projektiranje i trgovinu, Vukovarska Cesta 38, 21310 Omiš</derivirana_varijabla>
  </DomainObject.Predmet.ProtustrankaFormatedWithAdress>
  <DomainObject.Predmet.ProtustrankaFormatedWithAdressOIB>
    <izvorni_sadrzaj> TERMO-MD d.o.o., za građevinarstvo, projektiranje i trgovinu, OIB 39931621502, Vukovarska Cesta 38, 21310 Omiš</izvorni_sadrzaj>
    <derivirana_varijabla naziv="DomainObject.Predmet.ProtustrankaFormatedWithAdressOIB_1"> TERMO-MD d.o.o., za građevinarstvo, projektiranje i trgovinu, OIB 39931621502, Vukovarska Cesta 38, 21310 Omiš</derivirana_varijabla>
  </DomainObject.Predmet.ProtustrankaFormatedWithAdressOIB>
  <DomainObject.Predmet.ProtustrankaWithAdress>
    <izvorni_sadrzaj>TERMO-MD d.o.o., za građevinarstvo, projektiranje i trgovinu Vukovarska Cesta 38, 21310 Omiš</izvorni_sadrzaj>
    <derivirana_varijabla naziv="DomainObject.Predmet.ProtustrankaWithAdress_1">TERMO-MD d.o.o., za građevinarstvo, projektiranje i trgovinu Vukovarska Cesta 38, 21310 Omiš</derivirana_varijabla>
  </DomainObject.Predmet.ProtustrankaWithAdress>
  <DomainObject.Predmet.ProtustrankaWithAdressOIB>
    <izvorni_sadrzaj>TERMO-MD d.o.o., za građevinarstvo, projektiranje i trgovinu, OIB 39931621502, Vukovarska Cesta 38, 21310 Omiš</izvorni_sadrzaj>
    <derivirana_varijabla naziv="DomainObject.Predmet.ProtustrankaWithAdressOIB_1">TERMO-MD d.o.o., za građevinarstvo, projektiranje i trgovinu, OIB 39931621502, Vukovarska Cesta 38, 21310 Omiš</derivirana_varijabla>
  </DomainObject.Predmet.ProtustrankaWithAdressOIB>
  <DomainObject.Predmet.ProtustrankaNazivFormated>
    <izvorni_sadrzaj>TERMO-MD d.o.o., za građevinarstvo, projektiranje i trgovinu</izvorni_sadrzaj>
    <derivirana_varijabla naziv="DomainObject.Predmet.ProtustrankaNazivFormated_1">TERMO-MD d.o.o., za građevinarstvo, projektiranje i trgovinu</derivirana_varijabla>
  </DomainObject.Predmet.ProtustrankaNazivFormated>
  <DomainObject.Predmet.ProtustrankaNazivFormatedOIB>
    <izvorni_sadrzaj>TERMO-MD d.o.o., za građevinarstvo, projektiranje i trgovinu, OIB 39931621502</izvorni_sadrzaj>
    <derivirana_varijabla naziv="DomainObject.Predmet.ProtustrankaNazivFormatedOIB_1">TERMO-MD d.o.o., za građevinarstvo, projektiranje i trgovinu, OIB 39931621502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1486948.35</izvorni_sadrzaj>
    <derivirana_varijabla naziv="DomainObject.Predmet.TrenutnaVrijednost_1">1486948.35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TERMO-MD d.o.o., za građevinarstvo, projektiranje i trgovinu</item>
    </izvorni_sadrzaj>
    <derivirana_varijabla naziv="DomainObject.Predmet.ProtuStrankaListFormated_1">
      <item>TERMO-MD d.o.o., za građevinarstvo, projektiranje i trgovinu</item>
    </derivirana_varijabla>
  </DomainObject.Predmet.ProtuStrankaListFormated>
  <DomainObject.Predmet.ProtuStrankaListFormatedOIB>
    <izvorni_sadrzaj>
      <item>TERMO-MD d.o.o., za građevinarstvo, projektiranje i trgovinu, OIB 39931621502</item>
    </izvorni_sadrzaj>
    <derivirana_varijabla naziv="DomainObject.Predmet.ProtuStrankaListFormatedOIB_1">
      <item>TERMO-MD d.o.o., za građevinarstvo, projektiranje i trgovinu, OIB 39931621502</item>
    </derivirana_varijabla>
  </DomainObject.Predmet.ProtuStrankaListFormatedOIB>
  <DomainObject.Predmet.ProtuStrankaListFormatedWithAdress>
    <izvorni_sadrzaj>
      <item>TERMO-MD d.o.o., za građevinarstvo, projektiranje i trgovinu, Vukovarska Cesta 38, 21310 Omiš</item>
    </izvorni_sadrzaj>
    <derivirana_varijabla naziv="DomainObject.Predmet.ProtuStrankaListFormatedWithAdress_1">
      <item>TERMO-MD d.o.o., za građevinarstvo, projektiranje i trgovinu, Vukovarska Cesta 38, 21310 Omiš</item>
    </derivirana_varijabla>
  </DomainObject.Predmet.ProtuStrankaListFormatedWithAdress>
  <DomainObject.Predmet.ProtuStrankaListFormatedWithAdressOIB>
    <izvorni_sadrzaj>
      <item>TERMO-MD d.o.o., za građevinarstvo, projektiranje i trgovinu, OIB 39931621502, Vukovarska Cesta 38, 21310 Omiš</item>
    </izvorni_sadrzaj>
    <derivirana_varijabla naziv="DomainObject.Predmet.ProtuStrankaListFormatedWithAdressOIB_1">
      <item>TERMO-MD d.o.o., za građevinarstvo, projektiranje i trgovinu, OIB 39931621502, Vukovarska Cesta 38, 21310 Omiš</item>
    </derivirana_varijabla>
  </DomainObject.Predmet.ProtuStrankaListFormatedWithAdressOIB>
  <DomainObject.Predmet.ProtuStrankaListNazivFormated>
    <izvorni_sadrzaj>
      <item>TERMO-MD d.o.o., za građevinarstvo, projektiranje i trgovinu</item>
    </izvorni_sadrzaj>
    <derivirana_varijabla naziv="DomainObject.Predmet.ProtuStrankaListNazivFormated_1">
      <item>TERMO-MD d.o.o., za građevinarstvo, projektiranje i trgovinu</item>
    </derivirana_varijabla>
  </DomainObject.Predmet.ProtuStrankaListNazivFormated>
  <DomainObject.Predmet.ProtuStrankaListNazivFormatedOIB>
    <izvorni_sadrzaj>
      <item>TERMO-MD d.o.o., za građevinarstvo, projektiranje i trgovinu, OIB 39931621502</item>
    </izvorni_sadrzaj>
    <derivirana_varijabla naziv="DomainObject.Predmet.ProtuStrankaListNazivFormatedOIB_1">
      <item>TERMO-MD d.o.o., za građevinarstvo, projektiranje i trgovinu, OIB 39931621502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TERMO-MD d.o.o., za građevinarstvo, projektiranje i trgovinu</izvorni_sadrzaj>
    <derivirana_varijabla naziv="DomainObject.Predmet.ProtustrankaIDrugi_1">TERMO-MD d.o.o., za građevinarstvo, projektiranje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TERMO-MD d.o.o., za građevinarstvo, projektiranje i trgovinu, OIB 39931621502, Vukovarska Cesta 38, 21310 Omiš</izvorni_sadrzaj>
    <derivirana_varijabla naziv="DomainObject.Predmet.ProtustrankaIDrugiAdressOIB_1">TERMO-MD d.o.o., za građevinarstvo, projektiranje i trgovinu, OIB 39931621502, Vukovarska Cesta 38,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TERMO-MD d.o.o., za građevinarstvo, projektiranje i trgovinu</item>
      <item>FINANCIJSKA AGENCIJA, RC SPLIT</item>
    </izvorni_sadrzaj>
    <derivirana_varijabla naziv="DomainObject.Predmet.SudioniciListNaziv_1">
      <item>TERMO-MD d.o.o., za građevinarstvo, projektiranje i trgovinu</item>
      <item>FINANCIJSKA AGENCIJA, RC SPLIT</item>
    </derivirana_varijabla>
  </DomainObject.Predmet.SudioniciListNaziv>
  <DomainObject.Predmet.SudioniciListAdressOIB>
    <izvorni_sadrzaj>
      <item>TERMO-MD d.o.o., za građevinarstvo, projektiranje i trgovinu, OIB 39931621502, Vukovarska Cesta 38,21310 Omiš</item>
      <item>FINANCIJSKA AGENCIJA, RC SPLIT, OIB 85821130368, Mažuranićevo šetalište 24 b,21000 Split</item>
    </izvorni_sadrzaj>
    <derivirana_varijabla naziv="DomainObject.Predmet.SudioniciListAdressOIB_1">
      <item>TERMO-MD d.o.o., za građevinarstvo, projektiranje i trgovinu, OIB 39931621502, Vukovarska Cesta 38,21310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39931621502</item>
      <item>, OIB 85821130368</item>
    </izvorni_sadrzaj>
    <derivirana_varijabla naziv="DomainObject.Predmet.SudioniciListNazivOIB_1">
      <item>, OIB 39931621502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79245C-F0D1-4FA7-B8CC-A628D2BF00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756</properties:Words>
  <properties:Characters>4034</properties:Characters>
  <properties:Lines>110</properties:Lines>
  <properties:Paragraphs>35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2015-12-30T08:31:00Z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