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3a74" w14:paraId="6b93a74" w:rsidRDefault="009C5131" w:rsidP="009C5131" w:rsidR="009C5131" w:rsidRPr="006E7020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6E7020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6E7020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6E7020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6E7020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6E7020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6E7020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4C0806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4C0806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Perivoj L. Marune 1,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6E7020">
        <w:rPr>
          <w:rFonts w:cs="Times New Roman" w:hAnsi="Times New Roman" w:ascii="Times New Roman"/>
          <w:sz w:val="24"/>
          <w:szCs w:val="24"/>
        </w:rPr>
        <w:t xml:space="preserve"> </w:t>
      </w:r>
      <w:r w:rsidR="006E7020" w:rsidRPr="006E7020">
        <w:rPr>
          <w:rFonts w:cs="Times New Roman" w:hAnsi="Times New Roman" w:ascii="Times New Roman"/>
          <w:sz w:val="24"/>
          <w:szCs w:val="24"/>
        </w:rPr>
        <w:t>BRANITELJSKA ZADRUGA PETROVO POLJE, Ružić, Put kapele 9, OIB: 07236974807</w:t>
      </w:r>
      <w:r w:rsidR="004C0806" w:rsidRPr="006E7020">
        <w:rPr>
          <w:rFonts w:cs="Times New Roman" w:hAnsi="Times New Roman" w:ascii="Times New Roman"/>
          <w:sz w:val="24"/>
          <w:szCs w:val="24"/>
        </w:rPr>
        <w:t>,</w:t>
      </w:r>
      <w:r w:rsidR="003E6E1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</w:t>
      </w:r>
      <w:r w:rsidR="006E7020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E7020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3E6E1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6E7020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6E7020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6E7020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4C0806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5</w:t>
      </w:r>
      <w:r w:rsidR="00705555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3E6E1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prosinca 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6E7020" w:rsidRPr="006E7020">
        <w:rPr>
          <w:rFonts w:cs="Times New Roman" w:hAnsi="Times New Roman" w:ascii="Times New Roman"/>
          <w:sz w:val="24"/>
          <w:szCs w:val="24"/>
        </w:rPr>
        <w:t>BRANITELJSKA ZADRUGA PETROVO POLJE, Ružić, Put kapele 9, OIB: 07236974807</w:t>
      </w:r>
      <w:r w:rsidR="00705555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6E7020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6E7020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="001C14F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="003E6E1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01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16</w:t>
      </w:r>
      <w:r w:rsidR="006978A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17.271,57</w:t>
      </w:r>
      <w:r w:rsidR="006E4179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6E702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3E6E1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6E702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6E7020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6978A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="00C02B2C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6E7020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E7020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E7020">
        <w:rPr>
          <w:rFonts w:cs="Times New Roman" w:eastAsia="Calibri" w:hAnsi="Times New Roman" w:ascii="Times New Roman"/>
          <w:noProof w:val="false"/>
          <w:sz w:val="24"/>
          <w:szCs w:val="24"/>
        </w:rPr>
        <w:t>29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6E7020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6E7020" w:rsidP="006E7020" w:rsidR="0099753B" w:rsidRPr="006E7020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6E7020" w:rsidP="006E7020" w:rsidR="009C5131" w:rsidRPr="006E7020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6E7020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9C5131" w:rsidP="0099753B" w:rsidR="0044449D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99753B" w:rsidR="006978A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E7020" w:rsidP="0099753B" w:rsidR="006E7020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3E6E1B" w:rsidP="0099753B" w:rsidR="003E6E1B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6E7020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6E7020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6E7020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6E7020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E7020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6E7020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6E7020">
      <w:pPr>
        <w:rPr>
          <w:rFonts w:cs="Times New Roman" w:hAnsi="Times New Roman" w:ascii="Times New Roman"/>
          <w:sz w:val="24"/>
          <w:szCs w:val="24"/>
        </w:rPr>
      </w:pPr>
    </w:p>
    <w:p w:rsidRDefault="006E7020" w:rsidR="006E7020" w:rsidRPr="006E7020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6E7020" w:rsidRPr="006E7020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0C99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6E7020" w:rsidRPr="009C5131">
      <w:rPr>
        <w:rFonts w:cs="Times New Roman" w:hAnsi="Times New Roman" w:ascii="Times New Roman"/>
        <w:sz w:val="24"/>
        <w:szCs w:val="24"/>
      </w:rPr>
      <w:t>Poslovni broj: 5 St-</w:t>
    </w:r>
    <w:r w:rsidR="006E7020">
      <w:rPr>
        <w:rFonts w:cs="Times New Roman" w:hAnsi="Times New Roman" w:ascii="Times New Roman"/>
        <w:sz w:val="24"/>
        <w:szCs w:val="24"/>
      </w:rPr>
      <w:t>67/17-10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E7020">
      <w:rPr>
        <w:rFonts w:cs="Times New Roman" w:hAnsi="Times New Roman" w:ascii="Times New Roman"/>
        <w:sz w:val="24"/>
        <w:szCs w:val="24"/>
      </w:rPr>
      <w:t>67</w:t>
    </w:r>
    <w:r>
      <w:rPr>
        <w:rFonts w:cs="Times New Roman" w:hAnsi="Times New Roman" w:ascii="Times New Roman"/>
        <w:sz w:val="24"/>
        <w:szCs w:val="24"/>
      </w:rPr>
      <w:t>/1</w:t>
    </w:r>
    <w:r w:rsidR="006E7020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</w:t>
    </w:r>
    <w:r w:rsidR="003E6E1B">
      <w:rPr>
        <w:rFonts w:cs="Times New Roman" w:hAnsi="Times New Roman" w:ascii="Times New Roman"/>
        <w:sz w:val="24"/>
        <w:szCs w:val="24"/>
      </w:rPr>
      <w:t>0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3E6E1B"/>
    <w:rsid w:val="0044449D"/>
    <w:rsid w:val="004C0806"/>
    <w:rsid w:val="00530C99"/>
    <w:rsid w:val="0058023C"/>
    <w:rsid w:val="006978AB"/>
    <w:rsid w:val="006D6E54"/>
    <w:rsid w:val="006E4179"/>
    <w:rsid w:val="006E7020"/>
    <w:rsid w:val="00705555"/>
    <w:rsid w:val="00780846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C9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9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9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9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C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9, 22320 Ružić</izvorni_sadrzaj>
    <derivirana_varijabla naziv="DomainObject.Predmet.ProtustrankaFormatedWithAdress_1"> BRANITELJSKA ZADRUGA PETROVO POLJE za ugostiteljstvo i turizam, Put kapele 9, 22320 Ružić</derivirana_varijabla>
  </DomainObject.Predmet.ProtustrankaFormatedWithAdress>
  <DomainObject.Predmet.ProtustrankaFormatedWithAdressOIB>
    <izvorni_sadrzaj> BRANITELJSKA ZADRUGA PETROVO POLJE za ugostiteljstvo i turizam, OIB 07236974807, Put kapele 9, 22320 Ružić</izvorni_sadrzaj>
    <derivirana_varijabla naziv="DomainObject.Predmet.ProtustrankaFormatedWithAdressOIB_1"> BRANITELJSKA ZADRUGA PETROVO POLJE za ugostiteljstvo i turizam, OIB 07236974807, Put kapele 9, 22320 Ružić</derivirana_varijabla>
  </DomainObject.Predmet.ProtustrankaFormatedWithAdressOIB>
  <DomainObject.Predmet.ProtustrankaWithAdress>
    <izvorni_sadrzaj>BRANITELJSKA ZADRUGA PETROVO POLJE za ugostiteljstvo i turizam Put kapele 9, 22320 Ružić</izvorni_sadrzaj>
    <derivirana_varijabla naziv="DomainObject.Predmet.ProtustrankaWithAdress_1">BRANITELJSKA ZADRUGA PETROVO POLJE za ugostiteljstvo i turizam Put kapele 9, 22320 Ružić</derivirana_varijabla>
  </DomainObject.Predmet.ProtustrankaWithAdress>
  <DomainObject.Predmet.ProtustrankaWithAdressOIB>
    <izvorni_sadrzaj>BRANITELJSKA ZADRUGA PETROVO POLJE za ugostiteljstvo i turizam, OIB 07236974807, Put kapele 9, 22320 Ružić</izvorni_sadrzaj>
    <derivirana_varijabla naziv="DomainObject.Predmet.ProtustrankaWithAdressOIB_1">BRANITELJSKA ZADRUGA PETROVO POLJE za ugostiteljstvo i turizam, OIB 07236974807, Put kapele 9,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9, 22320 Ružić</item>
    </izvorni_sadrzaj>
    <derivirana_varijabla naziv="DomainObject.Predmet.ProtuStrankaListFormatedWithAdress_1">
      <item>BRANITELJSKA ZADRUGA PETROVO POLJE za ugostiteljstvo i turizam, Put kapele 9,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9, 22320 Ružić</item>
    </izvorni_sadrzaj>
    <derivirana_varijabla naziv="DomainObject.Predmet.ProtuStrankaListFormatedWithAdressOIB_1">
      <item>BRANITELJSKA ZADRUGA PETROVO POLJE za ugostiteljstvo i turizam, OIB 07236974807, Put kapele 9,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BRANITELJSKA ZADRUGA PETROVO POLJE za ugostiteljstvo i turizam, OIB 07236974807, Put kapele 9, 22320 Ružić</izvorni_sadrzaj>
    <derivirana_varijabla naziv="DomainObject.Predmet.ProtustrankaIDrugiAdressOIB_1">BRANITELJSKA ZADRUGA PETROVO POLJE za ugostiteljstvo i turizam, OIB 07236974807, Put kapele 9,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PETROVO POLJE za ugostiteljstvo i turizam</item>
    </izvorni_sadrzaj>
    <derivirana_varijabla naziv="DomainObject.Predmet.SudioniciListNaziv_1">
      <item>Financijska agencija</item>
      <item>BRANITELJSKA ZADRUGA PETROVO POLJE za ugostiteljstvo i turizam</item>
    </derivirana_varijabla>
  </DomainObject.Predmet.SudioniciListNaziv>
  <DomainObject.Predmet.SudioniciListAdressOIB>
    <izvorni_sadrzaj>
      <item>Financijska agencija, OIB 85821130368, Perivoj L.Marune 1,22000 Šibenik</item>
      <item>BRANITELJSKA ZADRUGA PETROVO POLJE za ugostiteljstvo i turizam, OIB 07236974807, Put kapele 9,22320 Ružić</item>
    </izvorni_sadrzaj>
    <derivirana_varijabla naziv="DomainObject.Predmet.SudioniciListAdressOIB_1">
      <item>Financijska agencija, OIB 85821130368, Perivoj L.Marune 1,22000 Šibenik</item>
      <item>BRANITELJSKA ZADRUGA PETROVO POLJE za ugostiteljstvo i turizam, OIB 07236974807, Put kapele 9,22320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2295</properties:Characters>
  <properties:Lines>109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2017-03-29T08:46:00Z</dcterms:created>
  <dc:creator>Krešimir Torbarina</dc:creator>
  <cp:lastModifiedBy>Merlina Klišmanić</cp:lastModifiedBy>
  <cp:lastPrinted>2017-03-29T08:46:00Z</cp:lastPrinted>
  <dcterms:modified xmlns:xsi="http://www.w3.org/2001/XMLSchema-instance" xsi:type="dcterms:W3CDTF">2017-03-29T08:54:00Z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