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E848" w14:paraId="568FCFFE" w:rsidRDefault="009A2FD4" w:rsidP="009A2FD4" w:rsidR="009A2FD4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62B31B7" w:rsidRDefault="009A2FD4" w:rsidP="009A2FD4" w:rsidR="009A2FD4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21F2FA5" w:rsidRDefault="009A2FD4" w:rsidP="009A2FD4" w:rsidR="009A2FD4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1739194" w:rsidRDefault="009A2FD4" w:rsidP="009A2FD4" w:rsidR="009A2FD4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69A49CED" w:rsidRDefault="009A2FD4" w:rsidP="009A2FD4" w:rsidR="009A2FD4">
      <w:pPr>
        <w:tabs>
          <w:tab w:pos="709" w:val="left"/>
        </w:tabs>
        <w:jc w:val="right"/>
      </w:pPr>
      <w:r>
        <w:t>42. St-4111/2015</w:t>
      </w:r>
    </w:p>
    <w:p w14:textId="77777777" w14:paraId="6B2518D8" w:rsidRDefault="009A2FD4" w:rsidP="009A2FD4" w:rsidR="009A2FD4">
      <w:pPr>
        <w:tabs>
          <w:tab w:pos="709" w:val="left"/>
        </w:tabs>
        <w:jc w:val="right"/>
      </w:pPr>
    </w:p>
    <w:p w14:textId="77777777" w14:paraId="09371421" w:rsidRDefault="009A2FD4" w:rsidP="009A2FD4" w:rsidR="009A2FD4">
      <w:pPr>
        <w:tabs>
          <w:tab w:pos="709" w:val="left"/>
        </w:tabs>
        <w:jc w:val="right"/>
      </w:pPr>
    </w:p>
    <w:p w14:textId="77777777" w14:paraId="210BDAA1" w:rsidRDefault="009A2FD4" w:rsidP="009A2FD4" w:rsidR="009A2FD4">
      <w:pPr>
        <w:tabs>
          <w:tab w:pos="709" w:val="left"/>
        </w:tabs>
        <w:jc w:val="center"/>
      </w:pPr>
      <w:r>
        <w:t>R E P U B L I K A   H R V A T S K A</w:t>
      </w:r>
    </w:p>
    <w:p w14:textId="77777777" w14:paraId="5ECF2582" w:rsidRDefault="009A2FD4" w:rsidP="009A2FD4" w:rsidR="009A2FD4">
      <w:pPr>
        <w:tabs>
          <w:tab w:pos="709" w:val="left"/>
        </w:tabs>
        <w:jc w:val="center"/>
      </w:pPr>
    </w:p>
    <w:p w14:textId="77777777" w14:paraId="4BDECFF5" w:rsidRDefault="009A2FD4" w:rsidP="009A2FD4" w:rsidR="009A2FD4">
      <w:pPr>
        <w:tabs>
          <w:tab w:pos="709" w:val="left"/>
        </w:tabs>
        <w:jc w:val="center"/>
      </w:pPr>
      <w:r>
        <w:t>R J E Š E N J E</w:t>
      </w:r>
    </w:p>
    <w:p w14:textId="77777777" w14:paraId="3DDCBAC7" w:rsidRDefault="009A2FD4" w:rsidP="009A2FD4" w:rsidR="009A2FD4">
      <w:pPr>
        <w:tabs>
          <w:tab w:pos="709" w:val="left"/>
        </w:tabs>
        <w:jc w:val="both"/>
      </w:pPr>
    </w:p>
    <w:p w14:textId="77777777" w14:paraId="57F636CA" w:rsidRDefault="009A2FD4" w:rsidP="009A2FD4" w:rsidR="009A2FD4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GIR KOVAČIĆ d.o.o., Kravarsko, Žitkovčica 17, OIB 69616719950, dana 2. svibnja 2016.g.  </w:t>
      </w:r>
    </w:p>
    <w:p w14:textId="77777777" w14:paraId="1BA0BCB3" w:rsidRDefault="009A2FD4" w:rsidP="009A2FD4" w:rsidR="009A2FD4">
      <w:pPr>
        <w:tabs>
          <w:tab w:pos="709" w:val="left"/>
        </w:tabs>
        <w:jc w:val="both"/>
      </w:pPr>
    </w:p>
    <w:p w14:textId="77777777" w14:paraId="0073E64A" w:rsidRDefault="009A2FD4" w:rsidP="009A2FD4" w:rsidR="009A2FD4">
      <w:pPr>
        <w:tabs>
          <w:tab w:pos="709" w:val="left"/>
        </w:tabs>
        <w:jc w:val="center"/>
      </w:pPr>
      <w:r>
        <w:t>r i j e š i o   j e</w:t>
      </w:r>
    </w:p>
    <w:p w14:textId="77777777" w14:paraId="79564E64" w:rsidRDefault="009A2FD4" w:rsidP="009A2FD4" w:rsidR="009A2FD4">
      <w:pPr>
        <w:tabs>
          <w:tab w:pos="709" w:val="left"/>
        </w:tabs>
        <w:jc w:val="both"/>
      </w:pPr>
    </w:p>
    <w:p w14:textId="77777777" w14:paraId="7F0A444B" w:rsidRDefault="009A2FD4" w:rsidP="009A2FD4" w:rsidR="009A2FD4">
      <w:pPr>
        <w:ind w:firstLine="708"/>
        <w:jc w:val="both"/>
      </w:pPr>
      <w:r>
        <w:t>I   Otvara se stečajni postupak nad dužnikom GIR KOVAČIĆ d.o.o., Kravarsko, Žitkovčica 17, OIB 69616719950.</w:t>
      </w:r>
    </w:p>
    <w:p w14:textId="77777777" w14:paraId="47EAE11D" w:rsidRDefault="009A2FD4" w:rsidP="009A2FD4" w:rsidR="009A2FD4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18CAF6B8" w:rsidRDefault="009A2FD4" w:rsidP="009A2FD4" w:rsidR="009A2FD4">
      <w:pPr>
        <w:ind w:firstLine="708"/>
        <w:jc w:val="both"/>
      </w:pPr>
    </w:p>
    <w:p w14:textId="77777777" w14:paraId="3D67BAE0" w:rsidRDefault="009A2FD4" w:rsidP="009A2FD4" w:rsidR="009A2FD4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Siniša Rajnović, Virovitica, Milanovac, Sv. Trojstva 87, OIB: 86217384445. </w:t>
      </w:r>
    </w:p>
    <w:p w14:textId="77777777" w14:paraId="4F78E888" w:rsidRDefault="009A2FD4" w:rsidP="009A2FD4" w:rsidR="009A2FD4">
      <w:pPr>
        <w:ind w:firstLine="708"/>
        <w:jc w:val="both"/>
      </w:pPr>
    </w:p>
    <w:p w14:textId="77777777" w14:paraId="6C7D9C58" w:rsidRDefault="009A2FD4" w:rsidP="009A2FD4" w:rsidR="009A2FD4">
      <w:pPr>
        <w:ind w:firstLine="708"/>
        <w:jc w:val="both"/>
      </w:pPr>
      <w:r>
        <w:t>III  Zaključuje se stečajni postupak nad dužnikom GIR KOVAČIĆ d.o.o., Kravarsko, Žitkovčica 17, OIB 69616719950.</w:t>
      </w:r>
    </w:p>
    <w:p w14:textId="77777777" w14:paraId="29E3CE3C" w:rsidRDefault="009A2FD4" w:rsidP="009A2FD4" w:rsidR="009A2FD4">
      <w:pPr>
        <w:ind w:firstLine="708"/>
        <w:jc w:val="both"/>
      </w:pPr>
    </w:p>
    <w:p w14:textId="77777777" w14:paraId="236BADCA" w:rsidRDefault="009A2FD4" w:rsidP="009A2FD4" w:rsidR="009A2FD4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74F6D7A0" w:rsidRDefault="009A2FD4" w:rsidP="009A2FD4" w:rsidR="009A2FD4">
      <w:pPr>
        <w:ind w:firstLine="708"/>
        <w:jc w:val="both"/>
      </w:pPr>
    </w:p>
    <w:p w14:textId="77777777" w14:paraId="3CBB0CA3" w:rsidRDefault="009A2FD4" w:rsidP="009A2FD4" w:rsidR="009A2FD4">
      <w:pPr>
        <w:jc w:val="center"/>
      </w:pPr>
      <w:r>
        <w:t>Obrazloženje</w:t>
      </w:r>
    </w:p>
    <w:p w14:textId="77777777" w14:paraId="6EE09843" w:rsidRDefault="009A2FD4" w:rsidP="009A2FD4" w:rsidR="009A2FD4">
      <w:pPr>
        <w:jc w:val="center"/>
      </w:pPr>
    </w:p>
    <w:p w14:textId="77777777" w14:paraId="393E3462" w:rsidRDefault="009A2FD4" w:rsidP="009A2FD4" w:rsidR="009A2FD4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26C589D" w:rsidRDefault="009A2FD4" w:rsidP="009A2FD4" w:rsidR="009A2FD4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1903DAD" w:rsidRDefault="009A2FD4" w:rsidP="009A2FD4" w:rsidR="009A2FD4">
      <w:pPr>
        <w:ind w:firstLine="708"/>
        <w:jc w:val="both"/>
      </w:pPr>
      <w:r>
        <w:t>Po zaključku nije postupljeno.</w:t>
      </w:r>
    </w:p>
    <w:p w14:textId="77777777" w14:paraId="059AE9FF" w:rsidRDefault="009A2FD4" w:rsidP="009A2FD4" w:rsidR="009A2FD4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30F8E71" w:rsidRDefault="009A2FD4" w:rsidP="009A2FD4" w:rsidR="009A2F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6D83E5F" w:rsidRDefault="009A2FD4" w:rsidP="009A2FD4" w:rsidR="009A2F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0DD9AA0" w:rsidRDefault="009A2FD4" w:rsidP="009A2FD4" w:rsidR="009A2F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081DD57" w:rsidRDefault="009A2FD4" w:rsidP="009A2FD4" w:rsidR="009A2FD4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71153E0D" w:rsidRDefault="009A2FD4" w:rsidP="009A2FD4" w:rsidR="009A2FD4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6FA64B1" w:rsidRDefault="009A2FD4" w:rsidP="009A2FD4" w:rsidR="009A2FD4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2AB935F" w:rsidTr="009A2FD4" w:rsidR="009A2FD4">
        <w:tc>
          <w:tcPr>
            <w:tcW w:type="dxa" w:w="2346"/>
          </w:tcPr>
          <w:p w14:textId="77777777" w14:paraId="5EF5D0C3" w:rsidRDefault="009A2FD4" w:rsidR="009A2FD4">
            <w:pPr>
              <w:tabs>
                <w:tab w:pos="709" w:val="left"/>
              </w:tabs>
              <w:jc w:val="right"/>
            </w:pPr>
            <w:r>
              <w:t>42. St-4111/2015</w:t>
            </w:r>
          </w:p>
          <w:p w14:textId="77777777" w14:paraId="1756A95A" w:rsidRDefault="009A2FD4" w:rsidR="009A2FD4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B418DC3" w:rsidRDefault="009A2FD4" w:rsidP="009A2FD4" w:rsidR="009A2FD4">
      <w:pPr>
        <w:jc w:val="both"/>
      </w:pPr>
    </w:p>
    <w:p w14:textId="77777777" w14:paraId="5CE83B0B" w:rsidRDefault="009A2FD4" w:rsidP="009A2FD4" w:rsidR="009A2FD4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42E0098" w:rsidRDefault="009A2FD4" w:rsidP="009A2FD4" w:rsidR="009A2FD4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3D99AC5" w:rsidRDefault="009A2FD4" w:rsidP="009A2FD4" w:rsidR="009A2FD4">
      <w:pPr>
        <w:jc w:val="both"/>
      </w:pPr>
      <w:r>
        <w:tab/>
        <w:t>Izbor stečajnog upravitelja odabran je primjenom odredbe čl. 432 SZ.</w:t>
      </w:r>
    </w:p>
    <w:p w14:textId="77777777" w14:paraId="4E1318FC" w:rsidRDefault="009A2FD4" w:rsidP="009A2FD4" w:rsidR="009A2FD4">
      <w:pPr>
        <w:jc w:val="both"/>
      </w:pPr>
      <w:r>
        <w:tab/>
      </w:r>
    </w:p>
    <w:p w14:textId="77777777" w14:paraId="4DB255D6" w:rsidRDefault="009A2FD4" w:rsidP="009A2FD4" w:rsidR="009A2FD4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4D93C7DC" w:rsidRDefault="009A2FD4" w:rsidP="009A2FD4" w:rsidR="009A2FD4">
      <w:pPr>
        <w:tabs>
          <w:tab w:pos="709" w:val="left"/>
        </w:tabs>
      </w:pPr>
    </w:p>
    <w:p w14:textId="77777777" w14:paraId="396729F3" w:rsidRDefault="009A2FD4" w:rsidP="009A2FD4" w:rsidR="009A2F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5C11FC0" w:rsidRDefault="009A2FD4" w:rsidP="009A2FD4" w:rsidR="009A2FD4">
      <w:pPr>
        <w:tabs>
          <w:tab w:pos="709" w:val="left"/>
        </w:tabs>
      </w:pPr>
    </w:p>
    <w:p w14:textId="77777777" w14:paraId="1CEBE5BD" w:rsidRDefault="009A2FD4" w:rsidP="009A2FD4" w:rsidR="009A2FD4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0D94719" w:rsidRDefault="009A2FD4" w:rsidP="009A2FD4" w:rsidR="009A2FD4">
      <w:pPr>
        <w:tabs>
          <w:tab w:pos="709" w:val="left"/>
        </w:tabs>
      </w:pPr>
    </w:p>
    <w:p w14:textId="77777777" w14:paraId="4A894FD7" w:rsidRDefault="009A2FD4" w:rsidP="009A2FD4" w:rsidR="009A2FD4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0C8C912" w:rsidRDefault="009A2FD4" w:rsidP="009A2FD4" w:rsidR="009A2FD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01D6627A" w:rsidRDefault="009A2FD4" w:rsidP="009A2FD4" w:rsidR="009A2FD4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88C98DF" w:rsidRDefault="009A2FD4" w:rsidP="009A2FD4" w:rsidR="009A2FD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4D15F7B" w:rsidRDefault="009A2FD4" w:rsidP="009A2FD4" w:rsidR="009A2FD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4F48D291" w:rsidRDefault="009A2FD4" w:rsidP="009A2FD4" w:rsidR="009A2FD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37C2D932" w:rsidRDefault="009A2FD4" w:rsidP="009A2FD4" w:rsidR="009A2FD4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91328CF" w:rsidRDefault="009A2FD4" w:rsidP="009A2FD4" w:rsidR="009A2FD4">
      <w:pPr>
        <w:tabs>
          <w:tab w:pos="709" w:val="left"/>
        </w:tabs>
      </w:pPr>
    </w:p>
    <w:p w14:textId="77777777" w14:paraId="7F115846" w:rsidRDefault="009A2FD4" w:rsidP="009A2FD4" w:rsidR="009A2FD4">
      <w:pPr>
        <w:jc w:val="both"/>
        <w:rPr>
          <w:i/>
        </w:rPr>
      </w:pPr>
    </w:p>
    <w:p w14:textId="77777777" w14:paraId="577475C8" w:rsidRDefault="009A2FD4" w:rsidP="009A2FD4" w:rsidR="009A2FD4">
      <w:pPr>
        <w:jc w:val="both"/>
      </w:pPr>
    </w:p>
    <w:p w14:textId="77777777" w14:paraId="29D75957" w:rsidRDefault="009A2FD4" w:rsidP="009A2FD4" w:rsidR="009A2FD4">
      <w:pPr>
        <w:tabs>
          <w:tab w:pos="709" w:val="left"/>
        </w:tabs>
      </w:pPr>
    </w:p>
    <w:p w14:textId="05DDD392" w14:paraId="05DDD39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2FD4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2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2FD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A2FD4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2FD4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A2FD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2F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2FD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A2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F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F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F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F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A2FD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A2FD4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A2FD4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A2FD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A2F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2FD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4111</izvorni_sadrzaj>
    <derivirana_varijabla naziv="DomainObject.Predmet.Broj_1">4111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St-4111/2015</izvorni_sadrzaj>
    <derivirana_varijabla naziv="DomainObject.Predmet.OznakaBroj_1">St-4111/2015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GIR KOVAČIĆ d.o.o.</izvorni_sadrzaj>
    <derivirana_varijabla naziv="DomainObject.Predmet.ProtustrankaFormated_1">  GIR KOVAČIĆ d.o.o.</derivirana_varijabla>
  </DomainObject.Predmet.ProtustrankaFormated>
  <DomainObject.Predmet.ProtustrankaFormatedOIB>
    <izvorni_sadrzaj>  GIR KOVAČIĆ d.o.o., OIB 69616719950</izvorni_sadrzaj>
    <derivirana_varijabla naziv="DomainObject.Predmet.ProtustrankaFormatedOIB_1">  GIR KOVAČIĆ d.o.o., OIB 69616719950</derivirana_varijabla>
  </DomainObject.Predmet.ProtustrankaFormatedOIB>
  <DomainObject.Predmet.ProtustrankaFormatedWithAdress>
    <izvorni_sadrzaj> GIR KOVAČIĆ d.o.o., Žitkovčica 17, 10413 Kravarsko</izvorni_sadrzaj>
    <derivirana_varijabla naziv="DomainObject.Predmet.ProtustrankaFormatedWithAdress_1"> GIR KOVAČIĆ d.o.o., Žitkovčica 17, 10413 Kravarsko</derivirana_varijabla>
  </DomainObject.Predmet.ProtustrankaFormatedWithAdress>
  <DomainObject.Predmet.ProtustrankaFormatedWithAdressOIB>
    <izvorni_sadrzaj> GIR KOVAČIĆ d.o.o., OIB 69616719950, Žitkovčica 17, 10413 Kravarsko</izvorni_sadrzaj>
    <derivirana_varijabla naziv="DomainObject.Predmet.ProtustrankaFormatedWithAdressOIB_1"> GIR KOVAČIĆ d.o.o., OIB 69616719950, Žitkovčica 17, 10413 Kravarsko</derivirana_varijabla>
  </DomainObject.Predmet.ProtustrankaFormatedWithAdressOIB>
  <DomainObject.Predmet.ProtustrankaWithAdress>
    <izvorni_sadrzaj>GIR KOVAČIĆ d.o.o. Žitkovčica 17, 10413 Kravarsko</izvorni_sadrzaj>
    <derivirana_varijabla naziv="DomainObject.Predmet.ProtustrankaWithAdress_1">GIR KOVAČIĆ d.o.o. Žitkovčica 17, 10413 Kravarsko</derivirana_varijabla>
  </DomainObject.Predmet.ProtustrankaWithAdress>
  <DomainObject.Predmet.ProtustrankaWithAdressOIB>
    <izvorni_sadrzaj>GIR KOVAČIĆ d.o.o., OIB 69616719950, Žitkovčica 17, 10413 Kravarsko</izvorni_sadrzaj>
    <derivirana_varijabla naziv="DomainObject.Predmet.ProtustrankaWithAdressOIB_1">GIR KOVAČIĆ d.o.o., OIB 69616719950, Žitkovčica 17, 10413 Kravarsko</derivirana_varijabla>
  </DomainObject.Predmet.ProtustrankaWithAdressOIB>
  <DomainObject.Predmet.ProtustrankaNazivFormated>
    <izvorni_sadrzaj>GIR KOVAČIĆ d.o.o.</izvorni_sadrzaj>
    <derivirana_varijabla naziv="DomainObject.Predmet.ProtustrankaNazivFormated_1">GIR KOVAČIĆ d.o.o.</derivirana_varijabla>
  </DomainObject.Predmet.ProtustrankaNazivFormated>
  <DomainObject.Predmet.ProtustrankaNazivFormatedOIB>
    <izvorni_sadrzaj>GIR KOVAČIĆ d.o.o., OIB 69616719950</izvorni_sadrzaj>
    <derivirana_varijabla naziv="DomainObject.Predmet.ProtustrankaNazivFormatedOIB_1">GIR KOVAČIĆ d.o.o., OIB 69616719950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GIR KOVAČIĆ d.o.o.</item>
    </izvorni_sadrzaj>
    <derivirana_varijabla naziv="DomainObject.Predmet.ProtuStrankaListFormated_1">
      <item>GIR KOVAČIĆ d.o.o.</item>
    </derivirana_varijabla>
  </DomainObject.Predmet.ProtuStrankaListFormated>
  <DomainObject.Predmet.ProtuStrankaListFormatedOIB>
    <izvorni_sadrzaj>
      <item>GIR KOVAČIĆ d.o.o., OIB 69616719950</item>
    </izvorni_sadrzaj>
    <derivirana_varijabla naziv="DomainObject.Predmet.ProtuStrankaListFormatedOIB_1">
      <item>GIR KOVAČIĆ d.o.o., OIB 69616719950</item>
    </derivirana_varijabla>
  </DomainObject.Predmet.ProtuStrankaListFormatedOIB>
  <DomainObject.Predmet.ProtuStrankaListFormatedWithAdress>
    <izvorni_sadrzaj>
      <item>GIR KOVAČIĆ d.o.o., Žitkovčica 17, 10413 Kravarsko</item>
    </izvorni_sadrzaj>
    <derivirana_varijabla naziv="DomainObject.Predmet.ProtuStrankaListFormatedWithAdress_1">
      <item>GIR KOVAČIĆ d.o.o., Žitkovčica 17, 10413 Kravarsko</item>
    </derivirana_varijabla>
  </DomainObject.Predmet.ProtuStrankaListFormatedWithAdress>
  <DomainObject.Predmet.ProtuStrankaListFormatedWithAdressOIB>
    <izvorni_sadrzaj>
      <item>GIR KOVAČIĆ d.o.o., OIB 69616719950, Žitkovčica 17, 10413 Kravarsko</item>
    </izvorni_sadrzaj>
    <derivirana_varijabla naziv="DomainObject.Predmet.ProtuStrankaListFormatedWithAdressOIB_1">
      <item>GIR KOVAČIĆ d.o.o., OIB 69616719950, Žitkovčica 17, 10413 Kravarsko</item>
    </derivirana_varijabla>
  </DomainObject.Predmet.ProtuStrankaListFormatedWithAdressOIB>
  <DomainObject.Predmet.ProtuStrankaListNazivFormated>
    <izvorni_sadrzaj>
      <item>GIR KOVAČIĆ d.o.o.</item>
    </izvorni_sadrzaj>
    <derivirana_varijabla naziv="DomainObject.Predmet.ProtuStrankaListNazivFormated_1">
      <item>GIR KOVAČIĆ d.o.o.</item>
    </derivirana_varijabla>
  </DomainObject.Predmet.ProtuStrankaListNazivFormated>
  <DomainObject.Predmet.ProtuStrankaListNazivFormatedOIB>
    <izvorni_sadrzaj>
      <item>GIR KOVAČIĆ d.o.o., OIB 69616719950</item>
    </izvorni_sadrzaj>
    <derivirana_varijabla naziv="DomainObject.Predmet.ProtuStrankaListNazivFormatedOIB_1">
      <item>GIR KOVAČIĆ d.o.o., OIB 69616719950</item>
    </derivirana_varijabla>
  </DomainObject.Predmet.ProtuStrankaListNazivFormatedOIB>
  <DomainObject.Predmet.OstaliListFormated>
    <izvorni_sadrzaj>
      <item>Ivan Kovačić</item>
      <item>HRVATSKI ZAVOD ZA MIROVINSKO OSIGURANJE</item>
    </izvorni_sadrzaj>
    <derivirana_varijabla naziv="DomainObject.Predmet.OstaliListFormated_1">
      <item>Ivan Kovačić</item>
      <item>HRVATSKI ZAVOD ZA MIROVINSKO OSIGURANJE</item>
    </derivirana_varijabla>
  </DomainObject.Predmet.OstaliListFormated>
  <DomainObject.Predmet.OstaliListFormatedOIB>
    <izvorni_sadrzaj>
      <item>Ivan Kovačić, OIB 56432348560</item>
      <item>HRVATSKI ZAVOD ZA MIROVINSKO OSIGURANJE, OIB 84397956623</item>
    </izvorni_sadrzaj>
    <derivirana_varijabla naziv="DomainObject.Predmet.OstaliListFormatedOIB_1">
      <item>Ivan Kovačić, OIB 56432348560</item>
      <item>HRVATSKI ZAVOD ZA MIROVINSKO OSIGURANJE, OIB 84397956623</item>
    </derivirana_varijabla>
  </DomainObject.Predmet.OstaliListFormatedOIB>
  <DomainObject.Predmet.OstaliListFormatedWithAdress>
    <izvorni_sadrzaj>
      <item>Ivan Kovačić, Žitkovčica 17, 10413 Žitkovčica</item>
      <item>HRVATSKI ZAVOD ZA MIROVINSKO OSIGURANJE, Trpimirova 4, 10000 Zagreb</item>
    </izvorni_sadrzaj>
    <derivirana_varijabla naziv="DomainObject.Predmet.OstaliListFormatedWithAdress_1">
      <item>Ivan Kovačić, Žitkovčica 17, 10413 Žitkovčica</item>
      <item>HRVATSKI ZAVOD ZA MIROVINSKO OSIGURANJE, Trpimirova 4, 10000 Zagreb</item>
    </derivirana_varijabla>
  </DomainObject.Predmet.OstaliListFormatedWithAdress>
  <DomainObject.Predmet.OstaliListFormatedWithAdressOIB>
    <izvorni_sadrzaj>
      <item>Ivan Kovačić, OIB 56432348560, Žitkovčica 17, 10413 Žitkovčica</item>
      <item>HRVATSKI ZAVOD ZA MIROVINSKO OSIGURANJE, OIB 84397956623, Trpimirova 4, 10000 Zagreb</item>
    </izvorni_sadrzaj>
    <derivirana_varijabla naziv="DomainObject.Predmet.OstaliListFormatedWithAdressOIB_1">
      <item>Ivan Kovačić, OIB 56432348560, Žitkovčica 17, 10413 Žitkovčica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Kovačić</item>
      <item>HRVATSKI ZAVOD ZA MIROVINSKO OSIGURANJE</item>
    </izvorni_sadrzaj>
    <derivirana_varijabla naziv="DomainObject.Predmet.OstaliListNazivFormated_1">
      <item>Ivan Kovačić</item>
      <item>HRVATSKI ZAVOD ZA MIROVINSKO OSIGURANJE</item>
    </derivirana_varijabla>
  </DomainObject.Predmet.OstaliListNazivFormated>
  <DomainObject.Predmet.OstaliListNazivFormatedOIB>
    <izvorni_sadrzaj>
      <item>Ivan Kovačić, OIB 56432348560</item>
      <item>HRVATSKI ZAVOD ZA MIROVINSKO OSIGURANJE, OIB 84397956623</item>
    </izvorni_sadrzaj>
    <derivirana_varijabla naziv="DomainObject.Predmet.OstaliListNazivFormatedOIB_1">
      <item>Ivan Kovačić, OIB 56432348560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GIR KOVAČIĆ d.o.o.</izvorni_sadrzaj>
    <derivirana_varijabla naziv="DomainObject.Predmet.ProtustrankaIDrugi_1">GIR KOVAČIĆ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GIR KOVAČIĆ d.o.o., OIB 69616719950, Žitkovčica 17, 10413 Kravarsko</izvorni_sadrzaj>
    <derivirana_varijabla naziv="DomainObject.Predmet.ProtustrankaIDrugiAdressOIB_1">GIR KOVAČIĆ d.o.o., OIB 69616719950, Žitkovčica 17, 10413 Kravarsko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GIR KOVAČIĆ d.o.o.</item>
      <item>Ivan Kovačić</item>
      <item>HRVATSKI ZAVOD ZA MIROVINSKO OSIGURANJE</item>
    </izvorni_sadrzaj>
    <derivirana_varijabla naziv="DomainObject.Predmet.SudioniciListNaziv_1">
      <item>FINA Regionalni centar Zagreb</item>
      <item>GIR KOVAČIĆ d.o.o.</item>
      <item>Ivan Kovačić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GIR KOVAČIĆ d.o.o., OIB 69616719950, Žitkovčica 17,10413 Kravarsko</item>
      <item>Ivan Kovačić, OIB 56432348560, Žitkovčica 17,10413 Žitkovčica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GIR KOVAČIĆ d.o.o., OIB 69616719950, Žitkovčica 17,10413 Kravarsko</item>
      <item>Ivan Kovačić, OIB 56432348560, Žitkovčica 17,10413 Žitkovčica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69616719950</item>
      <item>, OIB 56432348560</item>
      <item>, OIB 84397956623</item>
    </izvorni_sadrzaj>
    <derivirana_varijabla naziv="DomainObject.Predmet.SudioniciListNazivOIB_1">
      <item>, OIB 85821130368</item>
      <item>, OIB 69616719950</item>
      <item>, OIB 56432348560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1910</properties:Characters>
  <properties:Lines>75</properties:Lines>
  <properties:Paragraphs>32</properties:Paragraphs>
  <properties:TotalTime>1</properties:TotalTime>
  <properties:ScaleCrop>false</properties:ScaleCrop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