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50422D" w:rsidR="0050422D" w:rsidTr="00943738">
        <w:tc>
          <w:tcPr>
            <w:tcW w:w="2985" w:type="dxa"/>
            <w:shd w:val="clear" w:color="auto" w:fill="auto"/>
          </w:tcPr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bookmarkStart w:name="_GoBack" w:id="0"/>
            <w:bookmarkEnd w:id="0"/>
            <w:r w:rsidRPr="0050422D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Republika Hrvatska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Trgovački sud u Varaždinu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Varaždin, Braće Radić 2</w:t>
            </w:r>
          </w:p>
        </w:tc>
      </w:tr>
    </w:tbl>
    <w:p w:rsidRPr="0050422D" w:rsidR="0050422D" w:rsidP="0050422D" w:rsidRDefault="0050422D" w14:paraId="8071d7b" w14:textId="8071d7b">
      <w:pPr>
        <w:jc w:val="right"/>
        <w15:collapsed w:val="false"/>
        <w:rPr>
          <w:rFonts w:ascii="Times New Roman" w:hAnsi="Times New Roman"/>
          <w:sz w:val="12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50422D" w:rsidR="0050422D" w:rsidTr="00943738">
        <w:trPr>
          <w:jc w:val="right"/>
        </w:trPr>
        <w:tc>
          <w:tcPr>
            <w:tcW w:w="4320" w:type="dxa"/>
          </w:tcPr>
          <w:p w:rsidRPr="0050422D" w:rsidR="0050422D" w:rsidP="004559EE" w:rsidRDefault="0050422D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50422D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4559EE">
              <w:rPr>
                <w:rFonts w:ascii="Times New Roman" w:hAnsi="Times New Roman"/>
                <w:snapToGrid/>
                <w:szCs w:val="24"/>
                <w:lang w:val="hr-HR" w:eastAsia="hr-HR"/>
              </w:rPr>
              <w:t>105/2008-51</w:t>
            </w:r>
          </w:p>
        </w:tc>
      </w:tr>
    </w:tbl>
    <w:p w:rsidR="00055F38" w:rsidP="000933C1" w:rsidRDefault="00055F38">
      <w:pPr>
        <w:rPr>
          <w:rFonts w:ascii="Times New Roman" w:hAnsi="Times New Roman"/>
          <w:bCs/>
          <w:szCs w:val="24"/>
          <w:lang w:val="hr-HR"/>
        </w:rPr>
      </w:pPr>
    </w:p>
    <w:p w:rsidR="001B6C2E" w:rsidP="000933C1" w:rsidRDefault="001B6C2E">
      <w:pPr>
        <w:rPr>
          <w:rFonts w:ascii="Times New Roman" w:hAnsi="Times New Roman"/>
          <w:bCs/>
          <w:szCs w:val="24"/>
          <w:lang w:val="hr-HR"/>
        </w:rPr>
      </w:pPr>
    </w:p>
    <w:p w:rsidRPr="003956F1" w:rsidR="00DC4C97" w:rsidP="000933C1" w:rsidRDefault="00DC4C97">
      <w:pPr>
        <w:rPr>
          <w:rFonts w:ascii="Times New Roman" w:hAnsi="Times New Roman"/>
          <w:szCs w:val="24"/>
          <w:lang w:val="hr-HR"/>
        </w:rPr>
      </w:pPr>
    </w:p>
    <w:p w:rsidR="00273580" w:rsidP="00DC4C97" w:rsidRDefault="00055F38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E </w:t>
      </w:r>
      <w:r w:rsidRPr="003956F1" w:rsidR="000E25E2">
        <w:rPr>
          <w:rFonts w:ascii="Times New Roman" w:hAnsi="Times New Roman"/>
          <w:szCs w:val="24"/>
          <w:lang w:val="hr-HR"/>
        </w:rPr>
        <w:t xml:space="preserve">P U B L I K A     H R V A T S K A </w:t>
      </w:r>
    </w:p>
    <w:p w:rsidR="00DC4C97" w:rsidP="00DC4C97" w:rsidRDefault="00DC4C97">
      <w:pPr>
        <w:jc w:val="center"/>
        <w:rPr>
          <w:rFonts w:ascii="Times New Roman" w:hAnsi="Times New Roman"/>
          <w:szCs w:val="24"/>
          <w:lang w:val="hr-HR"/>
        </w:rPr>
      </w:pPr>
    </w:p>
    <w:p w:rsidRPr="003956F1" w:rsidR="001B6C2E" w:rsidP="00DC4C97" w:rsidRDefault="001B6C2E">
      <w:pPr>
        <w:jc w:val="center"/>
        <w:rPr>
          <w:rFonts w:ascii="Times New Roman" w:hAnsi="Times New Roman"/>
          <w:szCs w:val="24"/>
          <w:lang w:val="hr-HR"/>
        </w:rPr>
      </w:pPr>
    </w:p>
    <w:p w:rsidR="00273580" w:rsidP="00DC4C97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J E Š E NJ E </w:t>
      </w:r>
    </w:p>
    <w:p w:rsidRPr="003956F1" w:rsidR="00DC4C97" w:rsidP="007D626D" w:rsidRDefault="00DC4C97">
      <w:pPr>
        <w:rPr>
          <w:rFonts w:ascii="Times New Roman" w:hAnsi="Times New Roman"/>
          <w:szCs w:val="24"/>
          <w:lang w:val="hr-HR"/>
        </w:rPr>
      </w:pPr>
    </w:p>
    <w:p w:rsidRPr="002E1DCD" w:rsidR="0010503D" w:rsidP="00854367" w:rsidRDefault="0010503D">
      <w:pPr>
        <w:ind w:firstLine="720"/>
        <w:jc w:val="both"/>
        <w:rPr>
          <w:rFonts w:ascii="Times New Roman" w:hAnsi="Times New Roman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E1DCD" w:rsidR="00545637">
        <w:rPr>
          <w:rFonts w:ascii="Times New Roman" w:hAnsi="Times New Roman"/>
          <w:szCs w:val="24"/>
          <w:lang w:val="hr-HR" w:eastAsia="hr-HR"/>
        </w:rPr>
        <w:t xml:space="preserve">u stečajnom predmetu </w:t>
      </w:r>
      <w:r w:rsidRPr="002E1DCD" w:rsidR="00545637">
        <w:rPr>
          <w:rFonts w:ascii="Times New Roman" w:hAnsi="Times New Roman"/>
          <w:szCs w:val="24"/>
          <w:lang w:val="hr-HR"/>
        </w:rPr>
        <w:t xml:space="preserve">koji se vodi </w:t>
      </w:r>
      <w:r w:rsidRPr="004559EE" w:rsidR="004559EE">
        <w:rPr>
          <w:rFonts w:ascii="Times New Roman" w:hAnsi="Times New Roman"/>
          <w:szCs w:val="24"/>
          <w:lang w:val="hr-HR"/>
        </w:rPr>
        <w:t>nad stečajnom masom ŠTEDNO KREDITNA ZADRUGA RIF INVEST u stečaju iz Čakovca, Trg E. Kvaternika 13/I, OIB: 58949019620</w:t>
      </w:r>
      <w:r w:rsidR="004559EE">
        <w:rPr>
          <w:rFonts w:ascii="Times New Roman" w:hAnsi="Times New Roman"/>
          <w:szCs w:val="24"/>
          <w:lang w:val="hr-HR"/>
        </w:rPr>
        <w:t>, 9. kolovoza</w:t>
      </w:r>
      <w:r w:rsidR="005A0A88">
        <w:rPr>
          <w:rFonts w:ascii="Times New Roman" w:hAnsi="Times New Roman"/>
          <w:szCs w:val="24"/>
          <w:lang w:val="hr-HR"/>
        </w:rPr>
        <w:t xml:space="preserve"> </w:t>
      </w:r>
      <w:r w:rsidRPr="002E1DCD" w:rsidR="003C10BF">
        <w:rPr>
          <w:rFonts w:ascii="Times New Roman" w:hAnsi="Times New Roman"/>
          <w:szCs w:val="24"/>
          <w:lang w:val="hr-HR"/>
        </w:rPr>
        <w:t>2019</w:t>
      </w:r>
      <w:r w:rsidRPr="002E1DCD" w:rsidR="009F2A99">
        <w:rPr>
          <w:rFonts w:ascii="Times New Roman" w:hAnsi="Times New Roman"/>
          <w:szCs w:val="24"/>
          <w:lang w:val="hr-HR"/>
        </w:rPr>
        <w:t>.</w:t>
      </w:r>
    </w:p>
    <w:p w:rsidRPr="002E1DCD" w:rsidR="000E25E2" w:rsidRDefault="000E25E2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2E1DCD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3956F1" w:rsidR="00273580" w:rsidP="000E25E2" w:rsidRDefault="00273580">
      <w:pPr>
        <w:rPr>
          <w:rFonts w:ascii="Times New Roman" w:hAnsi="Times New Roman"/>
          <w:szCs w:val="24"/>
          <w:lang w:val="hr-HR"/>
        </w:rPr>
      </w:pPr>
    </w:p>
    <w:p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ab/>
        <w:t xml:space="preserve">I. </w:t>
      </w:r>
      <w:r w:rsidRPr="003956F1" w:rsidR="00B81F4D">
        <w:rPr>
          <w:rFonts w:ascii="Times New Roman" w:hAnsi="Times New Roman"/>
          <w:szCs w:val="24"/>
          <w:lang w:val="hr-HR"/>
        </w:rPr>
        <w:t>U ovome predmetu</w:t>
      </w:r>
      <w:r w:rsidRPr="003956F1" w:rsidR="00FA6542">
        <w:rPr>
          <w:rFonts w:ascii="Times New Roman" w:hAnsi="Times New Roman"/>
          <w:szCs w:val="24"/>
          <w:lang w:val="hr-HR"/>
        </w:rPr>
        <w:t xml:space="preserve"> </w:t>
      </w:r>
      <w:r w:rsidRPr="003956F1">
        <w:rPr>
          <w:rFonts w:ascii="Times New Roman" w:hAnsi="Times New Roman"/>
          <w:szCs w:val="24"/>
          <w:lang w:val="hr-HR"/>
        </w:rPr>
        <w:t xml:space="preserve"> saziva se </w:t>
      </w:r>
      <w:r w:rsidRPr="003956F1">
        <w:rPr>
          <w:rFonts w:ascii="Times New Roman" w:hAnsi="Times New Roman"/>
          <w:b/>
          <w:szCs w:val="24"/>
          <w:lang w:val="hr-HR"/>
        </w:rPr>
        <w:t>skupština vjerovnika</w:t>
      </w:r>
      <w:r w:rsidRPr="003956F1">
        <w:rPr>
          <w:rFonts w:ascii="Times New Roman" w:hAnsi="Times New Roman"/>
          <w:szCs w:val="24"/>
          <w:lang w:val="hr-HR"/>
        </w:rPr>
        <w:t xml:space="preserve"> kod ovoga suda u Varaždinu, B. Radića 2, soba 23</w:t>
      </w:r>
      <w:r w:rsidRPr="003956F1" w:rsidR="00A3468B">
        <w:rPr>
          <w:rFonts w:ascii="Times New Roman" w:hAnsi="Times New Roman"/>
          <w:szCs w:val="24"/>
          <w:lang w:val="hr-HR"/>
        </w:rPr>
        <w:t>2</w:t>
      </w:r>
      <w:r w:rsidRPr="003956F1">
        <w:rPr>
          <w:rFonts w:ascii="Times New Roman" w:hAnsi="Times New Roman"/>
          <w:szCs w:val="24"/>
          <w:lang w:val="hr-HR"/>
        </w:rPr>
        <w:t>/II, za dan</w:t>
      </w:r>
    </w:p>
    <w:p w:rsidRPr="003956F1" w:rsidR="00E52F25" w:rsidRDefault="00E52F25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273580" w:rsidRDefault="004559EE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30. listopada</w:t>
      </w:r>
      <w:r w:rsidR="006301A3">
        <w:rPr>
          <w:rFonts w:ascii="Times New Roman" w:hAnsi="Times New Roman"/>
          <w:b/>
          <w:szCs w:val="24"/>
          <w:lang w:val="hr-HR"/>
        </w:rPr>
        <w:t xml:space="preserve"> 2019</w:t>
      </w:r>
      <w:r w:rsidRPr="003956F1" w:rsidR="00FA6542">
        <w:rPr>
          <w:rFonts w:ascii="Times New Roman" w:hAnsi="Times New Roman"/>
          <w:b/>
          <w:szCs w:val="24"/>
          <w:lang w:val="hr-HR"/>
        </w:rPr>
        <w:t xml:space="preserve">. godine u </w:t>
      </w:r>
      <w:r>
        <w:rPr>
          <w:rFonts w:ascii="Times New Roman" w:hAnsi="Times New Roman"/>
          <w:b/>
          <w:szCs w:val="24"/>
          <w:lang w:val="hr-HR"/>
        </w:rPr>
        <w:t>12,15</w:t>
      </w:r>
      <w:r w:rsidR="00661A32">
        <w:rPr>
          <w:rFonts w:ascii="Times New Roman" w:hAnsi="Times New Roman"/>
          <w:b/>
          <w:szCs w:val="24"/>
          <w:lang w:val="hr-HR"/>
        </w:rPr>
        <w:t xml:space="preserve"> </w:t>
      </w:r>
      <w:r w:rsidRPr="003956F1" w:rsidR="00FA6542">
        <w:rPr>
          <w:rFonts w:ascii="Times New Roman" w:hAnsi="Times New Roman"/>
          <w:b/>
          <w:szCs w:val="24"/>
          <w:lang w:val="hr-HR"/>
        </w:rPr>
        <w:t>sati</w:t>
      </w:r>
      <w:r w:rsidRPr="003956F1" w:rsidR="00954A84">
        <w:rPr>
          <w:rFonts w:ascii="Times New Roman" w:hAnsi="Times New Roman"/>
          <w:b/>
          <w:szCs w:val="24"/>
          <w:lang w:val="hr-HR"/>
        </w:rPr>
        <w:t>.</w:t>
      </w:r>
    </w:p>
    <w:p w:rsidRPr="003956F1" w:rsidR="00954A84" w:rsidP="00383227" w:rsidRDefault="00954A84">
      <w:pPr>
        <w:rPr>
          <w:rFonts w:ascii="Times New Roman" w:hAnsi="Times New Roman"/>
          <w:b/>
          <w:szCs w:val="24"/>
          <w:lang w:val="hr-HR"/>
        </w:rPr>
      </w:pPr>
    </w:p>
    <w:p w:rsidRPr="003956F1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b/>
          <w:szCs w:val="24"/>
          <w:lang w:val="hr-HR"/>
        </w:rPr>
        <w:tab/>
      </w:r>
      <w:r w:rsidRPr="003956F1">
        <w:rPr>
          <w:rFonts w:ascii="Times New Roman" w:hAnsi="Times New Roman"/>
          <w:szCs w:val="24"/>
          <w:lang w:val="hr-HR"/>
        </w:rPr>
        <w:t>II. Za skupštinu vjerovnika predlaže se sljedeći</w:t>
      </w:r>
    </w:p>
    <w:p w:rsidR="00273580" w:rsidRDefault="00273580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3956F1" w:rsidR="001B6C2E" w:rsidRDefault="001B6C2E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DC4C97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 xml:space="preserve">d n e v n i   r e d </w:t>
      </w:r>
    </w:p>
    <w:p w:rsidR="00273580" w:rsidRDefault="00273580">
      <w:pPr>
        <w:jc w:val="center"/>
        <w:rPr>
          <w:rFonts w:ascii="Times New Roman" w:hAnsi="Times New Roman"/>
          <w:b/>
          <w:szCs w:val="24"/>
          <w:lang w:val="hr-HR"/>
        </w:rPr>
      </w:pPr>
    </w:p>
    <w:p w:rsidR="00661A32" w:rsidP="00661A32" w:rsidRDefault="004559EE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Obavještavanje stečajnih vjerovnika o stanju sudskih postupaka koje stečajni dužnik vodi i odlučivanje o istima.</w:t>
      </w:r>
    </w:p>
    <w:p w:rsidRPr="00661A32" w:rsidR="00661A32" w:rsidP="00661A32" w:rsidRDefault="00661A32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 w:rsidRPr="00661A32">
        <w:rPr>
          <w:rFonts w:ascii="Times New Roman" w:hAnsi="Times New Roman"/>
          <w:szCs w:val="24"/>
        </w:rPr>
        <w:t>Razno.</w:t>
      </w:r>
    </w:p>
    <w:p w:rsidRPr="003956F1" w:rsidR="00661A32" w:rsidRDefault="00661A32">
      <w:pPr>
        <w:jc w:val="both"/>
        <w:rPr>
          <w:rFonts w:ascii="Times New Roman" w:hAnsi="Times New Roman"/>
          <w:szCs w:val="24"/>
          <w:lang w:val="hr-HR"/>
        </w:rPr>
      </w:pPr>
    </w:p>
    <w:p w:rsidR="00B746D5" w:rsidP="00E52F25" w:rsidRDefault="003969B6">
      <w:pPr>
        <w:ind w:left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III. </w:t>
      </w:r>
      <w:r w:rsidR="00121DAB">
        <w:rPr>
          <w:rFonts w:ascii="Times New Roman" w:hAnsi="Times New Roman"/>
          <w:szCs w:val="24"/>
          <w:lang w:val="hr-HR"/>
        </w:rPr>
        <w:t>Stečajni v</w:t>
      </w:r>
      <w:r w:rsidRPr="003956F1" w:rsidR="00273580">
        <w:rPr>
          <w:rFonts w:ascii="Times New Roman" w:hAnsi="Times New Roman"/>
          <w:szCs w:val="24"/>
          <w:lang w:val="hr-HR"/>
        </w:rPr>
        <w:t xml:space="preserve">jerovnici se na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ovu skupštinu </w:t>
      </w:r>
      <w:r w:rsidR="00121DAB">
        <w:rPr>
          <w:rFonts w:ascii="Times New Roman" w:hAnsi="Times New Roman"/>
          <w:szCs w:val="24"/>
          <w:lang w:val="hr-HR"/>
        </w:rPr>
        <w:t xml:space="preserve">vjerovnika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pozivaju objavom </w:t>
      </w:r>
      <w:r w:rsidR="00121DAB">
        <w:rPr>
          <w:rFonts w:ascii="Times New Roman" w:hAnsi="Times New Roman"/>
          <w:szCs w:val="24"/>
          <w:lang w:val="hr-HR"/>
        </w:rPr>
        <w:t xml:space="preserve">ovog </w:t>
      </w:r>
      <w:r w:rsidRPr="003956F1" w:rsidR="0070318D">
        <w:rPr>
          <w:rFonts w:ascii="Times New Roman" w:hAnsi="Times New Roman"/>
          <w:szCs w:val="24"/>
          <w:lang w:val="hr-HR"/>
        </w:rPr>
        <w:t>rješenja</w:t>
      </w:r>
      <w:r w:rsidRPr="003956F1" w:rsidR="00273580">
        <w:rPr>
          <w:rFonts w:ascii="Times New Roman" w:hAnsi="Times New Roman"/>
          <w:szCs w:val="24"/>
          <w:lang w:val="hr-HR"/>
        </w:rPr>
        <w:t xml:space="preserve"> na </w:t>
      </w:r>
      <w:r w:rsidR="00BE64B7">
        <w:rPr>
          <w:rFonts w:ascii="Times New Roman" w:hAnsi="Times New Roman"/>
          <w:szCs w:val="24"/>
          <w:lang w:val="hr-HR"/>
        </w:rPr>
        <w:t>e-O</w:t>
      </w:r>
      <w:r w:rsidRPr="003956F1" w:rsidR="0070318D">
        <w:rPr>
          <w:rFonts w:ascii="Times New Roman" w:hAnsi="Times New Roman"/>
          <w:szCs w:val="24"/>
          <w:lang w:val="hr-HR"/>
        </w:rPr>
        <w:t>glasnoj ploči ovoga suda</w:t>
      </w:r>
      <w:r w:rsidRPr="003956F1" w:rsidR="00273580">
        <w:rPr>
          <w:rFonts w:ascii="Times New Roman" w:hAnsi="Times New Roman"/>
          <w:szCs w:val="24"/>
          <w:lang w:val="hr-HR"/>
        </w:rPr>
        <w:t>.</w:t>
      </w:r>
    </w:p>
    <w:p w:rsidR="001B6C2E" w:rsidP="00E52F25" w:rsidRDefault="001B6C2E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9F2A99" w:rsidRDefault="00B746D5">
      <w:pPr>
        <w:ind w:firstLine="720"/>
        <w:jc w:val="center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 xml:space="preserve">U Varaždinu, </w:t>
      </w:r>
      <w:r w:rsidR="004559EE">
        <w:rPr>
          <w:rFonts w:ascii="Times New Roman" w:hAnsi="Times New Roman"/>
          <w:szCs w:val="24"/>
          <w:lang w:val="hr-HR"/>
        </w:rPr>
        <w:t>9. kolovoza</w:t>
      </w:r>
      <w:r w:rsidR="003C10BF">
        <w:rPr>
          <w:rFonts w:ascii="Times New Roman" w:hAnsi="Times New Roman"/>
          <w:szCs w:val="24"/>
          <w:lang w:val="hr-HR"/>
        </w:rPr>
        <w:t xml:space="preserve"> 2019</w:t>
      </w:r>
      <w:r w:rsidRPr="00B059F1">
        <w:rPr>
          <w:rFonts w:ascii="Times New Roman" w:hAnsi="Times New Roman"/>
          <w:szCs w:val="24"/>
          <w:lang w:val="hr-HR"/>
        </w:rPr>
        <w:t>.</w:t>
      </w:r>
    </w:p>
    <w:p w:rsidR="00B746D5" w:rsidP="00DA28C1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 w:rsidRPr="00B746D5">
        <w:rPr>
          <w:rFonts w:ascii="Times New Roman" w:hAnsi="Times New Roman"/>
          <w:szCs w:val="24"/>
          <w:lang w:val="hr-HR"/>
        </w:rPr>
        <w:tab/>
      </w:r>
    </w:p>
    <w:p w:rsidRPr="00B746D5" w:rsidR="001B6C2E" w:rsidP="00DA28C1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Pr="005A0A88" w:rsidR="00601064" w:rsidP="00601064" w:rsidRDefault="004C7EC0">
      <w:pPr>
        <w:ind w:left="4248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Sudac</w:t>
      </w:r>
    </w:p>
    <w:p w:rsidR="00601064" w:rsidP="00601064" w:rsidRDefault="00601064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="004C7EC0" w:rsidP="00601064" w:rsidRDefault="004C7EC0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5A0A88" w:rsidR="004C7EC0" w:rsidP="00601064" w:rsidRDefault="004C7EC0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5A0A88" w:rsidR="00601064" w:rsidP="004C7EC0" w:rsidRDefault="00601064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5A0A88">
        <w:rPr>
          <w:rFonts w:ascii="Times New Roman" w:hAnsi="Times New Roman"/>
          <w:szCs w:val="24"/>
          <w:lang w:val="hr-HR"/>
        </w:rPr>
        <w:t>Ksenija Flack-Makitan</w:t>
      </w:r>
    </w:p>
    <w:p w:rsidRPr="005A0A88"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854367" w:rsidP="00B746D5" w:rsidRDefault="00854367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POUKA O PRAVNOM LIJEKU:</w:t>
      </w:r>
    </w:p>
    <w:p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B059F1">
          <w:rPr>
            <w:rFonts w:ascii="Times New Roman" w:hAnsi="Times New Roman"/>
            <w:szCs w:val="24"/>
            <w:lang w:val="hr-HR"/>
          </w:rPr>
          <w:t>6. st</w:t>
        </w:r>
      </w:smartTag>
      <w:r w:rsidRPr="00B059F1">
        <w:rPr>
          <w:rFonts w:ascii="Times New Roman" w:hAnsi="Times New Roman"/>
          <w:szCs w:val="24"/>
          <w:lang w:val="hr-HR"/>
        </w:rPr>
        <w:t>. 1. Stečajnog zakona, a u svezi čl. 278. st. 2. ZPP).</w:t>
      </w:r>
    </w:p>
    <w:p w:rsidR="00DA28C1" w:rsidP="00B746D5" w:rsidRDefault="00DA28C1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5A0A88" w:rsidP="00B746D5" w:rsidRDefault="005A0A88">
      <w:pPr>
        <w:jc w:val="both"/>
        <w:rPr>
          <w:rFonts w:ascii="Times New Roman" w:hAnsi="Times New Roman"/>
          <w:szCs w:val="24"/>
          <w:lang w:val="hr-HR"/>
        </w:rPr>
      </w:pPr>
    </w:p>
    <w:p w:rsidR="0010503D" w:rsidP="0010503D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DNA:</w:t>
      </w:r>
    </w:p>
    <w:p w:rsidRPr="00597B29" w:rsidR="001B6C2E" w:rsidP="0010503D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="004C7EC0" w:rsidP="004C7EC0" w:rsidRDefault="004C7EC0">
      <w:pPr>
        <w:widowControl/>
        <w:ind w:left="720"/>
        <w:rPr>
          <w:rFonts w:ascii="Times New Roman" w:hAnsi="Times New Roman"/>
          <w:szCs w:val="24"/>
          <w:lang w:val="hr-HR"/>
        </w:rPr>
      </w:pPr>
    </w:p>
    <w:p w:rsidRPr="002E1DCD" w:rsidR="007D626D" w:rsidP="007D626D" w:rsidRDefault="007D626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04A80">
        <w:rPr>
          <w:rFonts w:ascii="Times New Roman" w:hAnsi="Times New Roman"/>
          <w:szCs w:val="24"/>
          <w:lang w:val="hr-HR"/>
        </w:rPr>
        <w:t>E-</w:t>
      </w:r>
      <w:r w:rsidRPr="002E1DCD">
        <w:rPr>
          <w:rFonts w:ascii="Times New Roman" w:hAnsi="Times New Roman"/>
          <w:szCs w:val="24"/>
          <w:lang w:val="hr-HR"/>
        </w:rPr>
        <w:t>Oglasna ploča suda kao dostava za:</w:t>
      </w:r>
    </w:p>
    <w:p w:rsidRPr="004559EE" w:rsidR="004559EE" w:rsidP="004559EE" w:rsidRDefault="00E641BF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Stečajni</w:t>
      </w:r>
      <w:r w:rsidRPr="002E1DCD" w:rsidR="00204A80">
        <w:rPr>
          <w:rFonts w:ascii="Times New Roman" w:hAnsi="Times New Roman"/>
          <w:szCs w:val="24"/>
          <w:lang w:val="hr-HR"/>
        </w:rPr>
        <w:t xml:space="preserve"> upravitelj</w:t>
      </w:r>
      <w:r w:rsidR="004559EE">
        <w:rPr>
          <w:rFonts w:ascii="Times New Roman" w:hAnsi="Times New Roman"/>
          <w:szCs w:val="24"/>
          <w:lang w:val="hr-HR"/>
        </w:rPr>
        <w:t xml:space="preserve"> </w:t>
      </w:r>
      <w:r w:rsidRPr="004559EE" w:rsidR="004559EE">
        <w:rPr>
          <w:rFonts w:ascii="Times New Roman" w:hAnsi="Times New Roman"/>
          <w:szCs w:val="24"/>
          <w:lang w:val="hr-HR"/>
        </w:rPr>
        <w:t>Zvonko Hrain, Zagrebačka 51/3, Varaždin,</w:t>
      </w:r>
    </w:p>
    <w:p w:rsidRPr="002E1DCD" w:rsidR="003969B6" w:rsidP="00DC4C97" w:rsidRDefault="0050422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>Stečajni vjerovnici</w:t>
      </w:r>
    </w:p>
    <w:p w:rsidRPr="002E1DCD" w:rsidR="003C10BF" w:rsidP="003C10BF" w:rsidRDefault="003C10BF">
      <w:pPr>
        <w:widowControl/>
        <w:ind w:left="720"/>
        <w:rPr>
          <w:rFonts w:ascii="Times New Roman" w:hAnsi="Times New Roman"/>
          <w:szCs w:val="24"/>
          <w:lang w:val="hr-HR"/>
        </w:rPr>
      </w:pPr>
    </w:p>
    <w:sectPr w:rsidRPr="002E1DCD" w:rsidR="003C10BF" w:rsidSect="0050422D">
      <w:headerReference w:type="default" r:id="rId11"/>
      <w:endnotePr>
        <w:numFmt w:val="decimal"/>
      </w:endnotePr>
      <w:pgSz w:w="11905" w:h="16837"/>
      <w:pgMar w:top="1440" w:right="1440" w:bottom="284" w:left="1440" w:header="1134" w:footer="1134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23F0" w:rsidP="00BE64B7" w:rsidRDefault="00B023F0">
      <w:r>
        <w:separator/>
      </w:r>
    </w:p>
  </w:endnote>
  <w:endnote w:type="continuationSeparator" w:id="0">
    <w:p w:rsidR="00B023F0" w:rsidP="00BE64B7" w:rsidRDefault="00B023F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23F0" w:rsidP="00BE64B7" w:rsidRDefault="00B023F0">
      <w:r>
        <w:separator/>
      </w:r>
    </w:p>
  </w:footnote>
  <w:footnote w:type="continuationSeparator" w:id="0">
    <w:p w:rsidR="00B023F0" w:rsidP="00BE64B7" w:rsidRDefault="00B023F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/>
      </w:rPr>
      <w:id w:val="1953981382"/>
      <w:docPartObj>
        <w:docPartGallery w:val="Page Numbers (Top of Page)"/>
        <w:docPartUnique/>
      </w:docPartObj>
    </w:sdtPr>
    <w:sdtEndPr/>
    <w:sdtContent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 w:rsidRPr="0050422D">
          <w:rPr>
            <w:rFonts w:ascii="Times New Roman" w:hAnsi="Times New Roman"/>
          </w:rPr>
          <w:fldChar w:fldCharType="begin"/>
        </w:r>
        <w:r w:rsidRPr="0050422D">
          <w:rPr>
            <w:rFonts w:ascii="Times New Roman" w:hAnsi="Times New Roman"/>
          </w:rPr>
          <w:instrText>PAGE   \* MERGEFORMAT</w:instrText>
        </w:r>
        <w:r w:rsidRPr="0050422D">
          <w:rPr>
            <w:rFonts w:ascii="Times New Roman" w:hAnsi="Times New Roman"/>
          </w:rPr>
          <w:fldChar w:fldCharType="separate"/>
        </w:r>
        <w:r w:rsidRPr="006057E1" w:rsidR="006057E1">
          <w:rPr>
            <w:rFonts w:ascii="Times New Roman" w:hAnsi="Times New Roman"/>
            <w:noProof/>
            <w:lang w:val="hr-HR"/>
          </w:rPr>
          <w:t>2</w:t>
        </w:r>
        <w:r w:rsidRPr="0050422D">
          <w:rPr>
            <w:rFonts w:ascii="Times New Roman" w:hAnsi="Times New Roman"/>
          </w:rPr>
          <w:fldChar w:fldCharType="end"/>
        </w:r>
      </w:p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 w:rsidRPr="0050422D">
          <w:rPr>
            <w:rFonts w:ascii="Times New Roman" w:hAnsi="Times New Roman"/>
          </w:rPr>
          <w:t xml:space="preserve">Poslovni broj: </w:t>
        </w:r>
        <w:r w:rsidR="00974D3F">
          <w:rPr>
            <w:rFonts w:ascii="Times New Roman" w:hAnsi="Times New Roman"/>
          </w:rPr>
          <w:t>5 St-</w:t>
        </w:r>
        <w:r w:rsidR="004559EE">
          <w:rPr>
            <w:rFonts w:ascii="Times New Roman" w:hAnsi="Times New Roman"/>
          </w:rPr>
          <w:t>105/2008-51</w:t>
        </w:r>
      </w:p>
    </w:sdtContent>
  </w:sdt>
  <w:p w:rsidR="00BE64B7" w:rsidRDefault="00BE64B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631BF"/>
    <w:multiLevelType w:val="hybridMultilevel"/>
    <w:tmpl w:val="8E2481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F6514BD"/>
    <w:multiLevelType w:val="hybridMultilevel"/>
    <w:tmpl w:val="A26C9D76"/>
    <w:lvl w:ilvl="0" w:tplc="BB9614CE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95473"/>
    <w:rsid w:val="001B001B"/>
    <w:rsid w:val="001B6C2E"/>
    <w:rsid w:val="001D2040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40B1C"/>
    <w:rsid w:val="00383227"/>
    <w:rsid w:val="003956F1"/>
    <w:rsid w:val="003969B6"/>
    <w:rsid w:val="003B6833"/>
    <w:rsid w:val="003C10BF"/>
    <w:rsid w:val="0040584A"/>
    <w:rsid w:val="00407B88"/>
    <w:rsid w:val="004559EE"/>
    <w:rsid w:val="00467849"/>
    <w:rsid w:val="00487BD7"/>
    <w:rsid w:val="004C3F42"/>
    <w:rsid w:val="004C7EC0"/>
    <w:rsid w:val="0050422D"/>
    <w:rsid w:val="00545637"/>
    <w:rsid w:val="0055432F"/>
    <w:rsid w:val="00594D0D"/>
    <w:rsid w:val="00597B29"/>
    <w:rsid w:val="005A0A88"/>
    <w:rsid w:val="00601064"/>
    <w:rsid w:val="00601B5F"/>
    <w:rsid w:val="006057E1"/>
    <w:rsid w:val="00613B39"/>
    <w:rsid w:val="00626933"/>
    <w:rsid w:val="006301A3"/>
    <w:rsid w:val="0063124E"/>
    <w:rsid w:val="006353E3"/>
    <w:rsid w:val="00635C15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B7D58"/>
    <w:rsid w:val="00AD49E7"/>
    <w:rsid w:val="00AE320E"/>
    <w:rsid w:val="00B01EFF"/>
    <w:rsid w:val="00B023F0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D2FB0"/>
    <w:rsid w:val="00D161F4"/>
    <w:rsid w:val="00D465DD"/>
    <w:rsid w:val="00DA28C1"/>
    <w:rsid w:val="00DC070B"/>
    <w:rsid w:val="00DC4C97"/>
    <w:rsid w:val="00E52F25"/>
    <w:rsid w:val="00E641BF"/>
    <w:rsid w:val="00E964BA"/>
    <w:rsid w:val="00EE6FAD"/>
    <w:rsid w:val="00EF6D6B"/>
    <w:rsid w:val="00F46686"/>
    <w:rsid w:val="00F51B60"/>
    <w:rsid w:val="00F6160B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E64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BE64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B746D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57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57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57E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57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57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7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kolovoza 2019.</izvorni_sadrzaj>
    <derivirana_varijabla naziv="DomainObject.DatumDonosenjaOdluke_1">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2008.</izvorni_sadrzaj>
    <derivirana_varijabla naziv="DomainObject.Predmet.DatumOsnivanja_1">8.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2013.</izvorni_sadrzaj>
    <derivirana_varijabla naziv="DomainObject.Predmet.DatumRjesavanja_1">3.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16.3.2009. (St-105/08-8).
Objava: oglasna ploča suda 16.3.2009. i
NN-35/09 od 20.3.2009.</izvorni_sadrzaj>
    <derivirana_varijabla naziv="DomainObject.Predmet.Opis_1">Stečaj otvoren 16.3.2009. (St-105/08-8).
Objava: oglasna ploča suda 16.3.2009. i
NN-35/09 od 20.3.2009.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St-105/2008</izvorni_sadrzaj>
    <derivirana_varijabla naziv="DomainObject.Predmet.OznakaBroj_1">St-105/2008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ŠTEDNO-KREDITNA ZADRUGA RIF-INVEST "u stečaju"</izvorni_sadrzaj>
    <derivirana_varijabla naziv="DomainObject.Predmet.StrankaFormated_1">  Stečajna masa iza ŠTEDNO-KREDITNA ZADRUGA RIF-INVEST "u stečaju"</derivirana_varijabla>
  </DomainObject.Predmet.StrankaFormated>
  <DomainObject.Predmet.StrankaFormatedOIB>
    <izvorni_sadrzaj>  Stečajna masa iza ŠTEDNO-KREDITNA ZADRUGA RIF-INVEST "u stečaju", OIB 49337564893</izvorni_sadrzaj>
    <derivirana_varijabla naziv="DomainObject.Predmet.StrankaFormatedOIB_1">  Stečajna masa iza ŠTEDNO-KREDITNA ZADRUGA RIF-INVEST "u stečaju", OIB 49337564893</derivirana_varijabla>
  </DomainObject.Predmet.StrankaFormatedOIB>
  <DomainObject.Predmet.StrankaFormatedWithAdress>
    <izvorni_sadrzaj> Stečajna masa iza ŠTEDNO-KREDITNA ZADRUGA RIF-INVEST "u stečaju", Miroslava Krleže 1/1, 42000 Varaždin</izvorni_sadrzaj>
    <derivirana_varijabla naziv="DomainObject.Predmet.StrankaFormatedWithAdress_1"> Stečajna masa iza ŠTEDNO-KREDITNA ZADRUGA RIF-INVEST "u stečaju", Miroslava Krleže 1/1, 42000 Varaždin</derivirana_varijabla>
  </DomainObject.Predmet.StrankaFormatedWithAdress>
  <DomainObject.Predmet.StrankaFormatedWithAdressOIB>
    <izvorni_sadrzaj> Stečajna masa iza ŠTEDNO-KREDITNA ZADRUGA RIF-INVEST "u stečaju", OIB 49337564893, Miroslava Krleže 1/1, 42000 Varaždin</izvorni_sadrzaj>
    <derivirana_varijabla naziv="DomainObject.Predmet.StrankaFormatedWithAdressOIB_1"> Stečajna masa iza ŠTEDNO-KREDITNA ZADRUGA RIF-INVEST "u stečaju", OIB 49337564893, Miroslava Krleže 1/1, 42000 Varaždin</derivirana_varijabla>
  </DomainObject.Predmet.StrankaFormatedWithAdressOIB>
  <DomainObject.Predmet.StrankaWithAdress>
    <izvorni_sadrzaj>Stečajna masa iza ŠTEDNO-KREDITNA ZADRUGA RIF-INVEST "u stečaju" Miroslava Krleže 1/1,42000 Varaždin</izvorni_sadrzaj>
    <derivirana_varijabla naziv="DomainObject.Predmet.StrankaWithAdress_1">Stečajna masa iza ŠTEDNO-KREDITNA ZADRUGA RIF-INVEST "u stečaju" Miroslava Krleže 1/1,42000 Varaždin</derivirana_varijabla>
  </DomainObject.Predmet.StrankaWithAdress>
  <DomainObject.Predmet.StrankaWithAdressOIB>
    <izvorni_sadrzaj>Stečajna masa iza ŠTEDNO-KREDITNA ZADRUGA RIF-INVEST "u stečaju", OIB 49337564893, Miroslava Krleže 1/1,42000 Varaždin</izvorni_sadrzaj>
    <derivirana_varijabla naziv="DomainObject.Predmet.StrankaWithAdressOIB_1">Stečajna masa iza ŠTEDNO-KREDITNA ZADRUGA RIF-INVEST "u stečaju", OIB 49337564893, Miroslava Krleže 1/1,42000 Varaždin</derivirana_varijabla>
  </DomainObject.Predmet.StrankaWithAdressOIB>
  <DomainObject.Predmet.StrankaNazivFormated>
    <izvorni_sadrzaj>Stečajna masa iza ŠTEDNO-KREDITNA ZADRUGA RIF-INVEST "u stečaju"</izvorni_sadrzaj>
    <derivirana_varijabla naziv="DomainObject.Predmet.StrankaNazivFormated_1">Stečajna masa iza ŠTEDNO-KREDITNA ZADRUGA RIF-INVEST "u stečaju"</derivirana_varijabla>
  </DomainObject.Predmet.StrankaNazivFormated>
  <DomainObject.Predmet.StrankaNazivFormatedOIB>
    <izvorni_sadrzaj>Stečajna masa iza ŠTEDNO-KREDITNA ZADRUGA RIF-INVEST "u stečaju", OIB 49337564893</izvorni_sadrzaj>
    <derivirana_varijabla naziv="DomainObject.Predmet.StrankaNazivFormatedOIB_1">Stečajna masa iza ŠTEDNO-KREDITNA ZADRUGA RIF-INVEST "u stečaju", OIB 49337564893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Stečajna masa iza ŠTEDNO-KREDITNA ZADRUGA RIF-INVEST "u stečaju"</item>
    </izvorni_sadrzaj>
    <derivirana_varijabla naziv="DomainObject.Predmet.StrankaListFormated_1">
      <item>Stečajna masa iza ŠTEDNO-KREDITNA ZADRUGA RIF-INVEST "u stečaju"</item>
    </derivirana_varijabla>
  </DomainObject.Predmet.StrankaListFormated>
  <DomainObject.Predmet.StrankaListFormatedOIB>
    <izvorni_sadrzaj>
      <item>Stečajna masa iza ŠTEDNO-KREDITNA ZADRUGA RIF-INVEST "u stečaju", OIB 49337564893</item>
    </izvorni_sadrzaj>
    <derivirana_varijabla naziv="DomainObject.Predmet.StrankaListFormatedOIB_1">
      <item>Stečajna masa iza ŠTEDNO-KREDITNA ZADRUGA RIF-INVEST "u stečaju", OIB 49337564893</item>
    </derivirana_varijabla>
  </DomainObject.Predmet.StrankaListFormatedOIB>
  <DomainObject.Predmet.StrankaListFormatedWithAdress>
    <izvorni_sadrzaj>
      <item>Stečajna masa iza ŠTEDNO-KREDITNA ZADRUGA RIF-INVEST "u stečaju", Miroslava Krleže 1/1, 42000 Varaždin</item>
    </izvorni_sadrzaj>
    <derivirana_varijabla naziv="DomainObject.Predmet.StrankaListFormatedWithAdress_1">
      <item>Stečajna masa iza ŠTEDNO-KREDITNA ZADRUGA RIF-INVEST "u stečaju", Miroslava Krleže 1/1, 42000 Varaždin</item>
    </derivirana_varijabla>
  </DomainObject.Predmet.StrankaListFormatedWithAdress>
  <DomainObject.Predmet.StrankaListFormatedWithAdressOIB>
    <izvorni_sadrzaj>
      <item>Stečajna masa iza ŠTEDNO-KREDITNA ZADRUGA RIF-INVEST "u stečaju", OIB 49337564893, Miroslava Krleže 1/1, 42000 Varaždin</item>
    </izvorni_sadrzaj>
    <derivirana_varijabla naziv="DomainObject.Predmet.StrankaListFormatedWithAdressOIB_1">
      <item>Stečajna masa iza ŠTEDNO-KREDITNA ZADRUGA RIF-INVEST "u stečaju", OIB 49337564893, Miroslava Krleže 1/1, 42000 Varaždin</item>
    </derivirana_varijabla>
  </DomainObject.Predmet.StrankaListFormatedWithAdressOIB>
  <DomainObject.Predmet.StrankaListNazivFormated>
    <izvorni_sadrzaj>
      <item>Stečajna masa iza ŠTEDNO-KREDITNA ZADRUGA RIF-INVEST "u stečaju"</item>
    </izvorni_sadrzaj>
    <derivirana_varijabla naziv="DomainObject.Predmet.StrankaListNazivFormated_1">
      <item>Stečajna masa iza ŠTEDNO-KREDITNA ZADRUGA RIF-INVEST "u stečaju"</item>
    </derivirana_varijabla>
  </DomainObject.Predmet.StrankaListNazivFormated>
  <DomainObject.Predmet.StrankaListNazivFormatedOIB>
    <izvorni_sadrzaj>
      <item>Stečajna masa iza ŠTEDNO-KREDITNA ZADRUGA RIF-INVEST "u stečaju", OIB 49337564893</item>
    </izvorni_sadrzaj>
    <derivirana_varijabla naziv="DomainObject.Predmet.StrankaListNazivFormatedOIB_1">
      <item>Stečajna masa iza ŠTEDNO-KREDITNA ZADRUGA RIF-INVEST "u stečaju", OIB 49337564893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Formated_1"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Formated>
  <DomainObject.Predmet.OstaliListFormatedOIB>
    <izvorni_sadrzaj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FormatedOIB_1"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FormatedOIB>
  <DomainObject.Predmet.OstaliListFormatedWithAdress>
    <izvorni_sadrzaj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izvorni_sadrzaj>
    <derivirana_varijabla naziv="DomainObject.Predmet.OstaliListFormatedWithAdress_1"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derivirana_varijabla>
  </DomainObject.Predmet.OstaliListFormatedWithAdress>
  <DomainObject.Predmet.OstaliListFormatedWithAdressOIB>
    <izvorni_sadrzaj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OIB 69715502514,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izvorni_sadrzaj>
    <derivirana_varijabla naziv="DomainObject.Predmet.OstaliListFormatedWithAdressOIB_1"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OIB 69715502514,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derivirana_varijabla>
  </DomainObject.Predmet.OstaliListFormatedWithAdressOIB>
  <DomainObject.Predmet.OstaliListNazivFormated>
    <izvorni_sadrzaj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NazivFormated_1"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NazivFormated>
  <DomainObject.Predmet.OstaliListNazivFormatedOIB>
    <izvorni_sadrzaj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NazivFormatedOIB_1"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kolovoza 2019.</izvorni_sadrzaj>
    <derivirana_varijabla naziv="DomainObject.Datum_1">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ŠTEDNO-KREDITNA ZADRUGA RIF-INVEST "u stečaju"</izvorni_sadrzaj>
    <derivirana_varijabla naziv="DomainObject.Predmet.StrankaIDrugi_1">Stečajna masa iza ŠTEDNO-KREDITNA ZADRUGA RIF-INVEST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ŠTEDNO-KREDITNA ZADRUGA RIF-INVEST "u stečaju", OIB 49337564893, Miroslava Krleže 1/1, 42000 Varaždin</izvorni_sadrzaj>
    <derivirana_varijabla naziv="DomainObject.Predmet.StrankaIDrugiAdressOIB_1">Stečajna masa iza ŠTEDNO-KREDITNA ZADRUGA RIF-INVEST "u stečaju", OIB 49337564893, Miroslava Krleže 1/1,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2013.</izvorni_sadrzaj>
    <derivirana_varijabla naziv="DomainObject.Predmet.OdlukaRjesenje.DatumDonosenjaOdluke_1">3. siječnja 2013.</derivirana_varijabla>
  </DomainObject.Predmet.OdlukaRjesenje.DatumDonosenjaOdluke>
  <DomainObject.Predmet.OdlukaRjesenje.DatumPravomocnosti>
    <izvorni_sadrzaj>17. siječnja 2013.</izvorni_sadrzaj>
    <derivirana_varijabla naziv="DomainObject.Predmet.OdlukaRjesenje.DatumPravomocnosti_1">17. siječnja 2013.</derivirana_varijabla>
  </DomainObject.Predmet.OdlukaRjesenje.DatumPravomocnosti>
  <DomainObject.Predmet.OdlukaRjesenje.Oznaka>
    <izvorni_sadrzaj>St-105/2008-28</izvorni_sadrzaj>
    <derivirana_varijabla naziv="DomainObject.Predmet.OdlukaRjesenje.Oznaka_1">St-105/2008-28</derivirana_varijabla>
  </DomainObject.Predmet.OdlukaRjesenje.Oznaka>
  <DomainObject.Predmet.SudioniciListNaziv>
    <izvorni_sadrzaj>
      <item>Stečajna masa iza ŠTEDNO-KREDITNA ZADRUGA RIF-INVEST "u stečaju"</item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SudioniciListNaziv_1">
      <item>Stečajna masa iza ŠTEDNO-KREDITNA ZADRUGA RIF-INVEST "u stečaju"</item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SudioniciListNaziv>
  <DomainObject.Predmet.SudioniciListAdressOIB>
    <izvorni_sadrzaj>
      <item>Stečajna masa iza ŠTEDNO-KREDITNA ZADRUGA RIF-INVEST "u stečaju", OIB 49337564893, Miroslava Krleže 1/1,42000 Varaždin</item>
      <item>Ksenija Salopek i dr. iz ZOU, R. Boškovića 16,ČAKOVEC 40000</item>
      <item>Špiro Krička, Bartolovec, Varaždinska 55A,42202 BARTOLOVEČKI TRNOVEC</item>
      <item>Josip Krnjak, Šenkovec, A. Butorac 50,40000 Čakovec</item>
      <item>Željkica Vincek i dr. iz ZOU, Kratka 6/III,42000 Varaždin</item>
      <item>Velimir Slamar, OIB 69715502514, Ul. M. Krleže 1/1,42000 Varaždin</item>
      <item>Tihomir Rožmarić i Ida Labaš iz ZOU, Mali Plac 1A,42000 Varaždin</item>
      <item>Zlatko Ružman i dr. iz ZOU, Trg kralja Tomislava 1,40323 Prelog</item>
      <item>ŽDO Građansko-upravni odjel u Čakovcu, I. Mažuranića 2,40000 Čakovec</item>
      <item>Ignac Šlibar, Novo Selo Rok, R. Končara 1a,40000 Čakovec</item>
      <item>HT-HRVATSKE TELEKOMUNIKACIJE d.d. Regija 1-sjever, Sjedište regije, Palmotićeva 82,10000 Zagreb</item>
      <item>Tomo Ban, A. Šenoe 6,42000 Varaždin</item>
      <item>NARODNE NOVINE d.d., Ul. Sr. Njemačke 6,10 000 Zagreb</item>
    </izvorni_sadrzaj>
    <derivirana_varijabla naziv="DomainObject.Predmet.SudioniciListAdressOIB_1">
      <item>Stečajna masa iza ŠTEDNO-KREDITNA ZADRUGA RIF-INVEST "u stečaju", OIB 49337564893, Miroslava Krleže 1/1,42000 Varaždin</item>
      <item>Ksenija Salopek i dr. iz ZOU, R. Boškovića 16,ČAKOVEC 40000</item>
      <item>Špiro Krička, Bartolovec, Varaždinska 55A,42202 BARTOLOVEČKI TRNOVEC</item>
      <item>Josip Krnjak, Šenkovec, A. Butorac 50,40000 Čakovec</item>
      <item>Željkica Vincek i dr. iz ZOU, Kratka 6/III,42000 Varaždin</item>
      <item>Velimir Slamar, OIB 69715502514, Ul. M. Krleže 1/1,42000 Varaždin</item>
      <item>Tihomir Rožmarić i Ida Labaš iz ZOU, Mali Plac 1A,42000 Varaždin</item>
      <item>Zlatko Ružman i dr. iz ZOU, Trg kralja Tomislava 1,40323 Prelog</item>
      <item>ŽDO Građansko-upravni odjel u Čakovcu, I. Mažuranića 2,40000 Čakovec</item>
      <item>Ignac Šlibar, Novo Selo Rok, R. Končara 1a,40000 Čakovec</item>
      <item>HT-HRVATSKE TELEKOMUNIKACIJE d.d. Regija 1-sjever, Sjedište regije, Palmotićeva 82,10000 Zagreb</item>
      <item>Tomo Ban, A. Šenoe 6,42000 Varaždin</item>
      <item>NARODNE NOVINE d.d., Ul. Sr. Njemačke 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49337564893</item>
      <item>, OIB null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49337564893</item>
      <item>, OIB null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2012.</izvorni_sadrzaj>
    <derivirana_varijabla naziv="DomainObject.Predmet.DatumZadnjeOdrzaneSudskeRadnje_1">15. lipnja 2012.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St-105/2008-46</izvorni_sadrzaj>
    <derivirana_varijabla naziv="DomainObject.PredzadnjaOdlukaIzPredmeta.Oznaka_1">St-105/2008-46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15693-271C-4343-89A7-F2442872883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213</properties:Words>
  <properties:Characters>978</properties:Characters>
  <properties:Lines>59</properties:Lines>
  <properties:Paragraphs>24</properties:Paragraphs>
  <properties:TotalTime>164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2019-03-04T13:19:00Z</cp:lastPrinted>
  <dcterms:modified xmlns:xsi="http://www.w3.org/2001/XMLSchema-instance" xsi:type="dcterms:W3CDTF">2019-08-09T10:24:00Z</dcterms:modified>
  <cp:revision>98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(ST-105-08-51 RJEŠENJE-SKUPŠTINA VJEROVNIKA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