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bc1d" w14:paraId="49fbc1d" w:rsidRDefault="00742F2B" w:rsidP="00742F2B" w:rsidR="00742F2B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742F2B" w:rsidP="00742F2B" w:rsidR="00742F2B" w:rsidRPr="00367A30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St-371</w:t>
      </w:r>
      <w:r w:rsidRPr="00367A30">
        <w:t>/2017-42</w:t>
      </w:r>
    </w:p>
    <w:p w:rsidRDefault="00742F2B" w:rsidP="00742F2B" w:rsidR="00742F2B" w:rsidRPr="00367A30">
      <w:r w:rsidRPr="00367A30">
        <w:t xml:space="preserve"> TRGOVAČKI SUD U PAZINU</w:t>
      </w:r>
    </w:p>
    <w:p w:rsidRDefault="00742F2B" w:rsidP="00742F2B" w:rsidR="00742F2B" w:rsidRPr="00367A30">
      <w:r w:rsidRPr="00367A30">
        <w:t xml:space="preserve">     52000 PAZIN, </w:t>
      </w:r>
      <w:proofErr w:type="spellStart"/>
      <w:r w:rsidRPr="00367A30">
        <w:t>Dršćevka</w:t>
      </w:r>
      <w:proofErr w:type="spellEnd"/>
      <w:r w:rsidRPr="00367A30">
        <w:t xml:space="preserve"> 1</w:t>
      </w:r>
      <w:r w:rsidRPr="00367A30">
        <w:tab/>
      </w:r>
      <w:r w:rsidRPr="00367A30">
        <w:tab/>
      </w:r>
      <w:r w:rsidRPr="00367A30">
        <w:tab/>
      </w:r>
      <w:r w:rsidRPr="00367A30">
        <w:tab/>
      </w:r>
      <w:r w:rsidRPr="00367A30">
        <w:tab/>
        <w:t xml:space="preserve">      </w:t>
      </w:r>
    </w:p>
    <w:p w:rsidRDefault="00742F2B" w:rsidP="00742F2B" w:rsidR="00742F2B" w:rsidRPr="00367A30">
      <w:r w:rsidRPr="00367A30">
        <w:tab/>
      </w:r>
      <w:r w:rsidRPr="00367A30">
        <w:tab/>
      </w:r>
      <w:r w:rsidRPr="00367A30">
        <w:tab/>
      </w:r>
      <w:r w:rsidRPr="00367A30">
        <w:tab/>
      </w:r>
      <w:r w:rsidRPr="00367A30">
        <w:tab/>
      </w:r>
      <w:r w:rsidRPr="00367A30">
        <w:tab/>
      </w:r>
      <w:r w:rsidRPr="00367A30">
        <w:tab/>
      </w:r>
      <w:r w:rsidRPr="00367A30">
        <w:tab/>
      </w:r>
      <w:r w:rsidRPr="00367A30">
        <w:tab/>
        <w:t xml:space="preserve">           </w:t>
      </w:r>
    </w:p>
    <w:p w:rsidRDefault="00742F2B" w:rsidP="00742F2B" w:rsidR="00742F2B" w:rsidRPr="00367A30">
      <w:pPr>
        <w:jc w:val="center"/>
      </w:pPr>
    </w:p>
    <w:p w:rsidRDefault="00742F2B" w:rsidP="00742F2B" w:rsidR="00742F2B" w:rsidRPr="00367A30">
      <w:pPr>
        <w:jc w:val="center"/>
      </w:pPr>
    </w:p>
    <w:p w:rsidRDefault="00742F2B" w:rsidP="00742F2B" w:rsidR="00742F2B" w:rsidRPr="00367A30">
      <w:pPr>
        <w:ind w:firstLine="708"/>
        <w:jc w:val="both"/>
      </w:pPr>
      <w:r w:rsidRPr="00367A30">
        <w:t>Trgovački sud u Pazinu, po stečajnom sucu Adrijani Labinjan Skok, u stečajnom postupku nad Stečajnom masom iza MIRT d.o.o. u stečaju, Buzet, Sportska 2, OIB: 68634975268, 17. siječnja 2018. donio je sljedeći</w:t>
      </w:r>
    </w:p>
    <w:p w:rsidRDefault="00742F2B" w:rsidP="00742F2B" w:rsidR="00742F2B" w:rsidRPr="00423E59">
      <w:pPr>
        <w:jc w:val="both"/>
      </w:pPr>
    </w:p>
    <w:p w:rsidRDefault="00742F2B" w:rsidP="00742F2B" w:rsidR="00742F2B" w:rsidRPr="00874F1F">
      <w:pPr>
        <w:jc w:val="both"/>
      </w:pPr>
    </w:p>
    <w:p w:rsidRDefault="00742F2B" w:rsidP="00742F2B" w:rsidR="00742F2B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742F2B" w:rsidP="00742F2B" w:rsidR="00742F2B">
      <w:pPr>
        <w:jc w:val="center"/>
      </w:pPr>
    </w:p>
    <w:p w:rsidRDefault="00742F2B" w:rsidP="00742F2B" w:rsidR="00742F2B" w:rsidRPr="00874F1F">
      <w:pPr>
        <w:jc w:val="center"/>
      </w:pPr>
    </w:p>
    <w:p w:rsidRDefault="00742F2B" w:rsidP="00742F2B" w:rsidR="00742F2B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 w:rsidRPr="007E1EA9">
        <w:t>Stečajnom masom iza MIRT d.o.o. u stečaju, Buzet, Sportska 2, OIB: 68634975</w:t>
      </w:r>
      <w:r w:rsidRPr="000F4269">
        <w:t>268</w:t>
      </w:r>
      <w:r w:rsidRPr="00874F1F">
        <w:t xml:space="preserve">, </w:t>
      </w:r>
      <w:r>
        <w:t>određuje se za</w:t>
      </w:r>
      <w:r w:rsidRPr="00874F1F">
        <w:t xml:space="preserve"> </w:t>
      </w:r>
    </w:p>
    <w:p w:rsidRDefault="00742F2B" w:rsidP="00742F2B" w:rsidR="00742F2B" w:rsidRPr="00874F1F">
      <w:pPr>
        <w:ind w:firstLine="708"/>
        <w:jc w:val="both"/>
      </w:pPr>
    </w:p>
    <w:p w:rsidRDefault="00742F2B" w:rsidP="00742F2B" w:rsidR="00742F2B" w:rsidRPr="00874F1F">
      <w:pPr>
        <w:jc w:val="both"/>
      </w:pPr>
    </w:p>
    <w:p w:rsidRDefault="00367A30" w:rsidP="00742F2B" w:rsidR="00742F2B" w:rsidRPr="00367A30">
      <w:pPr>
        <w:jc w:val="center"/>
      </w:pPr>
      <w:r w:rsidRPr="00367A30">
        <w:t xml:space="preserve">5. veljače </w:t>
      </w:r>
      <w:r>
        <w:t>2018. u 13</w:t>
      </w:r>
      <w:r w:rsidR="00742F2B" w:rsidRPr="00367A30">
        <w:t xml:space="preserve">:00 sati, </w:t>
      </w:r>
    </w:p>
    <w:p w:rsidRDefault="00742F2B" w:rsidP="00742F2B" w:rsidR="00742F2B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742F2B" w:rsidP="00742F2B" w:rsidR="00742F2B" w:rsidRPr="00874F1F">
      <w:pPr>
        <w:jc w:val="center"/>
      </w:pPr>
    </w:p>
    <w:p w:rsidRDefault="00742F2B" w:rsidP="00742F2B" w:rsidR="00742F2B" w:rsidRPr="00874F1F">
      <w:pPr>
        <w:jc w:val="both"/>
      </w:pPr>
    </w:p>
    <w:p w:rsidRDefault="00742F2B" w:rsidP="00742F2B" w:rsidR="00742F2B" w:rsidRPr="00367A30">
      <w:pPr>
        <w:ind w:firstLine="708"/>
        <w:jc w:val="both"/>
      </w:pPr>
      <w:r w:rsidRPr="00367A30">
        <w:t>Dnevni red završnog ročišta vjerovnika:</w:t>
      </w:r>
    </w:p>
    <w:p w:rsidRDefault="00742F2B" w:rsidP="00742F2B" w:rsidR="00742F2B" w:rsidRPr="00367A30">
      <w:pPr>
        <w:ind w:firstLine="708"/>
        <w:jc w:val="both"/>
      </w:pPr>
      <w:r w:rsidRPr="00367A30">
        <w:t xml:space="preserve">1. Rasprava o završnom računu stečajnog upravitelja </w:t>
      </w:r>
    </w:p>
    <w:p w:rsidRDefault="00742F2B" w:rsidP="00742F2B" w:rsidR="00742F2B" w:rsidRPr="00367A30">
      <w:pPr>
        <w:ind w:firstLine="708"/>
        <w:jc w:val="both"/>
      </w:pPr>
      <w:r w:rsidRPr="00367A30">
        <w:t>2. Podnošenje prigovora na završni popis</w:t>
      </w:r>
    </w:p>
    <w:p w:rsidRDefault="00742F2B" w:rsidP="00742F2B" w:rsidR="00742F2B" w:rsidRPr="00367A30">
      <w:pPr>
        <w:ind w:firstLine="708"/>
        <w:jc w:val="both"/>
      </w:pPr>
      <w:r w:rsidRPr="00367A30">
        <w:t xml:space="preserve">3. Donošenje odluke o </w:t>
      </w:r>
      <w:proofErr w:type="spellStart"/>
      <w:r w:rsidRPr="00367A30">
        <w:t>neunovčivim</w:t>
      </w:r>
      <w:proofErr w:type="spellEnd"/>
      <w:r w:rsidRPr="00367A30">
        <w:t xml:space="preserve"> predmetima stečajne mase.</w:t>
      </w:r>
    </w:p>
    <w:p w:rsidRDefault="00742F2B" w:rsidP="00742F2B" w:rsidR="00742F2B" w:rsidRPr="00367A30"/>
    <w:p w:rsidRDefault="00742F2B" w:rsidP="00742F2B" w:rsidR="00742F2B" w:rsidRPr="00367A30">
      <w:pPr>
        <w:jc w:val="center"/>
      </w:pPr>
    </w:p>
    <w:p w:rsidRDefault="00742F2B" w:rsidP="00742F2B" w:rsidR="00742F2B" w:rsidRPr="00367A30">
      <w:pPr>
        <w:jc w:val="center"/>
      </w:pPr>
    </w:p>
    <w:p w:rsidRDefault="00742F2B" w:rsidP="00742F2B" w:rsidR="00742F2B" w:rsidRPr="00367A30">
      <w:pPr>
        <w:jc w:val="center"/>
      </w:pPr>
      <w:r w:rsidRPr="00367A30">
        <w:t>U Pazinu 17. siječnja 2018.</w:t>
      </w:r>
    </w:p>
    <w:p w:rsidRDefault="00742F2B" w:rsidP="00742F2B" w:rsidR="00742F2B">
      <w:pPr>
        <w:jc w:val="center"/>
      </w:pPr>
    </w:p>
    <w:p w:rsidRDefault="00742F2B" w:rsidP="00742F2B" w:rsidR="00742F2B" w:rsidRPr="00C73B3C">
      <w:pPr>
        <w:jc w:val="center"/>
      </w:pPr>
    </w:p>
    <w:p w:rsidRDefault="00742F2B" w:rsidP="00742F2B" w:rsidR="00742F2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</w:t>
      </w:r>
      <w:r>
        <w:t xml:space="preserve">  </w:t>
      </w:r>
      <w:r>
        <w:tab/>
        <w:t xml:space="preserve">                     </w:t>
      </w:r>
      <w:r>
        <w:tab/>
      </w:r>
      <w:r>
        <w:tab/>
        <w:t xml:space="preserve"> Sutkinja</w:t>
      </w:r>
    </w:p>
    <w:p w:rsidRDefault="00742F2B" w:rsidP="00742F2B" w:rsidR="00742F2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742F2B" w:rsidP="00742F2B" w:rsidR="00742F2B" w:rsidRPr="00C73B3C">
      <w:pPr>
        <w:jc w:val="both"/>
      </w:pPr>
    </w:p>
    <w:p w:rsidRDefault="00742F2B" w:rsidP="00742F2B" w:rsidR="00742F2B">
      <w:pPr>
        <w:ind w:firstLine="708"/>
        <w:jc w:val="both"/>
      </w:pPr>
    </w:p>
    <w:p w:rsidRDefault="00742F2B" w:rsidP="00742F2B" w:rsidR="00742F2B">
      <w:pPr>
        <w:ind w:firstLine="708"/>
        <w:jc w:val="both"/>
      </w:pPr>
    </w:p>
    <w:p w:rsidRDefault="00742F2B" w:rsidP="00742F2B" w:rsidR="00742F2B" w:rsidRPr="00C73B3C">
      <w:pPr>
        <w:jc w:val="both"/>
      </w:pPr>
      <w:r w:rsidRPr="00C73B3C">
        <w:t>UPUTA O PRAVNOM LIJEKU</w:t>
      </w:r>
      <w:r>
        <w:t>:</w:t>
      </w:r>
    </w:p>
    <w:p w:rsidRDefault="00742F2B" w:rsidP="00742F2B" w:rsidR="00742F2B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742F2B" w:rsidP="00742F2B" w:rsidR="00742F2B" w:rsidRPr="00C73B3C">
      <w:pPr>
        <w:jc w:val="both"/>
      </w:pPr>
    </w:p>
    <w:p w:rsidRDefault="00742F2B" w:rsidP="00742F2B" w:rsidR="00742F2B" w:rsidRPr="008D5755">
      <w:pPr>
        <w:jc w:val="both"/>
      </w:pPr>
      <w:r w:rsidRPr="008D5755">
        <w:t>DNA:</w:t>
      </w:r>
    </w:p>
    <w:p w:rsidRDefault="00742F2B" w:rsidP="00742F2B" w:rsidR="00742F2B" w:rsidRPr="00742F2B">
      <w:r w:rsidRPr="00742F2B">
        <w:t>- e-oglasna ploča suda 8 dana</w:t>
      </w:r>
    </w:p>
    <w:p w:rsidRDefault="00742F2B" w:rsidP="00742F2B" w:rsidR="00742F2B" w:rsidRPr="00742F2B">
      <w:r w:rsidRPr="00742F2B">
        <w:t xml:space="preserve">- stečajni upravitelj Boris </w:t>
      </w:r>
      <w:proofErr w:type="spellStart"/>
      <w:r w:rsidRPr="00742F2B">
        <w:t>Zadković</w:t>
      </w:r>
      <w:proofErr w:type="spellEnd"/>
      <w:r w:rsidRPr="00742F2B">
        <w:t>, Buzet, Sportska 2</w:t>
      </w:r>
    </w:p>
    <w:p w:rsidRDefault="00DE240A" w:rsidR="00500701" w:rsidRPr="00742F2B"/>
    <w:sectPr w:rsidSect="009F7092" w:rsidR="00500701" w:rsidRPr="00742F2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40A" w:rsidR="00000000">
      <w:r>
        <w:separator/>
      </w:r>
    </w:p>
  </w:endnote>
  <w:endnote w:id="0" w:type="continuationSeparator">
    <w:p w:rsidRDefault="00DE240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A30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240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40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DE240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40A" w:rsidR="00000000">
      <w:r>
        <w:separator/>
      </w:r>
    </w:p>
  </w:footnote>
  <w:footnote w:id="0" w:type="continuationSeparator">
    <w:p w:rsidRDefault="00DE240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A30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40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40A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2B"/>
    <w:rsid w:val="00367A30"/>
    <w:rsid w:val="00554328"/>
    <w:rsid w:val="00742F2B"/>
    <w:rsid w:val="00985388"/>
    <w:rsid w:val="00DE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42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2F2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42F2B"/>
  </w:style>
  <w:style w:styleId="Zaglavlje" w:type="paragraph">
    <w:name w:val="header"/>
    <w:basedOn w:val="Normal"/>
    <w:link w:val="ZaglavljeChar"/>
    <w:rsid w:val="00742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42F2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2F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F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2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40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40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40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40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42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2F2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42F2B"/>
  </w:style>
  <w:style w:styleId="Zaglavlje" w:type="paragraph">
    <w:name w:val="header"/>
    <w:basedOn w:val="Normal"/>
    <w:link w:val="ZaglavljeChar"/>
    <w:rsid w:val="00742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42F2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2F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F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2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40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40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40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40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MIRT d.o.o. u stečaju, Buzet</izvorni_sadrzaj>
    <derivirana_varijabla naziv="DomainObject.Predmet.ProtustrankaFormated_1">  Stečajna masa iza MIRT d.o.o. u stečaju, Buzet</derivirana_varijabla>
  </DomainObject.Predmet.ProtustrankaFormated>
  <DomainObject.Predmet.ProtustrankaFormatedOIB>
    <izvorni_sadrzaj>  Stečajna masa iza MIRT d.o.o. u stečaju, Buzet, OIB 68634975268</izvorni_sadrzaj>
    <derivirana_varijabla naziv="DomainObject.Predmet.ProtustrankaFormatedOIB_1">  Stečajna masa iza MIRT d.o.o. u stečaju, Buzet, OIB 68634975268</derivirana_varijabla>
  </DomainObject.Predmet.ProtustrankaFormatedOIB>
  <DomainObject.Predmet.ProtustrankaFormatedWithAdress>
    <izvorni_sadrzaj> Stečajna masa iza MIRT d.o.o. u stečaju, Buzet, Sportska 2, 52420 Buzet</izvorni_sadrzaj>
    <derivirana_varijabla naziv="DomainObject.Predmet.ProtustrankaFormatedWithAdress_1"> Stečajna masa iza MIRT d.o.o. u stečaju, Buzet, Sportska 2, 52420 Buzet</derivirana_varijabla>
  </DomainObject.Predmet.ProtustrankaFormatedWithAdress>
  <DomainObject.Predmet.ProtustrankaFormatedWithAdressOIB>
    <izvorni_sadrzaj> Stečajna masa iza MIRT d.o.o. u stečaju, Buzet, OIB 68634975268, Sportska 2, 52420 Buzet</izvorni_sadrzaj>
    <derivirana_varijabla naziv="DomainObject.Predmet.ProtustrankaFormatedWithAdressOIB_1"> Stečajna masa iza MIRT d.o.o. u stečaju, Buzet, OIB 68634975268, Sportska 2, 52420 Buzet</derivirana_varijabla>
  </DomainObject.Predmet.ProtustrankaFormatedWithAdressOIB>
  <DomainObject.Predmet.ProtustrankaWithAdress>
    <izvorni_sadrzaj>Stečajna masa iza MIRT d.o.o. u stečaju, Buzet Sportska 2, 52420 Buzet</izvorni_sadrzaj>
    <derivirana_varijabla naziv="DomainObject.Predmet.ProtustrankaWithAdress_1">Stečajna masa iza MIRT d.o.o. u stečaju, Buzet Sportska 2, 52420 Buzet</derivirana_varijabla>
  </DomainObject.Predmet.ProtustrankaWithAdress>
  <DomainObject.Predmet.ProtustrankaWithAdressOIB>
    <izvorni_sadrzaj>Stečajna masa iza MIRT d.o.o. u stečaju, Buzet, OIB 68634975268, Sportska 2, 52420 Buzet</izvorni_sadrzaj>
    <derivirana_varijabla naziv="DomainObject.Predmet.ProtustrankaWithAdressOIB_1">Stečajna masa iza MIRT d.o.o. u stečaju, Buzet, OIB 68634975268, Sportska 2, 52420 Buzet</derivirana_varijabla>
  </DomainObject.Predmet.ProtustrankaWithAdressOIB>
  <DomainObject.Predmet.ProtustrankaNazivFormated>
    <izvorni_sadrzaj>Stečajna masa iza MIRT d.o.o. u stečaju, Buzet</izvorni_sadrzaj>
    <derivirana_varijabla naziv="DomainObject.Predmet.ProtustrankaNazivFormated_1">Stečajna masa iza MIRT d.o.o. u stečaju, Buzet</derivirana_varijabla>
  </DomainObject.Predmet.ProtustrankaNazivFormated>
  <DomainObject.Predmet.ProtustrankaNazivFormatedOIB>
    <izvorni_sadrzaj>Stečajna masa iza MIRT d.o.o. u stečaju, Buzet, OIB 68634975268</izvorni_sadrzaj>
    <derivirana_varijabla naziv="DomainObject.Predmet.ProtustrankaNazivFormatedOIB_1">Stečajna masa iza MIRT d.o.o. u stečaju, Buzet, OIB 68634975268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MIRT d.o.o. u stečaju, Buzet</item>
    </izvorni_sadrzaj>
    <derivirana_varijabla naziv="DomainObject.Predmet.ProtuStrankaListFormated_1">
      <item>Stečajna masa iza MIRT d.o.o. u stečaju, Buzet</item>
    </derivirana_varijabla>
  </DomainObject.Predmet.ProtuStrankaListFormated>
  <DomainObject.Predmet.ProtuStrankaListFormatedOIB>
    <izvorni_sadrzaj>
      <item>Stečajna masa iza MIRT d.o.o. u stečaju, Buzet, OIB 68634975268</item>
    </izvorni_sadrzaj>
    <derivirana_varijabla naziv="DomainObject.Predmet.ProtuStrankaListFormatedOIB_1">
      <item>Stečajna masa iza MIRT d.o.o. u stečaju, Buzet, OIB 68634975268</item>
    </derivirana_varijabla>
  </DomainObject.Predmet.ProtuStrankaListFormatedOIB>
  <DomainObject.Predmet.ProtuStrankaListFormatedWithAdress>
    <izvorni_sadrzaj>
      <item>Stečajna masa iza MIRT d.o.o. u stečaju, Buzet, Sportska 2, 52420 Buzet</item>
    </izvorni_sadrzaj>
    <derivirana_varijabla naziv="DomainObject.Predmet.ProtuStrankaListFormatedWithAdress_1">
      <item>Stečajna masa iza MIRT d.o.o. u stečaju, Buzet, Sportska 2, 52420 Buzet</item>
    </derivirana_varijabla>
  </DomainObject.Predmet.ProtuStrankaListFormatedWithAdress>
  <DomainObject.Predmet.ProtuStrankaListFormatedWithAdressOIB>
    <izvorni_sadrzaj>
      <item>Stečajna masa iza MIRT d.o.o. u stečaju, Buzet, OIB 68634975268, Sportska 2, 52420 Buzet</item>
    </izvorni_sadrzaj>
    <derivirana_varijabla naziv="DomainObject.Predmet.ProtuStrankaListFormatedWithAdressOIB_1">
      <item>Stečajna masa iza MIRT d.o.o. u stečaju, Buzet, OIB 68634975268, Sportska 2, 52420 Buzet</item>
    </derivirana_varijabla>
  </DomainObject.Predmet.ProtuStrankaListFormatedWithAdressOIB>
  <DomainObject.Predmet.ProtuStrankaListNazivFormated>
    <izvorni_sadrzaj>
      <item>Stečajna masa iza MIRT d.o.o. u stečaju, Buzet</item>
    </izvorni_sadrzaj>
    <derivirana_varijabla naziv="DomainObject.Predmet.ProtuStrankaListNazivFormated_1">
      <item>Stečajna masa iza MIRT d.o.o. u stečaju, Buzet</item>
    </derivirana_varijabla>
  </DomainObject.Predmet.ProtuStrankaListNazivFormated>
  <DomainObject.Predmet.ProtuStrankaListNazivFormatedOIB>
    <izvorni_sadrzaj>
      <item>Stečajna masa iza MIRT d.o.o. u stečaju, Buzet, OIB 68634975268</item>
    </izvorni_sadrzaj>
    <derivirana_varijabla naziv="DomainObject.Predmet.ProtuStrankaListNazivFormatedOIB_1">
      <item>Stečajna masa iza MIRT d.o.o. u stečaju, Buzet, OIB 68634975268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MIRT d.o.o. u stečaju, Buzet</izvorni_sadrzaj>
    <derivirana_varijabla naziv="DomainObject.Predmet.ProtustrankaIDrugi_1">Stečajna masa iza MIRT d.o.o. u stečaju,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MIRT d.o.o. u stečaju, Buzet, OIB 68634975268, Sportska 2, 52420 Buzet</izvorni_sadrzaj>
    <derivirana_varijabla naziv="DomainObject.Predmet.ProtustrankaIDrugiAdressOIB_1">Stečajna masa iza MIRT d.o.o. u stečaju, Buzet, OIB 68634975268,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MIRT d.o.o. u stečaju, Buzet</item>
      <item>FINANCIJSKA AGENCIJA, RC RIJEKA, PODRUŽNICA PULA, PULA</item>
    </izvorni_sadrzaj>
    <derivirana_varijabla naziv="DomainObject.Predmet.SudioniciListNaziv_1">
      <item>Stečajna masa iza MIRT d.o.o. u stečaju, Buzet</item>
      <item>FINANCIJSKA AGENCIJA, RC RIJEKA, PODRUŽNICA PULA, PULA</item>
    </derivirana_varijabla>
  </DomainObject.Predmet.SudioniciListNaziv>
  <DomainObject.Predmet.SudioniciListAdressOIB>
    <izvorni_sadrzaj>
      <item>Stečajna masa iza MIRT d.o.o. u stečaju, Buzet, OIB 68634975268, Sportska 2,52420 Buzet</item>
      <item>FINANCIJSKA AGENCIJA, RC RIJEKA, PODRUŽNICA PULA, PULA, OIB 85821130368, Giardini 5,52100 Pula</item>
    </izvorni_sadrzaj>
    <derivirana_varijabla naziv="DomainObject.Predmet.SudioniciListAdressOIB_1">
      <item>Stečajna masa iza MIRT d.o.o. u stečaju, Buzet, OIB 68634975268, Sportska 2,52420 Buzet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68634975268</item>
      <item>, OIB 85821130368</item>
    </izvorni_sadrzaj>
    <derivirana_varijabla naziv="DomainObject.Predmet.SudioniciListNazivOIB_1">
      <item>, OIB 68634975268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843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2018-01-17T07:56:00Z</dcterms:created>
  <dc:creator>Jasmina Matika</dc:creator>
  <cp:lastModifiedBy>Jasmina Matika</cp:lastModifiedBy>
  <dcterms:modified xmlns:xsi="http://www.w3.org/2001/XMLSchema-instance" xsi:type="dcterms:W3CDTF">2018-01-17T08:10:00Z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