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2a55" w14:paraId="7cb2a55" w:rsidRDefault="00E7530B" w:rsidP="00AD1169" w:rsidR="00AD1169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Stečajna masa iza </w:t>
      </w:r>
    </w:p>
    <w:p w:rsidRDefault="00E7530B" w:rsidP="00AD1169" w:rsidR="00E7530B" w:rsidRPr="00AD1169">
      <w:pPr>
        <w:jc w:val="both"/>
        <w:rPr>
          <w:b/>
        </w:rPr>
      </w:pPr>
      <w:r>
        <w:rPr>
          <w:b/>
        </w:rPr>
        <w:t>NK IGRIŠĆE u stečaju</w:t>
      </w:r>
    </w:p>
    <w:p w:rsidRDefault="00E7530B" w:rsidP="00AD1169" w:rsidR="00AD1169" w:rsidRPr="00AD1169">
      <w:pPr>
        <w:jc w:val="both"/>
        <w:rPr>
          <w:b/>
        </w:rPr>
      </w:pPr>
      <w:r>
        <w:rPr>
          <w:b/>
        </w:rPr>
        <w:t>Ferde Rusana 100</w:t>
      </w:r>
    </w:p>
    <w:p w:rsidRDefault="00602599" w:rsidP="00AD1169" w:rsidR="00AD1169" w:rsidRPr="00AD1169">
      <w:pPr>
        <w:jc w:val="both"/>
        <w:rPr>
          <w:b/>
        </w:rPr>
      </w:pPr>
      <w:r>
        <w:rPr>
          <w:b/>
        </w:rPr>
        <w:t>Virovi</w:t>
      </w:r>
      <w:r w:rsidR="00E7530B">
        <w:rPr>
          <w:b/>
        </w:rPr>
        <w:t>tica</w:t>
      </w:r>
    </w:p>
    <w:p w:rsidRDefault="00E7530B" w:rsidP="00AD1169" w:rsidR="00AD1169">
      <w:pPr>
        <w:jc w:val="both"/>
        <w:rPr>
          <w:b/>
        </w:rPr>
      </w:pPr>
      <w:r>
        <w:rPr>
          <w:b/>
        </w:rPr>
        <w:t>OIB. 40002874721</w:t>
      </w:r>
    </w:p>
    <w:p w:rsidRDefault="00192EF3" w:rsidP="00AD1169" w:rsidR="00192EF3" w:rsidRPr="00192EF3">
      <w:pPr>
        <w:jc w:val="both"/>
        <w:rPr>
          <w:b/>
        </w:rPr>
      </w:pPr>
    </w:p>
    <w:p w:rsidRDefault="00E7530B" w:rsidP="00AD1169" w:rsidR="00AD1169">
      <w:pPr>
        <w:jc w:val="both"/>
      </w:pPr>
      <w:r>
        <w:t>Virovitica, 31.03.2019.</w:t>
      </w:r>
    </w:p>
    <w:p w:rsidRDefault="00AD1169" w:rsidP="00AD1169" w:rsidR="00AD1169">
      <w:pPr>
        <w:jc w:val="both"/>
      </w:pPr>
    </w:p>
    <w:p w:rsidRDefault="00AD1169" w:rsidP="00AD1169" w:rsidR="00AD1169">
      <w:pPr>
        <w:jc w:val="both"/>
        <w:rPr>
          <w:b/>
        </w:rPr>
      </w:pPr>
      <w:r w:rsidRPr="00AD1169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</w:t>
      </w:r>
    </w:p>
    <w:p w:rsidRDefault="00AD1169" w:rsidP="007E6F77" w:rsidR="00AD1169">
      <w:pPr>
        <w:jc w:val="both"/>
      </w:pPr>
      <w:r>
        <w:rPr>
          <w:b/>
        </w:rPr>
        <w:t xml:space="preserve">                                                                         </w:t>
      </w:r>
    </w:p>
    <w:p w:rsidRDefault="00AD1169" w:rsidP="00AD1169" w:rsidR="00AD1169" w:rsidRPr="00AD1169">
      <w:pPr>
        <w:rPr>
          <w:b/>
        </w:rPr>
      </w:pPr>
      <w:r>
        <w:t xml:space="preserve">                                                                                </w:t>
      </w:r>
      <w:r w:rsidRPr="00AD1169">
        <w:rPr>
          <w:b/>
        </w:rPr>
        <w:t>TRGOVAČKI</w:t>
      </w:r>
      <w:r w:rsidR="007F5D01">
        <w:rPr>
          <w:b/>
        </w:rPr>
        <w:t xml:space="preserve"> </w:t>
      </w:r>
      <w:r w:rsidRPr="00AD1169">
        <w:rPr>
          <w:b/>
        </w:rPr>
        <w:t xml:space="preserve"> SUD U BJELOVARU</w:t>
      </w:r>
    </w:p>
    <w:p w:rsidRDefault="00AD1169" w:rsidP="00AD1169" w:rsidR="00AD1169" w:rsidRPr="00AD1169">
      <w:pPr>
        <w:rPr>
          <w:b/>
        </w:rPr>
      </w:pPr>
      <w:r w:rsidRPr="00AD1169">
        <w:rPr>
          <w:b/>
        </w:rPr>
        <w:t xml:space="preserve">                                                                                Š</w:t>
      </w:r>
      <w:r w:rsidRPr="00AD1169">
        <w:rPr>
          <w:b/>
        </w:rPr>
        <w:tab/>
        <w:t>etalište dr. I.</w:t>
      </w:r>
      <w:r w:rsidR="00976ECA">
        <w:rPr>
          <w:b/>
        </w:rPr>
        <w:t xml:space="preserve"> </w:t>
      </w:r>
      <w:r w:rsidRPr="00AD1169">
        <w:rPr>
          <w:b/>
        </w:rPr>
        <w:t xml:space="preserve">Lebovića br. 42. </w:t>
      </w:r>
    </w:p>
    <w:p w:rsidRDefault="00AD1169" w:rsidP="00AD1169" w:rsidR="007E6F77">
      <w:pPr>
        <w:rPr>
          <w:b/>
        </w:rPr>
      </w:pPr>
      <w:r w:rsidRPr="00AD1169">
        <w:rPr>
          <w:b/>
        </w:rPr>
        <w:t xml:space="preserve">                                                                                43 000 Bjelovar   </w:t>
      </w:r>
    </w:p>
    <w:p w:rsidRDefault="00AD1169" w:rsidP="00AD1169" w:rsidR="007E6F77">
      <w:pPr>
        <w:rPr>
          <w:b/>
        </w:rPr>
      </w:pPr>
      <w:r w:rsidRPr="00AD1169">
        <w:rPr>
          <w:b/>
        </w:rPr>
        <w:t xml:space="preserve"> </w:t>
      </w:r>
    </w:p>
    <w:p w:rsidRDefault="007E6F77" w:rsidP="00AD1169" w:rsidR="007E6F77">
      <w:pPr>
        <w:rPr>
          <w:b/>
        </w:rPr>
      </w:pPr>
    </w:p>
    <w:p w:rsidRDefault="00E7530B" w:rsidP="00AD1169" w:rsidR="00AD1169" w:rsidRPr="00AD1169">
      <w:pPr>
        <w:rPr>
          <w:b/>
        </w:rPr>
      </w:pPr>
      <w:r>
        <w:rPr>
          <w:b/>
        </w:rPr>
        <w:t>Na broj: St-734/2016</w:t>
      </w:r>
    </w:p>
    <w:p w:rsidRDefault="003312D9" w:rsidP="00E628BE" w:rsidR="003312D9">
      <w:pPr>
        <w:jc w:val="both"/>
      </w:pPr>
    </w:p>
    <w:p w:rsidRDefault="00764F48" w:rsidP="00E628BE" w:rsidR="00764F48" w:rsidRPr="00805A52">
      <w:pPr>
        <w:jc w:val="both"/>
        <w:rPr>
          <w:b/>
        </w:rPr>
      </w:pPr>
      <w:r>
        <w:rPr>
          <w:b/>
          <w:bCs/>
        </w:rPr>
        <w:t xml:space="preserve">                                                              </w:t>
      </w:r>
      <w:r w:rsidR="003312D9">
        <w:rPr>
          <w:b/>
          <w:bCs/>
        </w:rPr>
        <w:t xml:space="preserve">                   </w:t>
      </w:r>
      <w:r>
        <w:rPr>
          <w:b/>
          <w:bCs/>
        </w:rPr>
        <w:t xml:space="preserve">  </w:t>
      </w: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IZVJEŠĆE STEČAJNOG UPRAVITELJA </w:t>
      </w: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ZA IZVJEŠTAJNO ROČIŠTE</w:t>
      </w:r>
    </w:p>
    <w:p w:rsidRDefault="00764F48" w:rsidP="00E628BE" w:rsidR="00764F48">
      <w:pPr>
        <w:jc w:val="both"/>
        <w:rPr>
          <w:b/>
          <w:bCs/>
        </w:rPr>
      </w:pPr>
    </w:p>
    <w:p w:rsidRDefault="00F97618" w:rsidP="00E628BE" w:rsidR="00F9761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pStyle w:val="Naslov1"/>
        <w:jc w:val="both"/>
      </w:pPr>
      <w:r>
        <w:t>UVOD</w:t>
      </w:r>
    </w:p>
    <w:p w:rsidRDefault="00764F48" w:rsidP="00E628BE" w:rsidR="00764F48">
      <w:pPr>
        <w:jc w:val="both"/>
      </w:pPr>
    </w:p>
    <w:p w:rsidRDefault="00E7530B" w:rsidP="00E628BE" w:rsidR="00E7530B">
      <w:pPr>
        <w:jc w:val="both"/>
      </w:pPr>
      <w:r>
        <w:t>Rješenjem TS u Bjelovaru oisl.br. St-734/2016-3 od 14.10.2016.godine otvoren je i zaključen stečajni postupak nad dužnikom NOGOMETNI KLUB IGRIŠĆE IZ Igrišća, Dugi Konec 8, OIB: 40002874721, te je nakon pravomoćnosti istog dužnik brisan iz Registra udruga.</w:t>
      </w:r>
    </w:p>
    <w:p w:rsidRDefault="0098766E" w:rsidP="00E628BE" w:rsidR="00E7530B">
      <w:pPr>
        <w:jc w:val="both"/>
      </w:pPr>
      <w:r>
        <w:t>Narednim</w:t>
      </w:r>
      <w:r w:rsidR="00E7530B">
        <w:t xml:space="preserve"> rješenjem suda posl.br. 734/2016-10 od 11.04.2017.godine određen je nastavak  stečajnog postupka nad Stečajnom masom d</w:t>
      </w:r>
      <w:r>
        <w:t>užnika, i to radi naknadne diobe</w:t>
      </w:r>
      <w:r w:rsidR="00E7530B">
        <w:t xml:space="preserve"> budući da je utvrđeno kako dužnik ima imovine (nekretnina).</w:t>
      </w:r>
    </w:p>
    <w:p w:rsidRDefault="00246EA4" w:rsidP="00E628BE" w:rsidR="00E7530B">
      <w:pPr>
        <w:jc w:val="both"/>
      </w:pPr>
      <w:r>
        <w:t>Temeljem poziva suda osobama</w:t>
      </w:r>
      <w:r w:rsidR="00E7530B">
        <w:t xml:space="preserve"> koje imaju pravni interes za provedbu stečajnog postupka nad Stečajnom masom iza dužnika NK IGRIŠĆE za uplatom predujma troška stečajnog postupka u iznosu od 66.750,00 kuna, traženi iznos uplatio je vjerovnik OPĆINA JAKOVLJE</w:t>
      </w:r>
      <w:r w:rsidR="0098766E">
        <w:t>.</w:t>
      </w:r>
      <w:r w:rsidR="00E7530B">
        <w:t xml:space="preserve"> te je sud nastavio s postupanjem u ovom stečajnom postupku.</w:t>
      </w:r>
    </w:p>
    <w:p w:rsidRDefault="00E7530B" w:rsidP="00E628BE" w:rsidR="00E7530B">
      <w:pPr>
        <w:jc w:val="both"/>
      </w:pPr>
      <w:r>
        <w:t xml:space="preserve">Obzirom da nije zatečena bilo kakova dužnikova poslovna dokumentacija uvidom u sudski spis utvrđeno je da je nad dužnikom otvoren skraćeni stečajni postupak (zbog nepridržavanja odredbi o dostavi financijskih izvješća), da dužnik nema zaposlenih djelatnika, da se bavio organiziranjem </w:t>
      </w:r>
      <w:r w:rsidR="004A2925">
        <w:t xml:space="preserve"> i sudjelovanjem u sportskim natjecanjima, te da nakon zaključenja stečajnog postupka i brisanja iz Registra udruga dužnik više ne obavlja nikakve aktivnosti.</w:t>
      </w: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F97618" w:rsidP="00F97618" w:rsidR="00F97618">
      <w:pPr>
        <w:jc w:val="both"/>
      </w:pPr>
    </w:p>
    <w:p w:rsidRDefault="00F97618" w:rsidP="00B4466E" w:rsidR="00F97618">
      <w:pPr>
        <w:jc w:val="both"/>
      </w:pPr>
      <w:r>
        <w:t xml:space="preserve">                                                                          1</w:t>
      </w:r>
    </w:p>
    <w:p w:rsidRDefault="00F97618" w:rsidP="00E628BE" w:rsidR="00F97618">
      <w:pPr>
        <w:pStyle w:val="Naslov1"/>
        <w:jc w:val="both"/>
      </w:pPr>
    </w:p>
    <w:p w:rsidRDefault="00B54231" w:rsidP="00E628BE" w:rsidR="0015598E">
      <w:pPr>
        <w:jc w:val="both"/>
      </w:pPr>
      <w:r>
        <w:t xml:space="preserve">                                                             </w:t>
      </w:r>
      <w:r w:rsidR="006867E8">
        <w:t xml:space="preserve">           </w:t>
      </w:r>
    </w:p>
    <w:p w:rsidRDefault="00764F48" w:rsidP="00273B1A" w:rsidR="00273B1A" w:rsidRPr="00273B1A">
      <w:pPr>
        <w:pStyle w:val="Naslov1"/>
        <w:jc w:val="both"/>
      </w:pPr>
      <w:r>
        <w:t>IMOVINA STEČAJNOG DUŽNIKA</w:t>
      </w:r>
    </w:p>
    <w:p w:rsidRDefault="00764F48" w:rsidP="00E628BE" w:rsidR="00764F48">
      <w:pPr>
        <w:jc w:val="both"/>
      </w:pPr>
    </w:p>
    <w:p w:rsidRDefault="00764F48" w:rsidP="00E628BE" w:rsidR="003D4223">
      <w:pPr>
        <w:jc w:val="both"/>
      </w:pPr>
      <w:r>
        <w:t xml:space="preserve">Uvidom u </w:t>
      </w:r>
      <w:r w:rsidR="005A0DD0">
        <w:t xml:space="preserve"> javne i p</w:t>
      </w:r>
      <w:r>
        <w:t>oslovne  knjige</w:t>
      </w:r>
      <w:r w:rsidR="00856664">
        <w:t>, te</w:t>
      </w:r>
      <w:r w:rsidR="00273B1A">
        <w:t xml:space="preserve"> iz podataka </w:t>
      </w:r>
      <w:r w:rsidR="00856664">
        <w:t>sudsk</w:t>
      </w:r>
      <w:r w:rsidR="00C71827">
        <w:t>ih</w:t>
      </w:r>
      <w:r w:rsidR="00856664">
        <w:t xml:space="preserve"> vještaka,</w:t>
      </w:r>
      <w:r w:rsidR="003D4223">
        <w:t xml:space="preserve"> utvrđeno je sljedeće stanje </w:t>
      </w:r>
      <w:r w:rsidR="00505301">
        <w:t xml:space="preserve"> </w:t>
      </w:r>
      <w:r w:rsidR="004A2925">
        <w:t xml:space="preserve">jedine </w:t>
      </w:r>
      <w:r w:rsidR="00505301">
        <w:t>dužniko</w:t>
      </w:r>
      <w:r w:rsidR="004A2925">
        <w:t>ve imovine  (nekretnina):</w:t>
      </w:r>
    </w:p>
    <w:p w:rsidRDefault="00094A66" w:rsidP="00E628BE" w:rsidR="00094A66">
      <w:pPr>
        <w:jc w:val="both"/>
      </w:pPr>
    </w:p>
    <w:p w:rsidRDefault="00FD360A" w:rsidP="00E628BE" w:rsidR="00FD360A">
      <w:pPr>
        <w:jc w:val="both"/>
      </w:pPr>
    </w:p>
    <w:p w:rsidRDefault="00C71827" w:rsidP="00E628BE" w:rsidR="00C71827" w:rsidRPr="006D44F5">
      <w:pPr>
        <w:jc w:val="both"/>
        <w:rPr>
          <w:bCs/>
        </w:rPr>
      </w:pPr>
      <w:r>
        <w:rPr>
          <w:b/>
          <w:bCs/>
        </w:rPr>
        <w:t>NEKRETNINE</w:t>
      </w:r>
      <w:r w:rsidR="006D44F5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D44F5">
        <w:rPr>
          <w:bCs/>
        </w:rPr>
        <w:t xml:space="preserve">ukupne </w:t>
      </w:r>
      <w:r>
        <w:rPr>
          <w:bCs/>
        </w:rPr>
        <w:t xml:space="preserve"> vrijednosti u iznosu od         </w:t>
      </w:r>
      <w:r w:rsidR="006D44F5">
        <w:rPr>
          <w:bCs/>
        </w:rPr>
        <w:t xml:space="preserve">         </w:t>
      </w:r>
      <w:r>
        <w:rPr>
          <w:bCs/>
        </w:rPr>
        <w:t xml:space="preserve">  </w:t>
      </w:r>
      <w:r w:rsidR="00B94E3A">
        <w:rPr>
          <w:bCs/>
        </w:rPr>
        <w:t xml:space="preserve">    </w:t>
      </w:r>
      <w:r>
        <w:rPr>
          <w:bCs/>
        </w:rPr>
        <w:t xml:space="preserve">  </w:t>
      </w:r>
      <w:r w:rsidR="006867E8">
        <w:rPr>
          <w:bCs/>
        </w:rPr>
        <w:t xml:space="preserve"> </w:t>
      </w:r>
      <w:r w:rsidR="004A2925">
        <w:rPr>
          <w:b/>
          <w:bCs/>
        </w:rPr>
        <w:t>810.960,00</w:t>
      </w:r>
      <w:r w:rsidR="006D44F5">
        <w:rPr>
          <w:bCs/>
        </w:rPr>
        <w:t xml:space="preserve">     </w:t>
      </w:r>
      <w:r w:rsidRPr="00C71827">
        <w:rPr>
          <w:b/>
          <w:bCs/>
        </w:rPr>
        <w:t>kuna</w:t>
      </w:r>
    </w:p>
    <w:p w:rsidRDefault="004F573E" w:rsidP="0015598E" w:rsidR="004F573E">
      <w:pPr>
        <w:rPr>
          <w:b/>
          <w:bCs/>
        </w:rPr>
      </w:pPr>
    </w:p>
    <w:p w:rsidRDefault="0015598E" w:rsidP="0015598E" w:rsidR="0015598E">
      <w:r>
        <w:t>Nekretnine procijenjene vrijednosti</w:t>
      </w:r>
      <w:r w:rsidR="00273B1A">
        <w:t xml:space="preserve"> u iznosu</w:t>
      </w:r>
      <w:r>
        <w:t xml:space="preserve"> od</w:t>
      </w:r>
      <w:r w:rsidR="006D44F5">
        <w:t xml:space="preserve">  </w:t>
      </w:r>
      <w:r w:rsidR="004A2925">
        <w:t>810.960,00</w:t>
      </w:r>
      <w:r w:rsidR="006867E8">
        <w:t xml:space="preserve"> </w:t>
      </w:r>
      <w:r w:rsidR="00273B1A">
        <w:t xml:space="preserve">kuna sastoje se od </w:t>
      </w:r>
      <w:r w:rsidR="00F14AEB">
        <w:t>nekretnina</w:t>
      </w:r>
    </w:p>
    <w:p w:rsidRDefault="00F14AEB" w:rsidP="0015598E" w:rsidR="00273B1A">
      <w:r>
        <w:t>upisanih u z</w:t>
      </w:r>
      <w:r w:rsidR="004A2925">
        <w:t>k.ul.br.4800 k.o. Stubička Slatina</w:t>
      </w:r>
      <w:r>
        <w:t>,</w:t>
      </w:r>
      <w:r w:rsidR="004A2925">
        <w:t xml:space="preserve"> i to  čkbr. 3010/5 livada ober ceste površine 176 čhv, čkbr. 3014/2 livada Franjevo površine 392 čhv, čkbr. 3014/3 livada Franjevo površine 161 čhv, čkbr. 3014/4 livada Franjevo 231 čhv, čkbr. 3015/1 livada ober ceste površine 840 čhv, čkbr. 3016/5 livada ober ceste 202 čhv i čkbr. 3016/6 livada ober ceste površine 70 čhv.</w:t>
      </w:r>
    </w:p>
    <w:p w:rsidRDefault="006C7EF6" w:rsidP="0015598E" w:rsidR="006C7EF6"/>
    <w:p w:rsidRDefault="004A2925" w:rsidP="001A2B12" w:rsidR="001A2B12">
      <w:r>
        <w:t>Na naprijed navedenim dužnikovim nekretninama nema zabilježenih razlučnih prava.</w:t>
      </w:r>
    </w:p>
    <w:p w:rsidRDefault="004A2925" w:rsidP="001A2B12" w:rsidR="004A2925">
      <w:r>
        <w:t>Procjena dužnikovih nekretnina izvršena je 27.03.2017.godine od strane sudskog vještaka Branka Preočanina iz Zagreba.</w:t>
      </w:r>
      <w:r w:rsidR="007D47CB">
        <w:t xml:space="preserve"> Stečajni dužnik nije u posjedu nekretnina (u naravi nogometno igralište i dio građevine u kojoj su svlačionice i ugostiteljski dio), te će u narednom periodu pokušati utvrditi tko je posjednik istih, te preuzeti nekretnine u posjed.</w:t>
      </w:r>
      <w:r>
        <w:t xml:space="preserve"> </w:t>
      </w:r>
    </w:p>
    <w:p w:rsidRDefault="004A2925" w:rsidP="001A2B12" w:rsidR="004A2925"/>
    <w:p w:rsidRDefault="004A2925" w:rsidP="001A2B12" w:rsidR="004A2925"/>
    <w:p w:rsidRDefault="00156065" w:rsidP="00156065" w:rsidR="00156065">
      <w:pPr>
        <w:ind w:right="-567"/>
        <w:rPr>
          <w:b/>
        </w:rPr>
      </w:pPr>
      <w:r>
        <w:rPr>
          <w:b/>
        </w:rPr>
        <w:t xml:space="preserve">    </w:t>
      </w:r>
    </w:p>
    <w:p w:rsidRDefault="0097445E" w:rsidP="00E628BE" w:rsidR="0097445E" w:rsidRPr="0097445E">
      <w:pPr>
        <w:jc w:val="both"/>
        <w:rPr>
          <w:b/>
        </w:rPr>
      </w:pPr>
      <w:r w:rsidRPr="0097445E">
        <w:rPr>
          <w:b/>
        </w:rPr>
        <w:t>OBVEZE</w:t>
      </w:r>
    </w:p>
    <w:p w:rsidRDefault="00162CCC" w:rsidP="00E628BE" w:rsidR="00162CCC">
      <w:pPr>
        <w:jc w:val="both"/>
      </w:pPr>
    </w:p>
    <w:p w:rsidRDefault="00E82551" w:rsidP="006205ED" w:rsidR="004D0CD0">
      <w:pPr>
        <w:jc w:val="both"/>
      </w:pPr>
      <w:r>
        <w:t xml:space="preserve">U </w:t>
      </w:r>
      <w:r w:rsidR="006205ED">
        <w:t>vremenu određenom za dostavu tražbina stečajnih vj</w:t>
      </w:r>
      <w:r w:rsidR="003265F4">
        <w:t>erovnika</w:t>
      </w:r>
      <w:r w:rsidR="006205ED">
        <w:t xml:space="preserve"> ste</w:t>
      </w:r>
      <w:r w:rsidR="003265F4">
        <w:t xml:space="preserve">čajni upravitelj zaprimio je  </w:t>
      </w:r>
      <w:r w:rsidR="00094A66">
        <w:t xml:space="preserve">      </w:t>
      </w:r>
      <w:r w:rsidR="004D0CD0">
        <w:t xml:space="preserve"> </w:t>
      </w:r>
      <w:r w:rsidR="007D47CB">
        <w:t xml:space="preserve">jednu prijavu tražbine vjerovnika </w:t>
      </w:r>
      <w:r w:rsidR="003265F4">
        <w:t xml:space="preserve"> drugog</w:t>
      </w:r>
      <w:r w:rsidR="007D47CB">
        <w:t xml:space="preserve"> višeg isplatnog reda, u</w:t>
      </w:r>
      <w:r w:rsidR="003265F4">
        <w:t xml:space="preserve"> iznosu od</w:t>
      </w:r>
      <w:r w:rsidR="007D47CB">
        <w:t xml:space="preserve"> 9.842,45 </w:t>
      </w:r>
      <w:r w:rsidR="00094A66">
        <w:t xml:space="preserve"> </w:t>
      </w:r>
      <w:r w:rsidR="00162CC4">
        <w:t>kuna.</w:t>
      </w:r>
    </w:p>
    <w:p w:rsidRDefault="00FD360A" w:rsidP="006205ED" w:rsidR="00FD360A">
      <w:pPr>
        <w:jc w:val="both"/>
      </w:pPr>
    </w:p>
    <w:p w:rsidRDefault="007D47CB" w:rsidP="00E628BE" w:rsidR="00162CC4">
      <w:pPr>
        <w:jc w:val="both"/>
        <w:rPr>
          <w:b/>
        </w:rPr>
      </w:pPr>
      <w:r w:rsidRPr="007D47CB">
        <w:rPr>
          <w:b/>
        </w:rPr>
        <w:t>ZAKLJUČAK</w:t>
      </w:r>
    </w:p>
    <w:p w:rsidRDefault="007D47CB" w:rsidP="00E628BE" w:rsidR="007D47CB" w:rsidRPr="007D47CB">
      <w:pPr>
        <w:jc w:val="both"/>
        <w:rPr>
          <w:b/>
        </w:rPr>
      </w:pPr>
    </w:p>
    <w:p w:rsidRDefault="00824B67" w:rsidP="00824B67" w:rsidR="00824B67">
      <w:pPr>
        <w:jc w:val="both"/>
      </w:pPr>
      <w:r>
        <w:t>Sukladno naprijed navedenim podacima o uzrocima otvaranja st</w:t>
      </w:r>
      <w:r w:rsidR="00103F4B">
        <w:t>ečajnog po</w:t>
      </w:r>
      <w:r w:rsidR="00877A9F">
        <w:t xml:space="preserve">stupka, </w:t>
      </w:r>
      <w:r>
        <w:t>te vrijednostima dužnikove imovine i obveza predlažem</w:t>
      </w:r>
      <w:r w:rsidR="007D47CB">
        <w:t xml:space="preserve"> da stečajni vjerovnici na današnjem ročištu donesu slijedeće odluke:</w:t>
      </w:r>
    </w:p>
    <w:p w:rsidRDefault="00823C7E" w:rsidP="00E628BE" w:rsidR="00823C7E">
      <w:pPr>
        <w:jc w:val="both"/>
      </w:pPr>
      <w:r>
        <w:t xml:space="preserve">  </w:t>
      </w:r>
    </w:p>
    <w:p w:rsidRDefault="00E82551" w:rsidP="00E628BE" w:rsidR="00E82551">
      <w:pPr>
        <w:jc w:val="both"/>
      </w:pPr>
    </w:p>
    <w:p w:rsidRDefault="00162CCC" w:rsidP="00E628BE" w:rsidR="008F6245">
      <w:pPr>
        <w:numPr>
          <w:ilvl w:val="0"/>
          <w:numId w:val="14"/>
        </w:numPr>
        <w:jc w:val="both"/>
      </w:pPr>
      <w:r>
        <w:t>Prihvaćanje izvješća stečajnog upravitelja</w:t>
      </w:r>
    </w:p>
    <w:p w:rsidRDefault="00162CCC" w:rsidP="00E628BE" w:rsidR="00162CCC">
      <w:pPr>
        <w:numPr>
          <w:ilvl w:val="0"/>
          <w:numId w:val="14"/>
        </w:numPr>
        <w:jc w:val="both"/>
      </w:pPr>
      <w:r>
        <w:t>Poslovanje dužnika neće se nastavljati</w:t>
      </w:r>
    </w:p>
    <w:p w:rsidRDefault="005C229A" w:rsidP="0035602D" w:rsidR="00107A7F">
      <w:pPr>
        <w:numPr>
          <w:ilvl w:val="0"/>
          <w:numId w:val="14"/>
        </w:numPr>
        <w:jc w:val="both"/>
      </w:pPr>
      <w:r>
        <w:t>Unovčenje dužnikovih nekretnina</w:t>
      </w:r>
      <w:r w:rsidR="007D47CB">
        <w:t xml:space="preserve"> iz zk.ul.br.4800 k.o. Stubička Slatina </w:t>
      </w:r>
      <w:r w:rsidR="0081701E">
        <w:t xml:space="preserve"> u stečajnom</w:t>
      </w:r>
      <w:r w:rsidR="007D47CB">
        <w:t xml:space="preserve"> </w:t>
      </w:r>
      <w:r w:rsidR="00A120C4">
        <w:t xml:space="preserve"> postupku</w:t>
      </w:r>
      <w:r w:rsidR="00B814F3">
        <w:t>,</w:t>
      </w:r>
      <w:r w:rsidR="007D47CB">
        <w:t xml:space="preserve">  sukladno</w:t>
      </w:r>
      <w:r w:rsidR="0081701E">
        <w:t xml:space="preserve"> </w:t>
      </w:r>
      <w:r w:rsidR="007D47CB">
        <w:t>odluci skupštine vjerovnika.</w:t>
      </w:r>
    </w:p>
    <w:p w:rsidRDefault="007D47CB" w:rsidP="0035602D" w:rsidR="007D47CB">
      <w:pPr>
        <w:numPr>
          <w:ilvl w:val="0"/>
          <w:numId w:val="14"/>
        </w:numPr>
        <w:jc w:val="both"/>
      </w:pPr>
      <w:r>
        <w:t>Davanje suglasnosti st. upravitelju za davanje u zakup dužnikovih nekretnina.</w:t>
      </w:r>
    </w:p>
    <w:p w:rsidRDefault="00C121D6" w:rsidP="00107A7F" w:rsidR="00C121D6">
      <w:pPr>
        <w:ind w:left="720"/>
        <w:jc w:val="both"/>
      </w:pPr>
    </w:p>
    <w:p w:rsidRDefault="00027972" w:rsidP="00A120C4" w:rsidR="00094A66">
      <w:pPr>
        <w:jc w:val="both"/>
      </w:pPr>
      <w:r>
        <w:t xml:space="preserve">            </w:t>
      </w:r>
    </w:p>
    <w:p w:rsidRDefault="00094A66" w:rsidP="00A120C4" w:rsidR="00094A66">
      <w:pPr>
        <w:ind w:left="720"/>
        <w:jc w:val="both"/>
      </w:pPr>
      <w:r>
        <w:t xml:space="preserve">    </w:t>
      </w:r>
      <w:r w:rsidR="0052576F">
        <w:t xml:space="preserve"> </w:t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  <w:t>Stečajni upravitelj</w:t>
      </w:r>
    </w:p>
    <w:p w:rsidRDefault="00C121D6" w:rsidP="00A120C4" w:rsidR="00C121D6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Branko Valentić</w:t>
      </w:r>
    </w:p>
    <w:p w:rsidRDefault="00C121D6" w:rsidP="00A120C4" w:rsidR="00C121D6">
      <w:pPr>
        <w:ind w:left="720"/>
        <w:jc w:val="both"/>
      </w:pPr>
    </w:p>
    <w:p w:rsidRDefault="00094A66" w:rsidP="00107A7F" w:rsidR="00094A66">
      <w:pPr>
        <w:ind w:left="720"/>
        <w:jc w:val="both"/>
      </w:pPr>
      <w:r>
        <w:t xml:space="preserve">    </w:t>
      </w:r>
    </w:p>
    <w:p w:rsidRDefault="00027972" w:rsidP="00107A7F" w:rsidR="00027972">
      <w:pPr>
        <w:ind w:left="720"/>
        <w:jc w:val="both"/>
      </w:pPr>
    </w:p>
    <w:p w:rsidRDefault="001E343A" w:rsidP="00B4691D" w:rsidR="001E343A">
      <w:pPr>
        <w:jc w:val="both"/>
      </w:pPr>
    </w:p>
    <w:p w:rsidRDefault="00FD360A" w:rsidP="00FD360A" w:rsidR="001E343A">
      <w:pPr>
        <w:jc w:val="center"/>
      </w:pPr>
      <w:r>
        <w:t>2</w:t>
      </w:r>
    </w:p>
    <w:p w:rsidRDefault="00094A66" w:rsidP="00107A7F" w:rsidR="00094A66">
      <w:pPr>
        <w:ind w:right="-142"/>
        <w:jc w:val="both"/>
      </w:pPr>
      <w:r>
        <w:lastRenderedPageBreak/>
        <w:t xml:space="preserve">    </w:t>
      </w:r>
    </w:p>
    <w:p w:rsidRDefault="00413470" w:rsidP="00B4691D" w:rsidR="00413470">
      <w:pPr>
        <w:jc w:val="both"/>
      </w:pPr>
    </w:p>
    <w:p w:rsidRDefault="00B4691D" w:rsidP="00B4691D" w:rsidR="00B4691D">
      <w:pPr>
        <w:jc w:val="both"/>
      </w:pPr>
    </w:p>
    <w:p w:rsidRDefault="00B4691D" w:rsidP="00B4691D" w:rsidR="00B4691D">
      <w:pPr>
        <w:jc w:val="both"/>
      </w:pPr>
      <w:r>
        <w:t xml:space="preserve">                             </w:t>
      </w:r>
    </w:p>
    <w:p w:rsidRDefault="00CA27A7" w:rsidP="00CA27A7" w:rsidR="00CA27A7">
      <w:pPr>
        <w:jc w:val="both"/>
      </w:pPr>
      <w:r>
        <w:t xml:space="preserve">                                                                                                    Stečajni upravitelj</w:t>
      </w:r>
    </w:p>
    <w:p w:rsidRDefault="0035602D" w:rsidP="00852882" w:rsidR="00912059">
      <w:pPr>
        <w:ind w:left="360"/>
        <w:jc w:val="both"/>
      </w:pPr>
      <w:r>
        <w:t xml:space="preserve">      </w:t>
      </w:r>
      <w:r w:rsidR="00CA27A7">
        <w:t xml:space="preserve">                                                                                          Branko Valentić</w:t>
      </w:r>
    </w:p>
    <w:p w:rsidRDefault="00852882" w:rsidP="00912059" w:rsidR="00852882">
      <w:pPr>
        <w:jc w:val="both"/>
      </w:pPr>
    </w:p>
    <w:p w:rsidRDefault="0078429F" w:rsidP="00E628BE" w:rsidR="0078429F">
      <w:pPr>
        <w:jc w:val="both"/>
      </w:pPr>
    </w:p>
    <w:p w:rsidRDefault="00CA27A7" w:rsidP="00E628BE" w:rsidR="001A4FCB">
      <w:pPr>
        <w:jc w:val="both"/>
      </w:pPr>
      <w:r>
        <w:t xml:space="preserve">   </w:t>
      </w:r>
    </w:p>
    <w:p w:rsidRDefault="001A4FCB" w:rsidP="00E628BE" w:rsidR="001A4FCB">
      <w:pPr>
        <w:jc w:val="both"/>
      </w:pPr>
      <w:r>
        <w:t xml:space="preserve">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  </w:t>
      </w: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72348B" w:rsidP="00E628BE" w:rsidR="0035602D">
      <w:pPr>
        <w:jc w:val="both"/>
      </w:pPr>
      <w:r>
        <w:t xml:space="preserve">                                          </w:t>
      </w: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93026A" w:rsidR="001A4FCB"/>
    <w:p w:rsidRDefault="001A4FCB" w:rsidP="0093026A" w:rsidR="001A4FCB"/>
    <w:p w:rsidRDefault="001A4FCB" w:rsidP="0093026A" w:rsidR="001A4FCB">
      <w:r>
        <w:t xml:space="preserve"> </w:t>
      </w:r>
    </w:p>
    <w:p w:rsidRDefault="001A4FCB" w:rsidP="0093026A" w:rsidR="001A4FCB"/>
    <w:p w:rsidRDefault="001A4FCB" w:rsidP="0093026A" w:rsidR="001A4FCB">
      <w:r>
        <w:t xml:space="preserve"> </w:t>
      </w:r>
    </w:p>
    <w:sectPr w:rsidSect="00CE755A" w:rsidR="001A4FCB">
      <w:pgSz w:h="16838" w:w="11906"/>
      <w:pgMar w:gutter="0" w:footer="708" w:header="708" w:left="1417" w:bottom="1417" w:right="99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693A"/>
    <w:multiLevelType w:val="hybridMultilevel"/>
    <w:tmpl w:val="2D4E901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217680"/>
    <w:multiLevelType w:val="hybridMultilevel"/>
    <w:tmpl w:val="D44E62DC"/>
    <w:lvl w:tplc="EA3EFC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AB36983"/>
    <w:multiLevelType w:val="hybridMultilevel"/>
    <w:tmpl w:val="06EC0F90"/>
    <w:lvl w:tplc="48AAFE80" w:ilvl="0">
      <w:start w:val="3"/>
      <w:numFmt w:val="decimal"/>
      <w:lvlText w:val="%1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3">
    <w:nsid w:val="36715436"/>
    <w:multiLevelType w:val="hybridMultilevel"/>
    <w:tmpl w:val="E536F4A2"/>
    <w:lvl w:tplc="349CABCA" w:ilvl="0"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7BE2485"/>
    <w:multiLevelType w:val="hybridMultilevel"/>
    <w:tmpl w:val="776863AA"/>
    <w:lvl w:tplc="628033A4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382F2372"/>
    <w:multiLevelType w:val="hybridMultilevel"/>
    <w:tmpl w:val="54D039F6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306ED9"/>
    <w:multiLevelType w:val="hybridMultilevel"/>
    <w:tmpl w:val="0D420F80"/>
    <w:lvl w:tplc="F39C579A" w:ilvl="0">
      <w:start w:val="4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7">
    <w:nsid w:val="49310E06"/>
    <w:multiLevelType w:val="hybridMultilevel"/>
    <w:tmpl w:val="7C204042"/>
    <w:lvl w:tplc="EAEA9996" w:ilvl="0">
      <w:start w:val="4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43F3E24"/>
    <w:multiLevelType w:val="hybridMultilevel"/>
    <w:tmpl w:val="50F09F1E"/>
    <w:lvl w:tplc="31528D5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5FE2ECA"/>
    <w:multiLevelType w:val="hybridMultilevel"/>
    <w:tmpl w:val="D87225D4"/>
    <w:lvl w:tplc="B1C08B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C548D4"/>
    <w:multiLevelType w:val="hybridMultilevel"/>
    <w:tmpl w:val="A09E7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C6033"/>
    <w:multiLevelType w:val="hybridMultilevel"/>
    <w:tmpl w:val="97D403D2"/>
    <w:lvl w:tplc="D9621F5C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2">
    <w:nsid w:val="6FD0574E"/>
    <w:multiLevelType w:val="hybridMultilevel"/>
    <w:tmpl w:val="04F479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29210E"/>
    <w:multiLevelType w:val="hybridMultilevel"/>
    <w:tmpl w:val="4E50DA02"/>
    <w:lvl w:tplc="42E23178" w:ilvl="0">
      <w:start w:val="3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4">
    <w:nsid w:val="747D3878"/>
    <w:multiLevelType w:val="hybridMultilevel"/>
    <w:tmpl w:val="20C814A6"/>
    <w:lvl w:tplc="DE3EA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9B7FEC"/>
    <w:multiLevelType w:val="hybridMultilevel"/>
    <w:tmpl w:val="BD9EF1AE"/>
    <w:lvl w:tplc="CBDAF9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6322984"/>
    <w:multiLevelType w:val="hybridMultilevel"/>
    <w:tmpl w:val="A3A4798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495365"/>
    <w:multiLevelType w:val="hybridMultilevel"/>
    <w:tmpl w:val="9E3A8148"/>
    <w:lvl w:tplc="7334FA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4"/>
  </w:num>
  <w:num w:numId="12">
    <w:abstractNumId w:val="11"/>
  </w:num>
  <w:num w:numId="13">
    <w:abstractNumId w:val="0"/>
  </w:num>
  <w:num w:numId="14">
    <w:abstractNumId w:val="10"/>
  </w:num>
  <w:num w:numId="15">
    <w:abstractNumId w:val="6"/>
  </w:num>
  <w:num w:numId="16">
    <w:abstractNumId w:val="12"/>
  </w:num>
  <w:num w:numId="17">
    <w:abstractNumId w:val="16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C1"/>
    <w:rsid w:val="00003A24"/>
    <w:rsid w:val="00005B23"/>
    <w:rsid w:val="00007E9F"/>
    <w:rsid w:val="00020109"/>
    <w:rsid w:val="00024AF8"/>
    <w:rsid w:val="00027972"/>
    <w:rsid w:val="000400C0"/>
    <w:rsid w:val="00074140"/>
    <w:rsid w:val="00080912"/>
    <w:rsid w:val="000837E2"/>
    <w:rsid w:val="000850B8"/>
    <w:rsid w:val="00090973"/>
    <w:rsid w:val="0009280F"/>
    <w:rsid w:val="00094A66"/>
    <w:rsid w:val="000A0390"/>
    <w:rsid w:val="000B6676"/>
    <w:rsid w:val="000D463B"/>
    <w:rsid w:val="000D71FD"/>
    <w:rsid w:val="000F47AC"/>
    <w:rsid w:val="00103F4B"/>
    <w:rsid w:val="00103FE1"/>
    <w:rsid w:val="00104FFE"/>
    <w:rsid w:val="00105827"/>
    <w:rsid w:val="00107A7F"/>
    <w:rsid w:val="001179B0"/>
    <w:rsid w:val="001318A6"/>
    <w:rsid w:val="00135710"/>
    <w:rsid w:val="001410E0"/>
    <w:rsid w:val="001541C3"/>
    <w:rsid w:val="0015598E"/>
    <w:rsid w:val="00156065"/>
    <w:rsid w:val="00162CC4"/>
    <w:rsid w:val="00162CCC"/>
    <w:rsid w:val="001647BA"/>
    <w:rsid w:val="00192EF3"/>
    <w:rsid w:val="00194363"/>
    <w:rsid w:val="001A2B12"/>
    <w:rsid w:val="001A2FC1"/>
    <w:rsid w:val="001A4FCB"/>
    <w:rsid w:val="001C0F15"/>
    <w:rsid w:val="001C588D"/>
    <w:rsid w:val="001C6BF3"/>
    <w:rsid w:val="001D49A1"/>
    <w:rsid w:val="001E343A"/>
    <w:rsid w:val="001F3574"/>
    <w:rsid w:val="002008C6"/>
    <w:rsid w:val="00204BD5"/>
    <w:rsid w:val="0021059D"/>
    <w:rsid w:val="00213E8C"/>
    <w:rsid w:val="00214588"/>
    <w:rsid w:val="00240B3D"/>
    <w:rsid w:val="00245E9C"/>
    <w:rsid w:val="00246EA4"/>
    <w:rsid w:val="00255197"/>
    <w:rsid w:val="00273B1A"/>
    <w:rsid w:val="002778C5"/>
    <w:rsid w:val="00283F6A"/>
    <w:rsid w:val="00284F78"/>
    <w:rsid w:val="00291AEC"/>
    <w:rsid w:val="00296DD0"/>
    <w:rsid w:val="002A704B"/>
    <w:rsid w:val="002C2FDE"/>
    <w:rsid w:val="002D00C7"/>
    <w:rsid w:val="002E0A32"/>
    <w:rsid w:val="002E1676"/>
    <w:rsid w:val="002F032E"/>
    <w:rsid w:val="002F1AA1"/>
    <w:rsid w:val="002F2BCF"/>
    <w:rsid w:val="00310C4C"/>
    <w:rsid w:val="00313985"/>
    <w:rsid w:val="0031487E"/>
    <w:rsid w:val="00325F86"/>
    <w:rsid w:val="003265F4"/>
    <w:rsid w:val="003312D9"/>
    <w:rsid w:val="003432CE"/>
    <w:rsid w:val="0035602D"/>
    <w:rsid w:val="00356AF1"/>
    <w:rsid w:val="00392D25"/>
    <w:rsid w:val="00396243"/>
    <w:rsid w:val="003A0D49"/>
    <w:rsid w:val="003B7568"/>
    <w:rsid w:val="003B7857"/>
    <w:rsid w:val="003C009E"/>
    <w:rsid w:val="003D4223"/>
    <w:rsid w:val="003E1B46"/>
    <w:rsid w:val="003F1486"/>
    <w:rsid w:val="003F6180"/>
    <w:rsid w:val="0040412B"/>
    <w:rsid w:val="00413470"/>
    <w:rsid w:val="004407C1"/>
    <w:rsid w:val="004410A3"/>
    <w:rsid w:val="00456CF2"/>
    <w:rsid w:val="00465BEB"/>
    <w:rsid w:val="00467372"/>
    <w:rsid w:val="00470AF0"/>
    <w:rsid w:val="00472BDA"/>
    <w:rsid w:val="004733F9"/>
    <w:rsid w:val="00473A88"/>
    <w:rsid w:val="00484289"/>
    <w:rsid w:val="00486AF3"/>
    <w:rsid w:val="0049051E"/>
    <w:rsid w:val="004A2925"/>
    <w:rsid w:val="004B2A13"/>
    <w:rsid w:val="004B4C38"/>
    <w:rsid w:val="004B6F7F"/>
    <w:rsid w:val="004C1246"/>
    <w:rsid w:val="004C2EB7"/>
    <w:rsid w:val="004C35E3"/>
    <w:rsid w:val="004D0CD0"/>
    <w:rsid w:val="004D1DE7"/>
    <w:rsid w:val="004F1F5E"/>
    <w:rsid w:val="004F2481"/>
    <w:rsid w:val="004F33C2"/>
    <w:rsid w:val="004F4794"/>
    <w:rsid w:val="004F573E"/>
    <w:rsid w:val="005028FB"/>
    <w:rsid w:val="00504CC4"/>
    <w:rsid w:val="00505301"/>
    <w:rsid w:val="00510C5F"/>
    <w:rsid w:val="0052256D"/>
    <w:rsid w:val="0052576F"/>
    <w:rsid w:val="00525912"/>
    <w:rsid w:val="00526D43"/>
    <w:rsid w:val="00527E76"/>
    <w:rsid w:val="00535EB9"/>
    <w:rsid w:val="00536111"/>
    <w:rsid w:val="00573267"/>
    <w:rsid w:val="00577C92"/>
    <w:rsid w:val="00577E28"/>
    <w:rsid w:val="005861DD"/>
    <w:rsid w:val="005A0DD0"/>
    <w:rsid w:val="005A3BCC"/>
    <w:rsid w:val="005B1C37"/>
    <w:rsid w:val="005B4224"/>
    <w:rsid w:val="005C090E"/>
    <w:rsid w:val="005C227A"/>
    <w:rsid w:val="005C229A"/>
    <w:rsid w:val="005D5339"/>
    <w:rsid w:val="005F1F9D"/>
    <w:rsid w:val="005F62CD"/>
    <w:rsid w:val="00602599"/>
    <w:rsid w:val="0061070D"/>
    <w:rsid w:val="006108DA"/>
    <w:rsid w:val="0061102D"/>
    <w:rsid w:val="00613030"/>
    <w:rsid w:val="00615567"/>
    <w:rsid w:val="006205ED"/>
    <w:rsid w:val="006212B8"/>
    <w:rsid w:val="00624C64"/>
    <w:rsid w:val="00630E95"/>
    <w:rsid w:val="00635216"/>
    <w:rsid w:val="006379F6"/>
    <w:rsid w:val="0064000C"/>
    <w:rsid w:val="00641746"/>
    <w:rsid w:val="00645FA8"/>
    <w:rsid w:val="00650F22"/>
    <w:rsid w:val="00650F83"/>
    <w:rsid w:val="00651D2C"/>
    <w:rsid w:val="006547CE"/>
    <w:rsid w:val="006828D0"/>
    <w:rsid w:val="00683C76"/>
    <w:rsid w:val="006864D2"/>
    <w:rsid w:val="006867E8"/>
    <w:rsid w:val="006A3CC9"/>
    <w:rsid w:val="006A52D8"/>
    <w:rsid w:val="006A7CAA"/>
    <w:rsid w:val="006B491C"/>
    <w:rsid w:val="006B515A"/>
    <w:rsid w:val="006C7EF6"/>
    <w:rsid w:val="006D32E9"/>
    <w:rsid w:val="006D44F5"/>
    <w:rsid w:val="006E2FD9"/>
    <w:rsid w:val="00705C09"/>
    <w:rsid w:val="0071012C"/>
    <w:rsid w:val="00711BC7"/>
    <w:rsid w:val="00712720"/>
    <w:rsid w:val="0071476F"/>
    <w:rsid w:val="007155C2"/>
    <w:rsid w:val="007173B0"/>
    <w:rsid w:val="007214CC"/>
    <w:rsid w:val="0072348B"/>
    <w:rsid w:val="00723C8A"/>
    <w:rsid w:val="00725E8B"/>
    <w:rsid w:val="00727C67"/>
    <w:rsid w:val="00744110"/>
    <w:rsid w:val="00746BBB"/>
    <w:rsid w:val="00756199"/>
    <w:rsid w:val="00757A5B"/>
    <w:rsid w:val="00764F48"/>
    <w:rsid w:val="0077016D"/>
    <w:rsid w:val="0078261E"/>
    <w:rsid w:val="0078429F"/>
    <w:rsid w:val="00786A20"/>
    <w:rsid w:val="007877D5"/>
    <w:rsid w:val="007A0E96"/>
    <w:rsid w:val="007C2E28"/>
    <w:rsid w:val="007C7564"/>
    <w:rsid w:val="007D2EE5"/>
    <w:rsid w:val="007D3531"/>
    <w:rsid w:val="007D47CB"/>
    <w:rsid w:val="007E0F50"/>
    <w:rsid w:val="007E6F77"/>
    <w:rsid w:val="007F3C6D"/>
    <w:rsid w:val="007F5D01"/>
    <w:rsid w:val="00801248"/>
    <w:rsid w:val="008022B8"/>
    <w:rsid w:val="00803561"/>
    <w:rsid w:val="00805A52"/>
    <w:rsid w:val="00815F5A"/>
    <w:rsid w:val="0081701E"/>
    <w:rsid w:val="00817848"/>
    <w:rsid w:val="00823C7E"/>
    <w:rsid w:val="00824B67"/>
    <w:rsid w:val="008254EC"/>
    <w:rsid w:val="00827228"/>
    <w:rsid w:val="008339FC"/>
    <w:rsid w:val="00840C79"/>
    <w:rsid w:val="00842E73"/>
    <w:rsid w:val="00844D78"/>
    <w:rsid w:val="00852882"/>
    <w:rsid w:val="00856129"/>
    <w:rsid w:val="00856291"/>
    <w:rsid w:val="00856664"/>
    <w:rsid w:val="00860A56"/>
    <w:rsid w:val="00862896"/>
    <w:rsid w:val="00862FA7"/>
    <w:rsid w:val="008755BB"/>
    <w:rsid w:val="00876F9B"/>
    <w:rsid w:val="00877A9F"/>
    <w:rsid w:val="00881B68"/>
    <w:rsid w:val="008836BC"/>
    <w:rsid w:val="00886938"/>
    <w:rsid w:val="008962B5"/>
    <w:rsid w:val="008A0B25"/>
    <w:rsid w:val="008A22D3"/>
    <w:rsid w:val="008B1B1C"/>
    <w:rsid w:val="008B38B8"/>
    <w:rsid w:val="008D03BA"/>
    <w:rsid w:val="008D37BF"/>
    <w:rsid w:val="008D51B3"/>
    <w:rsid w:val="008E194F"/>
    <w:rsid w:val="008E3EFF"/>
    <w:rsid w:val="008E4F1D"/>
    <w:rsid w:val="008F331F"/>
    <w:rsid w:val="008F6245"/>
    <w:rsid w:val="00912059"/>
    <w:rsid w:val="009226CB"/>
    <w:rsid w:val="0093026A"/>
    <w:rsid w:val="009336BD"/>
    <w:rsid w:val="0093685E"/>
    <w:rsid w:val="00937E83"/>
    <w:rsid w:val="00943F95"/>
    <w:rsid w:val="00944AD7"/>
    <w:rsid w:val="00951811"/>
    <w:rsid w:val="00951826"/>
    <w:rsid w:val="00964AE0"/>
    <w:rsid w:val="00965FB5"/>
    <w:rsid w:val="009667BF"/>
    <w:rsid w:val="00974311"/>
    <w:rsid w:val="0097445E"/>
    <w:rsid w:val="00976ECA"/>
    <w:rsid w:val="0098403A"/>
    <w:rsid w:val="0098766E"/>
    <w:rsid w:val="009B173F"/>
    <w:rsid w:val="009B48C1"/>
    <w:rsid w:val="009B609A"/>
    <w:rsid w:val="009C33B9"/>
    <w:rsid w:val="009D1B45"/>
    <w:rsid w:val="009D5DD1"/>
    <w:rsid w:val="009E10E7"/>
    <w:rsid w:val="009E32EA"/>
    <w:rsid w:val="009E4A27"/>
    <w:rsid w:val="009F28B1"/>
    <w:rsid w:val="009F3825"/>
    <w:rsid w:val="00A02DE1"/>
    <w:rsid w:val="00A04C96"/>
    <w:rsid w:val="00A120C4"/>
    <w:rsid w:val="00A26722"/>
    <w:rsid w:val="00A33627"/>
    <w:rsid w:val="00A43DB8"/>
    <w:rsid w:val="00A45C31"/>
    <w:rsid w:val="00A56CA5"/>
    <w:rsid w:val="00A701F1"/>
    <w:rsid w:val="00A76F63"/>
    <w:rsid w:val="00A86ACF"/>
    <w:rsid w:val="00AB0865"/>
    <w:rsid w:val="00AB2DAD"/>
    <w:rsid w:val="00AB5ED5"/>
    <w:rsid w:val="00AB6F72"/>
    <w:rsid w:val="00AC424C"/>
    <w:rsid w:val="00AD07CC"/>
    <w:rsid w:val="00AD1169"/>
    <w:rsid w:val="00AD778F"/>
    <w:rsid w:val="00B12BC7"/>
    <w:rsid w:val="00B15A27"/>
    <w:rsid w:val="00B22CB3"/>
    <w:rsid w:val="00B239D2"/>
    <w:rsid w:val="00B27E34"/>
    <w:rsid w:val="00B312A6"/>
    <w:rsid w:val="00B40020"/>
    <w:rsid w:val="00B4466E"/>
    <w:rsid w:val="00B44AD5"/>
    <w:rsid w:val="00B4691D"/>
    <w:rsid w:val="00B46F91"/>
    <w:rsid w:val="00B5404C"/>
    <w:rsid w:val="00B54231"/>
    <w:rsid w:val="00B544E8"/>
    <w:rsid w:val="00B573D0"/>
    <w:rsid w:val="00B659B8"/>
    <w:rsid w:val="00B75544"/>
    <w:rsid w:val="00B75C5C"/>
    <w:rsid w:val="00B814F3"/>
    <w:rsid w:val="00B91607"/>
    <w:rsid w:val="00B94E3A"/>
    <w:rsid w:val="00B967F6"/>
    <w:rsid w:val="00BA399C"/>
    <w:rsid w:val="00BA7033"/>
    <w:rsid w:val="00BB4CA9"/>
    <w:rsid w:val="00BB6C5D"/>
    <w:rsid w:val="00BC3210"/>
    <w:rsid w:val="00BC733E"/>
    <w:rsid w:val="00BD470A"/>
    <w:rsid w:val="00BF01BA"/>
    <w:rsid w:val="00BF2E7A"/>
    <w:rsid w:val="00BF4755"/>
    <w:rsid w:val="00C10857"/>
    <w:rsid w:val="00C121D6"/>
    <w:rsid w:val="00C13127"/>
    <w:rsid w:val="00C14AA7"/>
    <w:rsid w:val="00C25D03"/>
    <w:rsid w:val="00C27152"/>
    <w:rsid w:val="00C4405D"/>
    <w:rsid w:val="00C4490B"/>
    <w:rsid w:val="00C573B1"/>
    <w:rsid w:val="00C71827"/>
    <w:rsid w:val="00CA27A7"/>
    <w:rsid w:val="00CA529D"/>
    <w:rsid w:val="00CA7AB9"/>
    <w:rsid w:val="00CB4ED9"/>
    <w:rsid w:val="00CC69AE"/>
    <w:rsid w:val="00CE4415"/>
    <w:rsid w:val="00CE755A"/>
    <w:rsid w:val="00CF7599"/>
    <w:rsid w:val="00D21716"/>
    <w:rsid w:val="00D31F34"/>
    <w:rsid w:val="00D44631"/>
    <w:rsid w:val="00D53423"/>
    <w:rsid w:val="00D60E5A"/>
    <w:rsid w:val="00D63C1D"/>
    <w:rsid w:val="00D808F5"/>
    <w:rsid w:val="00D918F2"/>
    <w:rsid w:val="00D9592A"/>
    <w:rsid w:val="00D97278"/>
    <w:rsid w:val="00D97BD0"/>
    <w:rsid w:val="00DB0676"/>
    <w:rsid w:val="00DC052D"/>
    <w:rsid w:val="00DD5A70"/>
    <w:rsid w:val="00DD7784"/>
    <w:rsid w:val="00DE3259"/>
    <w:rsid w:val="00DE32DB"/>
    <w:rsid w:val="00DF3E31"/>
    <w:rsid w:val="00E06422"/>
    <w:rsid w:val="00E10C0E"/>
    <w:rsid w:val="00E13517"/>
    <w:rsid w:val="00E20B23"/>
    <w:rsid w:val="00E22628"/>
    <w:rsid w:val="00E42383"/>
    <w:rsid w:val="00E465BB"/>
    <w:rsid w:val="00E57EB7"/>
    <w:rsid w:val="00E621D8"/>
    <w:rsid w:val="00E628BE"/>
    <w:rsid w:val="00E724BB"/>
    <w:rsid w:val="00E7530B"/>
    <w:rsid w:val="00E7754D"/>
    <w:rsid w:val="00E82551"/>
    <w:rsid w:val="00E874A7"/>
    <w:rsid w:val="00E87FC9"/>
    <w:rsid w:val="00E90B45"/>
    <w:rsid w:val="00EA0603"/>
    <w:rsid w:val="00EA5475"/>
    <w:rsid w:val="00EB55B9"/>
    <w:rsid w:val="00EB78FC"/>
    <w:rsid w:val="00EC0994"/>
    <w:rsid w:val="00EC3B98"/>
    <w:rsid w:val="00EC70F6"/>
    <w:rsid w:val="00ED12C7"/>
    <w:rsid w:val="00ED3C84"/>
    <w:rsid w:val="00ED4109"/>
    <w:rsid w:val="00EE0F18"/>
    <w:rsid w:val="00EE4223"/>
    <w:rsid w:val="00EE46D6"/>
    <w:rsid w:val="00EE55FA"/>
    <w:rsid w:val="00EF19EE"/>
    <w:rsid w:val="00EF1BBE"/>
    <w:rsid w:val="00F14AEB"/>
    <w:rsid w:val="00F254DA"/>
    <w:rsid w:val="00F5002B"/>
    <w:rsid w:val="00F616E4"/>
    <w:rsid w:val="00F97618"/>
    <w:rsid w:val="00F976B5"/>
    <w:rsid w:val="00FA1E98"/>
    <w:rsid w:val="00FB4930"/>
    <w:rsid w:val="00FC084E"/>
    <w:rsid w:val="00FC540F"/>
    <w:rsid w:val="00FD360A"/>
    <w:rsid w:val="00FD626C"/>
    <w:rsid w:val="00FE52D2"/>
    <w:rsid w:val="00FF4363"/>
    <w:rsid w:val="00FF543B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69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2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7DDBC-B33A-45B5-B269-EC8FC0607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2915</properties:Characters>
  <properties:Lines>131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PEVEC PROIZVODNJA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2019-04-03T09:15:00Z</dcterms:created>
  <dc:creator>Korisnik</dc:creator>
  <cp:keywords/>
  <cp:lastModifiedBy>Vesna Dragišić</cp:lastModifiedBy>
  <cp:lastPrinted>2019-04-01T08:36:00Z</cp:lastPrinted>
  <dcterms:modified xmlns:xsi="http://www.w3.org/2001/XMLSchema-instance" xsi:type="dcterms:W3CDTF">2019-04-03T09:16:00Z</dcterms:modified>
  <cp:revision>3</cp:revision>
  <dc:subject/>
  <dc:title>PEVEC PROIZVODNJA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St-734/2016-23 / Podnesak - Izvješće o financijsko-gospodarskom stanju dužnika (STEČ MASA IZA IGRIŠĆE d.o.o. u stečaju izvješće steč. upravitelja za stečajno ročište 31.03.2019..docx)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