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ae766" w14:paraId="21ae766" w:rsidRDefault="0092599B" w:rsidP="00AF68FE" w:rsidR="009D3FFD" w:rsidRPr="00CE67FC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="00B11D83">
        <w:rPr>
          <w:rFonts w:hAnsi="Times New Roman" w:ascii="Times New Roman"/>
          <w:sz w:val="24"/>
          <w:szCs w:val="24"/>
          <w:lang w:val="pl-PL"/>
        </w:rPr>
        <w:t>52.</w:t>
      </w:r>
      <w:r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605E90">
        <w:rPr>
          <w:rFonts w:hAnsi="Times New Roman" w:ascii="Times New Roman"/>
          <w:sz w:val="24"/>
          <w:szCs w:val="24"/>
          <w:lang w:val="pl-PL"/>
        </w:rPr>
        <w:t>15</w:t>
      </w:r>
      <w:r w:rsidR="003F23B3">
        <w:rPr>
          <w:rFonts w:hAnsi="Times New Roman" w:ascii="Times New Roman"/>
          <w:sz w:val="24"/>
          <w:szCs w:val="24"/>
          <w:lang w:val="pl-PL"/>
        </w:rPr>
        <w:t>/1</w:t>
      </w:r>
      <w:r w:rsidR="00605E90">
        <w:rPr>
          <w:rFonts w:hAnsi="Times New Roman" w:ascii="Times New Roman"/>
          <w:sz w:val="24"/>
          <w:szCs w:val="24"/>
          <w:lang w:val="pl-PL"/>
        </w:rPr>
        <w:t>6</w:t>
      </w:r>
      <w:r w:rsidR="009E693F">
        <w:rPr>
          <w:rFonts w:hAnsi="Times New Roman" w:ascii="Times New Roman"/>
          <w:sz w:val="24"/>
          <w:szCs w:val="24"/>
          <w:lang w:val="pl-PL"/>
        </w:rPr>
        <w:t>-</w:t>
      </w:r>
      <w:r w:rsidR="00605E90">
        <w:rPr>
          <w:rFonts w:hAnsi="Times New Roman" w:ascii="Times New Roman"/>
          <w:sz w:val="24"/>
          <w:szCs w:val="24"/>
          <w:lang w:val="pl-PL"/>
        </w:rPr>
        <w:t>7</w:t>
      </w:r>
    </w:p>
    <w:p w:rsidRDefault="00AF68FE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8E29D4" w:rsidR="00847C7F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 I M E  R E P U B L I K E  H R V A T S K E</w:t>
      </w:r>
    </w:p>
    <w:p w:rsidRDefault="008E29D4" w:rsidP="008E29D4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R="00DE119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Ljiljani Tomić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kao stečajnom sucu po 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predlagatelja Financijska agencija, RC Zagreb, Podružnica Zagreb, Trg svibanjskih žrtava 1995. 1, Zagreb, radi </w:t>
      </w:r>
      <w:r w:rsidR="003F23B3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 </w:t>
      </w:r>
      <w:r w:rsidR="00605E90">
        <w:rPr>
          <w:rFonts w:hAnsi="Times New Roman" w:ascii="Times New Roman"/>
          <w:sz w:val="24"/>
          <w:szCs w:val="24"/>
        </w:rPr>
        <w:t>GMC INTERNATIONAL d.o.o., OIB: 99492911254, Anina 87</w:t>
      </w:r>
      <w:r w:rsidR="001A4DB5">
        <w:rPr>
          <w:rFonts w:hAnsi="Times New Roman" w:ascii="Times New Roman"/>
          <w:sz w:val="24"/>
          <w:szCs w:val="24"/>
        </w:rPr>
        <w:t xml:space="preserve"> </w:t>
      </w:r>
      <w:r w:rsidR="00605E90">
        <w:rPr>
          <w:rFonts w:hAnsi="Times New Roman" w:ascii="Times New Roman"/>
          <w:sz w:val="24"/>
          <w:szCs w:val="24"/>
        </w:rPr>
        <w:t>A, 10000 Zagreb</w:t>
      </w:r>
      <w:r w:rsidR="003F23B3" w:rsidRPr="00EA68D5">
        <w:rPr>
          <w:rFonts w:hAnsi="Times New Roman" w:ascii="Times New Roman"/>
          <w:sz w:val="24"/>
          <w:szCs w:val="24"/>
          <w:lang w:val="hr-HR"/>
        </w:rPr>
        <w:t>,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69DD">
        <w:rPr>
          <w:rFonts w:hAnsi="Times New Roman" w:ascii="Times New Roman"/>
          <w:sz w:val="24"/>
          <w:szCs w:val="24"/>
          <w:lang w:val="hr-HR"/>
        </w:rPr>
        <w:t>02. svibnja 2016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godine,</w:t>
      </w:r>
    </w:p>
    <w:p w:rsidRDefault="008E29D4" w:rsidR="008E29D4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605E90" w:rsidP="00605E90" w:rsidR="00F716A2" w:rsidRPr="00CE67FC">
      <w:pPr>
        <w:tabs>
          <w:tab w:pos="2993" w:val="left"/>
        </w:tabs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F716A2" w:rsidP="0036710E" w:rsidR="00F716A2" w:rsidRPr="00CE67FC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</w:t>
      </w:r>
      <w:r w:rsidR="00CC267C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605E90">
        <w:rPr>
          <w:rFonts w:hAnsi="Times New Roman" w:ascii="Times New Roman"/>
          <w:sz w:val="24"/>
          <w:szCs w:val="24"/>
        </w:rPr>
        <w:t>GMC INTERNATIONAL d.o.o., OIB: 99492911254, Anina 87</w:t>
      </w:r>
      <w:r w:rsidR="001A4DB5">
        <w:rPr>
          <w:rFonts w:hAnsi="Times New Roman" w:ascii="Times New Roman"/>
          <w:sz w:val="24"/>
          <w:szCs w:val="24"/>
        </w:rPr>
        <w:t xml:space="preserve"> </w:t>
      </w:r>
      <w:r w:rsidR="00605E90">
        <w:rPr>
          <w:rFonts w:hAnsi="Times New Roman" w:ascii="Times New Roman"/>
          <w:sz w:val="24"/>
          <w:szCs w:val="24"/>
        </w:rPr>
        <w:t>A, 10000 Zagreb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>.</w:t>
      </w:r>
      <w:r w:rsidR="006F1C3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632A6" w:rsidP="005D2474" w:rsidR="00E632A6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P="00EA68D5" w:rsidR="00E632A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Podneskom od </w:t>
      </w:r>
      <w:r w:rsidR="00605E90">
        <w:rPr>
          <w:rFonts w:hAnsi="Times New Roman" w:ascii="Times New Roman"/>
          <w:sz w:val="24"/>
          <w:szCs w:val="24"/>
          <w:lang w:val="hr-HR"/>
        </w:rPr>
        <w:t>04. siječnja</w:t>
      </w:r>
      <w:r w:rsidR="007B7E9B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605E90">
        <w:rPr>
          <w:rFonts w:hAnsi="Times New Roman" w:ascii="Times New Roman"/>
          <w:sz w:val="24"/>
          <w:szCs w:val="24"/>
          <w:lang w:val="hr-HR"/>
        </w:rPr>
        <w:t>6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. godine 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predlagatelj Financijska agencija, RC Zagreb, Podružnica Zagreb, Trg svibanjskih žrtava 1995. 1, Zagreb</w:t>
      </w:r>
      <w:r w:rsidR="00EA68D5">
        <w:rPr>
          <w:rFonts w:hAnsi="Times New Roman" w:ascii="Times New Roman"/>
          <w:sz w:val="24"/>
          <w:szCs w:val="24"/>
          <w:lang w:val="hr-HR"/>
        </w:rPr>
        <w:t>, podnijela je ovom sudu Zahtjev za provedbu skraćenog stečajnog postupka temeljem čl. 444. st. 1. SZ (NN 77/15).</w:t>
      </w:r>
    </w:p>
    <w:p w:rsidRDefault="00EA68D5" w:rsidP="00EA68D5" w:rsidR="00EA68D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Povodom predmetnog Zahtjeva, sud je 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605E90">
        <w:rPr>
          <w:rFonts w:hAnsi="Times New Roman" w:ascii="Times New Roman"/>
          <w:sz w:val="24"/>
          <w:szCs w:val="24"/>
          <w:lang w:val="hr-HR"/>
        </w:rPr>
        <w:t>20. siječnja</w:t>
      </w:r>
      <w:r w:rsidR="00543871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605E90">
        <w:rPr>
          <w:rFonts w:hAnsi="Times New Roman" w:ascii="Times New Roman"/>
          <w:sz w:val="24"/>
          <w:szCs w:val="24"/>
          <w:lang w:val="hr-HR"/>
        </w:rPr>
        <w:t>6</w:t>
      </w:r>
      <w:r w:rsidR="00543871">
        <w:rPr>
          <w:rFonts w:hAnsi="Times New Roman" w:ascii="Times New Roman"/>
          <w:sz w:val="24"/>
          <w:szCs w:val="24"/>
          <w:lang w:val="hr-HR"/>
        </w:rPr>
        <w:t>.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 godine </w:t>
      </w:r>
      <w:r>
        <w:rPr>
          <w:rFonts w:hAnsi="Times New Roman" w:ascii="Times New Roman"/>
          <w:sz w:val="24"/>
          <w:szCs w:val="24"/>
          <w:lang w:val="hr-HR"/>
        </w:rPr>
        <w:t xml:space="preserve">objavio Oglas kojim je (u točki III) pozvao osobe ovlaštene za zastupanje dužnika po zakonu u roku od 15 dana podnijeti sudu javnobilježnički ovjereni popis imovine i obveza na propisanom obrascu, a točkom IV vjerovnike dužnika </w:t>
      </w:r>
      <w:r w:rsidR="006A526D">
        <w:rPr>
          <w:rFonts w:hAnsi="Times New Roman" w:ascii="Times New Roman"/>
          <w:sz w:val="24"/>
          <w:szCs w:val="24"/>
          <w:lang w:val="hr-HR"/>
        </w:rPr>
        <w:t>da u roku od 45 dana od objave O</w:t>
      </w:r>
      <w:r>
        <w:rPr>
          <w:rFonts w:hAnsi="Times New Roman" w:ascii="Times New Roman"/>
          <w:sz w:val="24"/>
          <w:szCs w:val="24"/>
          <w:lang w:val="hr-HR"/>
        </w:rPr>
        <w:t xml:space="preserve">glasa predlože otvaranje stečajnog postupka, te po pozivu suda </w:t>
      </w:r>
      <w:r w:rsidR="00B42363">
        <w:rPr>
          <w:rFonts w:hAnsi="Times New Roman" w:ascii="Times New Roman"/>
          <w:sz w:val="24"/>
          <w:szCs w:val="24"/>
          <w:lang w:val="hr-HR"/>
        </w:rPr>
        <w:t>predujme sredstva za namirenje,</w:t>
      </w:r>
      <w:r w:rsidR="00F2523A" w:rsidRPr="00F2523A">
        <w:rPr>
          <w:rFonts w:hAnsi="Times New Roman" w:ascii="Times New Roman"/>
          <w:szCs w:val="24"/>
          <w:lang w:val="hr-HR"/>
        </w:rPr>
        <w:t xml:space="preserve"> </w:t>
      </w:r>
      <w:r w:rsidR="00F2523A">
        <w:rPr>
          <w:rFonts w:hAnsi="Times New Roman" w:ascii="Times New Roman"/>
          <w:szCs w:val="24"/>
          <w:lang w:val="hr-HR"/>
        </w:rPr>
        <w:t xml:space="preserve">a dužnikove vjerovnike pozvao predložiti otvaranje redovnog stečajnog postupka uz upozorenje o pravnim posljedicama nepodnošenja takovog prijedloga. 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Zaključkom donesenim istog dana </w:t>
      </w:r>
      <w:r w:rsidR="00F2523A">
        <w:rPr>
          <w:rFonts w:hAnsi="Times New Roman" w:ascii="Times New Roman"/>
          <w:sz w:val="24"/>
          <w:szCs w:val="24"/>
          <w:lang w:val="hr-HR"/>
        </w:rPr>
        <w:t xml:space="preserve">sud je </w:t>
      </w:r>
      <w:r w:rsidR="00B42363">
        <w:rPr>
          <w:rFonts w:hAnsi="Times New Roman" w:ascii="Times New Roman"/>
          <w:sz w:val="24"/>
          <w:szCs w:val="24"/>
          <w:lang w:val="hr-HR"/>
        </w:rPr>
        <w:t>pozvao HZMO da u roku od osam dana dostave podatak ima li dužnik zaposlenih osoba.</w:t>
      </w:r>
    </w:p>
    <w:p w:rsidRDefault="00B42363" w:rsidP="00EA68D5" w:rsidR="00E903D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Podneskom od </w:t>
      </w:r>
      <w:r w:rsidR="00605E90">
        <w:rPr>
          <w:rFonts w:hAnsi="Times New Roman" w:ascii="Times New Roman"/>
          <w:sz w:val="24"/>
          <w:szCs w:val="24"/>
          <w:lang w:val="hr-HR"/>
        </w:rPr>
        <w:t>01. veljače</w:t>
      </w:r>
      <w:r w:rsidR="004B69DD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76736C">
        <w:rPr>
          <w:rFonts w:hAnsi="Times New Roman" w:ascii="Times New Roman"/>
          <w:sz w:val="24"/>
          <w:szCs w:val="24"/>
          <w:lang w:val="hr-HR"/>
        </w:rPr>
        <w:t>6</w:t>
      </w:r>
      <w:r>
        <w:rPr>
          <w:rFonts w:hAnsi="Times New Roman" w:ascii="Times New Roman"/>
          <w:sz w:val="24"/>
          <w:szCs w:val="24"/>
          <w:lang w:val="hr-HR"/>
        </w:rPr>
        <w:t>. godine HZMO je obavijestio sud da</w:t>
      </w:r>
      <w:r w:rsidR="00E903D6">
        <w:rPr>
          <w:rFonts w:hAnsi="Times New Roman" w:ascii="Times New Roman"/>
          <w:sz w:val="24"/>
          <w:szCs w:val="24"/>
          <w:lang w:val="hr-HR"/>
        </w:rPr>
        <w:t xml:space="preserve"> dužnik </w:t>
      </w:r>
      <w:r w:rsidR="005464BB">
        <w:rPr>
          <w:rFonts w:hAnsi="Times New Roman" w:ascii="Times New Roman"/>
          <w:sz w:val="24"/>
          <w:szCs w:val="24"/>
          <w:lang w:val="hr-HR"/>
        </w:rPr>
        <w:t>nema</w:t>
      </w:r>
      <w:r w:rsidR="00E903D6">
        <w:rPr>
          <w:rFonts w:hAnsi="Times New Roman" w:ascii="Times New Roman"/>
          <w:sz w:val="24"/>
          <w:szCs w:val="24"/>
          <w:lang w:val="hr-HR"/>
        </w:rPr>
        <w:t xml:space="preserve"> zaposlenih osoba.</w:t>
      </w:r>
    </w:p>
    <w:p w:rsidRDefault="00E73F2D" w:rsidP="00E73F2D" w:rsidR="00E73F2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Podneskom od </w:t>
      </w:r>
      <w:r w:rsidR="00605E90">
        <w:rPr>
          <w:rFonts w:hAnsi="Times New Roman" w:ascii="Times New Roman"/>
          <w:sz w:val="24"/>
          <w:szCs w:val="24"/>
          <w:lang w:val="hr-HR"/>
        </w:rPr>
        <w:t>01. ožujka</w:t>
      </w:r>
      <w:r>
        <w:rPr>
          <w:rFonts w:hAnsi="Times New Roman" w:ascii="Times New Roman"/>
          <w:sz w:val="24"/>
          <w:szCs w:val="24"/>
          <w:lang w:val="hr-HR"/>
        </w:rPr>
        <w:t xml:space="preserve"> 2016 godine Ministarstvo financija, Porezna uprava obavijestila je sud da dužnik ima imovinu, to jest dužnik </w:t>
      </w:r>
      <w:r w:rsidR="00951DE8">
        <w:rPr>
          <w:rFonts w:hAnsi="Times New Roman" w:ascii="Times New Roman"/>
          <w:sz w:val="24"/>
          <w:szCs w:val="24"/>
          <w:lang w:val="hr-HR"/>
        </w:rPr>
        <w:t xml:space="preserve">je vlasnik </w:t>
      </w:r>
      <w:r w:rsidR="00605E90">
        <w:rPr>
          <w:rFonts w:hAnsi="Times New Roman" w:ascii="Times New Roman"/>
          <w:sz w:val="24"/>
          <w:szCs w:val="24"/>
          <w:lang w:val="hr-HR"/>
        </w:rPr>
        <w:t>osobnog automobila marke VOLKSWAGEN CADDY 1.9 SDI, godina proizvodnje 2003., snaga motora 47 kWh.</w:t>
      </w:r>
    </w:p>
    <w:p w:rsidRDefault="001A4DB5" w:rsidP="00E903D6" w:rsidR="0034752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Istim podneskom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 Ministarstvo financija, Porezna uprava </w:t>
      </w:r>
      <w:r w:rsidR="00347528">
        <w:rPr>
          <w:rFonts w:hAnsi="Times New Roman" w:ascii="Times New Roman"/>
          <w:sz w:val="24"/>
          <w:szCs w:val="24"/>
          <w:lang w:val="hr-HR"/>
        </w:rPr>
        <w:t>podnijela je prijedlog za otvaranje stečajnog postupka.</w:t>
      </w:r>
    </w:p>
    <w:p w:rsidRDefault="00743227" w:rsidP="00EA68D5" w:rsidR="00743227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Odredbom čl. 431. SZ regulirano je u st. 1. da ako osobe ovlaštene za zastupanje dužnika po Zakonu u roku od 15 dana ne podnesu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stečajnog postupka, smatrat će se da je dužnik nesposoban za plaćanje. </w:t>
      </w:r>
    </w:p>
    <w:p w:rsidRDefault="00743227" w:rsidP="00743227" w:rsidR="0074322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 xml:space="preserve">Odredbom čl. 433. SZ određeno je da ako nisu ispunjene pretpostavke za istodobno otvaranje i zaključenje skraćenog stečajnog postupka u smislu odredba čl. 431. ovog Zakona sud će obustaviti skraćeni stečajni postupak i odgovarajućom primjenom općih odredbi stečajnog postupka ovog Zakona donijeti rješenje o pokretanju prethodnog postupka, odnosno otvaranju stečajnog postupka. </w:t>
      </w:r>
    </w:p>
    <w:p w:rsidRDefault="00743227" w:rsidP="00743227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Kako nisu ispunjene pretpostavke iz čl. 431. SZ, to je temeljem čl. 433. SZ riješeno kao u Izreci. </w:t>
      </w:r>
    </w:p>
    <w:p w:rsidRDefault="00482B39" w:rsidP="00743227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P="00743227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4B69DD">
        <w:rPr>
          <w:rFonts w:hAnsi="Times New Roman" w:ascii="Times New Roman"/>
          <w:sz w:val="24"/>
          <w:szCs w:val="24"/>
          <w:lang w:val="hr-HR"/>
        </w:rPr>
        <w:t>2. svibnja 2016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716A2" w:rsidR="00F716A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B11D83" w:rsidR="00B11D83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AE09A6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B11D83">
        <w:rPr>
          <w:rFonts w:hAnsi="Times New Roman" w:ascii="Times New Roman"/>
          <w:sz w:val="24"/>
          <w:szCs w:val="24"/>
          <w:lang w:val="hr-HR"/>
        </w:rPr>
        <w:t>Ljiljana Tomić</w:t>
      </w:r>
      <w:r w:rsidR="001A4DB5">
        <w:rPr>
          <w:rFonts w:hAnsi="Times New Roman" w:ascii="Times New Roman"/>
          <w:sz w:val="24"/>
          <w:szCs w:val="24"/>
          <w:lang w:val="hr-HR"/>
        </w:rPr>
        <w:t>, v.r.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rPr>
          <w:rFonts w:hAnsi="Times New Roman" w:ascii="Times New Roman"/>
          <w:sz w:val="24"/>
          <w:szCs w:val="24"/>
          <w:u w:val="single"/>
        </w:rPr>
      </w:pP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82B39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A4DB5" w:rsidP="00111BF6" w:rsidR="001A4DB5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1A4DB5" w:rsidP="00111BF6" w:rsidR="001A4DB5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FC1358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sectPr w:rsidSect="009E693F" w:rsidR="00FC1358" w:rsidRPr="00CE67FC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693F" w:rsidP="009E693F" w:rsidR="009E693F">
      <w:r>
        <w:separator/>
      </w:r>
    </w:p>
  </w:endnote>
  <w:endnote w:id="0" w:type="continuationSeparator">
    <w:p w:rsidRDefault="009E693F" w:rsidP="009E693F" w:rsidR="009E6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693F" w:rsidP="009E693F" w:rsidR="009E693F">
      <w:r>
        <w:separator/>
      </w:r>
    </w:p>
  </w:footnote>
  <w:footnote w:id="0" w:type="continuationSeparator">
    <w:p w:rsidRDefault="009E693F" w:rsidP="009E693F" w:rsidR="009E69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4DB5" w:rsidRPr="001A4DB5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>
          <w:rPr>
            <w:rFonts w:hAnsi="Times New Roman" w:ascii="Times New Roman"/>
            <w:sz w:val="24"/>
            <w:szCs w:val="24"/>
            <w:lang w:val="pl-PL"/>
          </w:rPr>
          <w:t>52.</w:t>
        </w:r>
        <w:r w:rsidRPr="00CE67FC">
          <w:rPr>
            <w:rFonts w:hAnsi="Times New Roman" w:ascii="Times New Roman"/>
            <w:sz w:val="24"/>
            <w:szCs w:val="24"/>
            <w:lang w:val="pl-PL"/>
          </w:rPr>
          <w:t xml:space="preserve"> St-</w:t>
        </w:r>
        <w:r w:rsidR="00605E90">
          <w:rPr>
            <w:rFonts w:hAnsi="Times New Roman" w:ascii="Times New Roman"/>
            <w:sz w:val="24"/>
            <w:szCs w:val="24"/>
            <w:lang w:val="pl-PL"/>
          </w:rPr>
          <w:t>15</w:t>
        </w:r>
        <w:r w:rsidR="004B69DD">
          <w:rPr>
            <w:rFonts w:hAnsi="Times New Roman" w:ascii="Times New Roman"/>
            <w:sz w:val="24"/>
            <w:szCs w:val="24"/>
            <w:lang w:val="pl-PL"/>
          </w:rPr>
          <w:t>/1</w:t>
        </w:r>
        <w:r w:rsidR="00605E90">
          <w:rPr>
            <w:rFonts w:hAnsi="Times New Roman" w:ascii="Times New Roman"/>
            <w:sz w:val="24"/>
            <w:szCs w:val="24"/>
            <w:lang w:val="pl-PL"/>
          </w:rPr>
          <w:t>6</w:t>
        </w:r>
        <w:r>
          <w:rPr>
            <w:rFonts w:hAnsi="Times New Roman" w:ascii="Times New Roman"/>
            <w:sz w:val="24"/>
            <w:szCs w:val="24"/>
            <w:lang w:val="pl-PL"/>
          </w:rPr>
          <w:t>-</w:t>
        </w:r>
        <w:r w:rsidR="00605E90">
          <w:rPr>
            <w:rFonts w:hAnsi="Times New Roman" w:ascii="Times New Roman"/>
            <w:sz w:val="24"/>
            <w:szCs w:val="24"/>
            <w:lang w:val="pl-PL"/>
          </w:rPr>
          <w:t>7</w:t>
        </w:r>
      </w:p>
    </w:sdtContent>
  </w:sdt>
  <w:p w:rsidRDefault="009E693F" w:rsidR="009E69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17FD0"/>
    <w:rsid w:val="00031225"/>
    <w:rsid w:val="000B1246"/>
    <w:rsid w:val="001A4DB5"/>
    <w:rsid w:val="001C52AD"/>
    <w:rsid w:val="00247F03"/>
    <w:rsid w:val="002B0BE3"/>
    <w:rsid w:val="002D26BA"/>
    <w:rsid w:val="002D3117"/>
    <w:rsid w:val="002F7594"/>
    <w:rsid w:val="00347528"/>
    <w:rsid w:val="0036710E"/>
    <w:rsid w:val="003771BF"/>
    <w:rsid w:val="003B6DD2"/>
    <w:rsid w:val="003E130A"/>
    <w:rsid w:val="003F23B3"/>
    <w:rsid w:val="003F2402"/>
    <w:rsid w:val="003F4F0F"/>
    <w:rsid w:val="00482B39"/>
    <w:rsid w:val="0048688E"/>
    <w:rsid w:val="004B69DD"/>
    <w:rsid w:val="004F3825"/>
    <w:rsid w:val="00504EE0"/>
    <w:rsid w:val="005309ED"/>
    <w:rsid w:val="00543871"/>
    <w:rsid w:val="005464BB"/>
    <w:rsid w:val="00547DB9"/>
    <w:rsid w:val="0056275F"/>
    <w:rsid w:val="005650F4"/>
    <w:rsid w:val="005A567D"/>
    <w:rsid w:val="005C613D"/>
    <w:rsid w:val="005D2474"/>
    <w:rsid w:val="00605E90"/>
    <w:rsid w:val="0066340F"/>
    <w:rsid w:val="00685698"/>
    <w:rsid w:val="006A526D"/>
    <w:rsid w:val="006B10A0"/>
    <w:rsid w:val="006C1972"/>
    <w:rsid w:val="006D62B3"/>
    <w:rsid w:val="006D6FE1"/>
    <w:rsid w:val="006F1C32"/>
    <w:rsid w:val="00723B61"/>
    <w:rsid w:val="00735F93"/>
    <w:rsid w:val="00743227"/>
    <w:rsid w:val="0076736C"/>
    <w:rsid w:val="00794387"/>
    <w:rsid w:val="007B7E9B"/>
    <w:rsid w:val="00847C7F"/>
    <w:rsid w:val="00870D95"/>
    <w:rsid w:val="008A43E1"/>
    <w:rsid w:val="008E29D4"/>
    <w:rsid w:val="0092599B"/>
    <w:rsid w:val="009477C3"/>
    <w:rsid w:val="00951DE8"/>
    <w:rsid w:val="0099022B"/>
    <w:rsid w:val="009A7062"/>
    <w:rsid w:val="009D3FFD"/>
    <w:rsid w:val="009D5B72"/>
    <w:rsid w:val="009E5EA8"/>
    <w:rsid w:val="009E693F"/>
    <w:rsid w:val="00A0668D"/>
    <w:rsid w:val="00A348FA"/>
    <w:rsid w:val="00A4175D"/>
    <w:rsid w:val="00A555FC"/>
    <w:rsid w:val="00A63C4A"/>
    <w:rsid w:val="00AD440A"/>
    <w:rsid w:val="00AE09A6"/>
    <w:rsid w:val="00AF2C90"/>
    <w:rsid w:val="00AF49F8"/>
    <w:rsid w:val="00AF68FE"/>
    <w:rsid w:val="00B01B04"/>
    <w:rsid w:val="00B11D83"/>
    <w:rsid w:val="00B363D8"/>
    <w:rsid w:val="00B42363"/>
    <w:rsid w:val="00B51769"/>
    <w:rsid w:val="00B60CE8"/>
    <w:rsid w:val="00B71620"/>
    <w:rsid w:val="00BA5F55"/>
    <w:rsid w:val="00BA7463"/>
    <w:rsid w:val="00C20D5A"/>
    <w:rsid w:val="00C52F95"/>
    <w:rsid w:val="00C53E42"/>
    <w:rsid w:val="00C71C17"/>
    <w:rsid w:val="00CC267C"/>
    <w:rsid w:val="00CE67FC"/>
    <w:rsid w:val="00D345B8"/>
    <w:rsid w:val="00D34839"/>
    <w:rsid w:val="00D56AB9"/>
    <w:rsid w:val="00D75636"/>
    <w:rsid w:val="00DE1196"/>
    <w:rsid w:val="00DF50AC"/>
    <w:rsid w:val="00E03BB9"/>
    <w:rsid w:val="00E146B7"/>
    <w:rsid w:val="00E334C1"/>
    <w:rsid w:val="00E35E95"/>
    <w:rsid w:val="00E632A6"/>
    <w:rsid w:val="00E73F2D"/>
    <w:rsid w:val="00E903D6"/>
    <w:rsid w:val="00EA68D5"/>
    <w:rsid w:val="00F0060C"/>
    <w:rsid w:val="00F05276"/>
    <w:rsid w:val="00F2523A"/>
    <w:rsid w:val="00F716A2"/>
    <w:rsid w:val="00FC1358"/>
    <w:rsid w:val="00FD2049"/>
    <w:rsid w:val="00FF6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A4D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D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4DB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4D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4D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A4DB5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A4D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4D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4DB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4D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4D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A4DB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St-15/2016</izvorni_sadrzaj>
    <derivirana_varijabla naziv="DomainObject.Predmet.OznakaBroj_1">St-15/2016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GMC INTERNATIONAL d.o.o.</izvorni_sadrzaj>
    <derivirana_varijabla naziv="DomainObject.Predmet.ProtustrankaFormated_1">  GMC INTERNATIONAL d.o.o.</derivirana_varijabla>
  </DomainObject.Predmet.ProtustrankaFormated>
  <DomainObject.Predmet.ProtustrankaFormatedOIB>
    <izvorni_sadrzaj>  GMC INTERNATIONAL d.o.o., OIB 99492911254</izvorni_sadrzaj>
    <derivirana_varijabla naziv="DomainObject.Predmet.ProtustrankaFormatedOIB_1">  GMC INTERNATIONAL d.o.o., OIB 99492911254</derivirana_varijabla>
  </DomainObject.Predmet.ProtustrankaFormatedOIB>
  <DomainObject.Predmet.ProtustrankaFormatedWithAdress>
    <izvorni_sadrzaj> GMC INTERNATIONAL d.o.o., Anina 87 A, 10000 Zagreb</izvorni_sadrzaj>
    <derivirana_varijabla naziv="DomainObject.Predmet.ProtustrankaFormatedWithAdress_1"> GMC INTERNATIONAL d.o.o., Anina 87 A, 10000 Zagreb</derivirana_varijabla>
  </DomainObject.Predmet.ProtustrankaFormatedWithAdress>
  <DomainObject.Predmet.ProtustrankaFormatedWithAdressOIB>
    <izvorni_sadrzaj> GMC INTERNATIONAL d.o.o., OIB 99492911254, Anina 87 A, 10000 Zagreb</izvorni_sadrzaj>
    <derivirana_varijabla naziv="DomainObject.Predmet.ProtustrankaFormatedWithAdressOIB_1"> GMC INTERNATIONAL d.o.o., OIB 99492911254, Anina 87 A, 10000 Zagreb</derivirana_varijabla>
  </DomainObject.Predmet.ProtustrankaFormatedWithAdressOIB>
  <DomainObject.Predmet.ProtustrankaWithAdress>
    <izvorni_sadrzaj>GMC INTERNATIONAL d.o.o. Anina 87 A, 10000 Zagreb</izvorni_sadrzaj>
    <derivirana_varijabla naziv="DomainObject.Predmet.ProtustrankaWithAdress_1">GMC INTERNATIONAL d.o.o. Anina 87 A, 10000 Zagreb</derivirana_varijabla>
  </DomainObject.Predmet.ProtustrankaWithAdress>
  <DomainObject.Predmet.ProtustrankaWithAdressOIB>
    <izvorni_sadrzaj>GMC INTERNATIONAL d.o.o., OIB 99492911254, Anina 87 A, 10000 Zagreb</izvorni_sadrzaj>
    <derivirana_varijabla naziv="DomainObject.Predmet.ProtustrankaWithAdressOIB_1">GMC INTERNATIONAL d.o.o., OIB 99492911254, Anina 87 A, 10000 Zagreb</derivirana_varijabla>
  </DomainObject.Predmet.ProtustrankaWithAdressOIB>
  <DomainObject.Predmet.ProtustrankaNazivFormated>
    <izvorni_sadrzaj>GMC INTERNATIONAL d.o.o.</izvorni_sadrzaj>
    <derivirana_varijabla naziv="DomainObject.Predmet.ProtustrankaNazivFormated_1">GMC INTERNATIONAL d.o.o.</derivirana_varijabla>
  </DomainObject.Predmet.ProtustrankaNazivFormated>
  <DomainObject.Predmet.ProtustrankaNazivFormatedOIB>
    <izvorni_sadrzaj>GMC INTERNATIONAL d.o.o., OIB 99492911254</izvorni_sadrzaj>
    <derivirana_varijabla naziv="DomainObject.Predmet.ProtustrankaNazivFormatedOIB_1">GMC INTERNATIONAL d.o.o., OIB 99492911254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GMC INTERNATIONAL d.o.o.</item>
    </izvorni_sadrzaj>
    <derivirana_varijabla naziv="DomainObject.Predmet.ProtuStrankaListFormated_1">
      <item>GMC INTERNATIONAL d.o.o.</item>
    </derivirana_varijabla>
  </DomainObject.Predmet.ProtuStrankaListFormated>
  <DomainObject.Predmet.ProtuStrankaListFormatedOIB>
    <izvorni_sadrzaj>
      <item>GMC INTERNATIONAL d.o.o., OIB 99492911254</item>
    </izvorni_sadrzaj>
    <derivirana_varijabla naziv="DomainObject.Predmet.ProtuStrankaListFormatedOIB_1">
      <item>GMC INTERNATIONAL d.o.o., OIB 99492911254</item>
    </derivirana_varijabla>
  </DomainObject.Predmet.ProtuStrankaListFormatedOIB>
  <DomainObject.Predmet.ProtuStrankaListFormatedWithAdress>
    <izvorni_sadrzaj>
      <item>GMC INTERNATIONAL d.o.o., Anina 87 A, 10000 Zagreb</item>
    </izvorni_sadrzaj>
    <derivirana_varijabla naziv="DomainObject.Predmet.ProtuStrankaListFormatedWithAdress_1">
      <item>GMC INTERNATIONAL d.o.o., Anina 87 A, 10000 Zagreb</item>
    </derivirana_varijabla>
  </DomainObject.Predmet.ProtuStrankaListFormatedWithAdress>
  <DomainObject.Predmet.ProtuStrankaListFormatedWithAdressOIB>
    <izvorni_sadrzaj>
      <item>GMC INTERNATIONAL d.o.o., OIB 99492911254, Anina 87 A, 10000 Zagreb</item>
    </izvorni_sadrzaj>
    <derivirana_varijabla naziv="DomainObject.Predmet.ProtuStrankaListFormatedWithAdressOIB_1">
      <item>GMC INTERNATIONAL d.o.o., OIB 99492911254, Anina 87 A, 10000 Zagreb</item>
    </derivirana_varijabla>
  </DomainObject.Predmet.ProtuStrankaListFormatedWithAdressOIB>
  <DomainObject.Predmet.ProtuStrankaListNazivFormated>
    <izvorni_sadrzaj>
      <item>GMC INTERNATIONAL d.o.o.</item>
    </izvorni_sadrzaj>
    <derivirana_varijabla naziv="DomainObject.Predmet.ProtuStrankaListNazivFormated_1">
      <item>GMC INTERNATIONAL d.o.o.</item>
    </derivirana_varijabla>
  </DomainObject.Predmet.ProtuStrankaListNazivFormated>
  <DomainObject.Predmet.ProtuStrankaListNazivFormatedOIB>
    <izvorni_sadrzaj>
      <item>GMC INTERNATIONAL d.o.o., OIB 99492911254</item>
    </izvorni_sadrzaj>
    <derivirana_varijabla naziv="DomainObject.Predmet.ProtuStrankaListNazivFormatedOIB_1">
      <item>GMC INTERNATIONAL d.o.o., OIB 99492911254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GMC INTERNATIONAL d.o.o.</izvorni_sadrzaj>
    <derivirana_varijabla naziv="DomainObject.Predmet.ProtustrankaIDrugi_1">GMC INTERNATIONAL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GMC INTERNATIONAL d.o.o., OIB 99492911254, Anina 87 A, 10000 Zagreb</izvorni_sadrzaj>
    <derivirana_varijabla naziv="DomainObject.Predmet.ProtustrankaIDrugiAdressOIB_1">GMC INTERNATIONAL d.o.o., OIB 99492911254, Anina 87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GMC INTERNATIONAL d.o.o.</item>
    </izvorni_sadrzaj>
    <derivirana_varijabla naziv="DomainObject.Predmet.SudioniciListNaziv_1">
      <item>FINA Regionalni centar Zagreb</item>
      <item>GMC INTERNATIONAL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GMC INTERNATIONAL d.o.o., OIB 99492911254, Anina 87 A,10000 Zagreb</item>
    </izvorni_sadrzaj>
    <derivirana_varijabla naziv="DomainObject.Predmet.SudioniciListAdressOIB_1">
      <item>FINA Regionalni centar Zagreb, OIB 85821130368, Trg svibanjskih žrtava 1995. 1,10000 Zagreb</item>
      <item>GMC INTERNATIONAL d.o.o., OIB 99492911254, Anina 87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99492911254</item>
    </izvorni_sadrzaj>
    <derivirana_varijabla naziv="DomainObject.Predmet.SudioniciListNazivOIB_1">
      <item>, OIB 85821130368</item>
      <item>, OIB 99492911254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515</properties:Words>
  <properties:Characters>2755</properties:Characters>
  <properties:Lines>72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2016-04-29T09:29:00Z</dcterms:created>
  <dc:creator>MINISTARSTVO PRAVOSUĐA</dc:creator>
  <cp:lastModifiedBy>Tamara Hržić</cp:lastModifiedBy>
  <cp:lastPrinted>2016-05-02T08:33:00Z</cp:lastPrinted>
  <dcterms:modified xmlns:xsi="http://www.w3.org/2001/XMLSchema-instance" xsi:type="dcterms:W3CDTF">2016-05-02T08:34:00Z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