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AC27BD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AC27BD">
              <w:rPr>
                <w:noProof/>
                <w:sz w:val="24"/>
              </w:rPr>
              <w:t>1188/2017</w:t>
            </w:r>
          </w:p>
        </w:tc>
      </w:tr>
    </w:tbl>
    <w:p w14:textId="50e56fb" w14:paraId="50e56fb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0F09E0">
        <w:t>SPUNKY j.d.o.o., OIB: 74705506714, Trogir, Ulica kralja Tomislava 1A</w:t>
      </w:r>
      <w:r>
        <w:t xml:space="preserve">, </w:t>
      </w:r>
      <w:r w:rsidR="0098194D">
        <w:t>4. travnja 2018</w:t>
      </w:r>
      <w:r>
        <w:t>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0F09E0" w:rsidRPr="000F09E0">
        <w:t>SPUNKY j.d.o.o., OIB: 74705506714, Trogir, Ulica kralja Tomislava 1A</w:t>
      </w:r>
      <w:r w:rsidR="0098194D">
        <w:t xml:space="preserve">, </w:t>
      </w:r>
      <w:r>
        <w:t xml:space="preserve">na dan </w:t>
      </w:r>
      <w:r w:rsidR="000F09E0">
        <w:t>19. prosinca 2017</w:t>
      </w:r>
      <w:r w:rsidR="0098194D">
        <w:t>.</w:t>
      </w:r>
      <w:r>
        <w:t xml:space="preserve">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7827E6">
        <w:t>12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7F39BC">
        <w:t xml:space="preserve">od </w:t>
      </w:r>
      <w:r w:rsidR="000F09E0">
        <w:t>13.707,65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</w:t>
      </w:r>
      <w:r w:rsidR="0098194D">
        <w:t>4. travnja 2018</w:t>
      </w:r>
      <w:r w:rsidR="00ED1322">
        <w:t>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FC3971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4A67"/>
    <w:rsid w:val="00085E7C"/>
    <w:rsid w:val="000B4D96"/>
    <w:rsid w:val="000D5416"/>
    <w:rsid w:val="000D7B1A"/>
    <w:rsid w:val="000E6D83"/>
    <w:rsid w:val="000F09E0"/>
    <w:rsid w:val="001700A0"/>
    <w:rsid w:val="001D0CC5"/>
    <w:rsid w:val="0026385E"/>
    <w:rsid w:val="00377C99"/>
    <w:rsid w:val="003C2F22"/>
    <w:rsid w:val="00417EA6"/>
    <w:rsid w:val="004A47C9"/>
    <w:rsid w:val="0060211C"/>
    <w:rsid w:val="00640CF4"/>
    <w:rsid w:val="0071519E"/>
    <w:rsid w:val="00751BA8"/>
    <w:rsid w:val="00781AFF"/>
    <w:rsid w:val="007827E6"/>
    <w:rsid w:val="007A6838"/>
    <w:rsid w:val="007B3B5F"/>
    <w:rsid w:val="007D0BC0"/>
    <w:rsid w:val="007F39BC"/>
    <w:rsid w:val="007F7A84"/>
    <w:rsid w:val="00814EDB"/>
    <w:rsid w:val="00815142"/>
    <w:rsid w:val="00853B3E"/>
    <w:rsid w:val="0098194D"/>
    <w:rsid w:val="00981D37"/>
    <w:rsid w:val="00987BA3"/>
    <w:rsid w:val="00A51DE9"/>
    <w:rsid w:val="00A52571"/>
    <w:rsid w:val="00AC27BD"/>
    <w:rsid w:val="00B46C21"/>
    <w:rsid w:val="00B554BD"/>
    <w:rsid w:val="00B7506F"/>
    <w:rsid w:val="00C70344"/>
    <w:rsid w:val="00D8632A"/>
    <w:rsid w:val="00DC527E"/>
    <w:rsid w:val="00DD0D50"/>
    <w:rsid w:val="00E6798D"/>
    <w:rsid w:val="00EB1F31"/>
    <w:rsid w:val="00EB6A52"/>
    <w:rsid w:val="00ED1322"/>
    <w:rsid w:val="00F2599E"/>
    <w:rsid w:val="00F73D4A"/>
    <w:rsid w:val="00FC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97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97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97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97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97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97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St-1188/2017</izvorni_sadrzaj>
    <derivirana_varijabla naziv="DomainObject.Predmet.OznakaBroj_1">St-1188/2017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SPUNKY j.d.o.o. za turizam i ugostiteljstvo</izvorni_sadrzaj>
    <derivirana_varijabla naziv="DomainObject.Predmet.ProtustrankaFormated_1">  SPUNKY j.d.o.o. za turizam i ugostiteljstvo</derivirana_varijabla>
  </DomainObject.Predmet.ProtustrankaFormated>
  <DomainObject.Predmet.ProtustrankaFormatedOIB>
    <izvorni_sadrzaj>  SPUNKY j.d.o.o. za turizam i ugostiteljstvo, OIB 74705506714</izvorni_sadrzaj>
    <derivirana_varijabla naziv="DomainObject.Predmet.ProtustrankaFormatedOIB_1">  SPUNKY j.d.o.o. za turizam i ugostiteljstvo, OIB 74705506714</derivirana_varijabla>
  </DomainObject.Predmet.ProtustrankaFormatedOIB>
  <DomainObject.Predmet.ProtustrankaFormatedWithAdress>
    <izvorni_sadrzaj> SPUNKY j.d.o.o. za turizam i ugostiteljstvo, Ulica kralja Tomislava 1 A, 21220 Trogir</izvorni_sadrzaj>
    <derivirana_varijabla naziv="DomainObject.Predmet.ProtustrankaFormatedWithAdress_1"> SPUNKY j.d.o.o. za turizam i ugostiteljstvo, Ulica kralja Tomislava 1 A, 21220 Trogir</derivirana_varijabla>
  </DomainObject.Predmet.ProtustrankaFormatedWithAdress>
  <DomainObject.Predmet.ProtustrankaFormatedWithAdressOIB>
    <izvorni_sadrzaj> SPUNKY j.d.o.o. za turizam i ugostiteljstvo, OIB 74705506714, Ulica kralja Tomislava 1 A, 21220 Trogir</izvorni_sadrzaj>
    <derivirana_varijabla naziv="DomainObject.Predmet.ProtustrankaFormatedWithAdressOIB_1"> SPUNKY j.d.o.o. za turizam i ugostiteljstvo, OIB 74705506714, Ulica kralja Tomislava 1 A, 21220 Trogir</derivirana_varijabla>
  </DomainObject.Predmet.ProtustrankaFormatedWithAdressOIB>
  <DomainObject.Predmet.ProtustrankaWithAdress>
    <izvorni_sadrzaj>SPUNKY j.d.o.o. za turizam i ugostiteljstvo Ulica kralja Tomislava 1 A, 21220 Trogir</izvorni_sadrzaj>
    <derivirana_varijabla naziv="DomainObject.Predmet.ProtustrankaWithAdress_1">SPUNKY j.d.o.o. za turizam i ugostiteljstvo Ulica kralja Tomislava 1 A, 21220 Trogir</derivirana_varijabla>
  </DomainObject.Predmet.ProtustrankaWithAdress>
  <DomainObject.Predmet.ProtustrankaWithAdressOIB>
    <izvorni_sadrzaj>SPUNKY j.d.o.o. za turizam i ugostiteljstvo, OIB 74705506714, Ulica kralja Tomislava 1 A, 21220 Trogir</izvorni_sadrzaj>
    <derivirana_varijabla naziv="DomainObject.Predmet.ProtustrankaWithAdressOIB_1">SPUNKY j.d.o.o. za turizam i ugostiteljstvo, OIB 74705506714, Ulica kralja Tomislava 1 A, 21220 Trogir</derivirana_varijabla>
  </DomainObject.Predmet.ProtustrankaWithAdressOIB>
  <DomainObject.Predmet.ProtustrankaNazivFormated>
    <izvorni_sadrzaj>SPUNKY j.d.o.o. za turizam i ugostiteljstvo</izvorni_sadrzaj>
    <derivirana_varijabla naziv="DomainObject.Predmet.ProtustrankaNazivFormated_1">SPUNKY j.d.o.o. za turizam i ugostiteljstvo</derivirana_varijabla>
  </DomainObject.Predmet.ProtustrankaNazivFormated>
  <DomainObject.Predmet.ProtustrankaNazivFormatedOIB>
    <izvorni_sadrzaj>SPUNKY j.d.o.o. za turizam i ugostiteljstvo, OIB 74705506714</izvorni_sadrzaj>
    <derivirana_varijabla naziv="DomainObject.Predmet.ProtustrankaNazivFormatedOIB_1">SPUNKY j.d.o.o. za turizam i ugostiteljstvo, OIB 74705506714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13707.65</izvorni_sadrzaj>
    <derivirana_varijabla naziv="DomainObject.Predmet.TrenutnaVrijednost_1">13707.65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SPUNKY j.d.o.o. za turizam i ugostiteljstvo</item>
    </izvorni_sadrzaj>
    <derivirana_varijabla naziv="DomainObject.Predmet.ProtuStrankaListFormated_1">
      <item>SPUNKY j.d.o.o. za turizam i ugostiteljstvo</item>
    </derivirana_varijabla>
  </DomainObject.Predmet.ProtuStrankaListFormated>
  <DomainObject.Predmet.ProtuStrankaListFormatedOIB>
    <izvorni_sadrzaj>
      <item>SPUNKY j.d.o.o. za turizam i ugostiteljstvo, OIB 74705506714</item>
    </izvorni_sadrzaj>
    <derivirana_varijabla naziv="DomainObject.Predmet.ProtuStrankaListFormatedOIB_1">
      <item>SPUNKY j.d.o.o. za turizam i ugostiteljstvo, OIB 74705506714</item>
    </derivirana_varijabla>
  </DomainObject.Predmet.ProtuStrankaListFormatedOIB>
  <DomainObject.Predmet.ProtuStrankaListFormatedWithAdress>
    <izvorni_sadrzaj>
      <item>SPUNKY j.d.o.o. za turizam i ugostiteljstvo, Ulica kralja Tomislava 1 A, 21220 Trogir</item>
    </izvorni_sadrzaj>
    <derivirana_varijabla naziv="DomainObject.Predmet.ProtuStrankaListFormatedWithAdress_1">
      <item>SPUNKY j.d.o.o. za turizam i ugostiteljstvo, Ulica kralja Tomislava 1 A, 21220 Trogir</item>
    </derivirana_varijabla>
  </DomainObject.Predmet.ProtuStrankaListFormatedWithAdress>
  <DomainObject.Predmet.ProtuStrankaListFormatedWithAdressOIB>
    <izvorni_sadrzaj>
      <item>SPUNKY j.d.o.o. za turizam i ugostiteljstvo, OIB 74705506714, Ulica kralja Tomislava 1 A, 21220 Trogir</item>
    </izvorni_sadrzaj>
    <derivirana_varijabla naziv="DomainObject.Predmet.ProtuStrankaListFormatedWithAdressOIB_1">
      <item>SPUNKY j.d.o.o. za turizam i ugostiteljstvo, OIB 74705506714, Ulica kralja Tomislava 1 A, 21220 Trogir</item>
    </derivirana_varijabla>
  </DomainObject.Predmet.ProtuStrankaListFormatedWithAdressOIB>
  <DomainObject.Predmet.ProtuStrankaListNazivFormated>
    <izvorni_sadrzaj>
      <item>SPUNKY j.d.o.o. za turizam i ugostiteljstvo</item>
    </izvorni_sadrzaj>
    <derivirana_varijabla naziv="DomainObject.Predmet.ProtuStrankaListNazivFormated_1">
      <item>SPUNKY j.d.o.o. za turizam i ugostiteljstvo</item>
    </derivirana_varijabla>
  </DomainObject.Predmet.ProtuStrankaListNazivFormated>
  <DomainObject.Predmet.ProtuStrankaListNazivFormatedOIB>
    <izvorni_sadrzaj>
      <item>SPUNKY j.d.o.o. za turizam i ugostiteljstvo, OIB 74705506714</item>
    </izvorni_sadrzaj>
    <derivirana_varijabla naziv="DomainObject.Predmet.ProtuStrankaListNazivFormatedOIB_1">
      <item>SPUNKY j.d.o.o. za turizam i ugostiteljstvo, OIB 74705506714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SPUNKY j.d.o.o. za turizam i ugostiteljstvo</izvorni_sadrzaj>
    <derivirana_varijabla naziv="DomainObject.Predmet.ProtustrankaIDrugi_1">SPUNKY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SPUNKY j.d.o.o. za turizam i ugostiteljstvo, OIB 74705506714, Ulica kralja Tomislava 1 A, 21220 Trogir</izvorni_sadrzaj>
    <derivirana_varijabla naziv="DomainObject.Predmet.ProtustrankaIDrugiAdressOIB_1">SPUNKY j.d.o.o. za turizam i ugostiteljstvo, OIB 74705506714, Ulica kralja Tomislava 1 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SPUNKY j.d.o.o. za turizam i ugostiteljstvo</item>
      <item>FINANCIJSKA AGENCIJA, RC SPLIT</item>
    </izvorni_sadrzaj>
    <derivirana_varijabla naziv="DomainObject.Predmet.SudioniciListNaziv_1">
      <item>SPUNKY j.d.o.o. za turizam i ugostiteljstvo</item>
      <item>FINANCIJSKA AGENCIJA, RC SPLIT</item>
    </derivirana_varijabla>
  </DomainObject.Predmet.SudioniciListNaziv>
  <DomainObject.Predmet.SudioniciListAdressOIB>
    <izvorni_sadrzaj>
      <item>SPUNKY j.d.o.o. za turizam i ugostiteljstvo, OIB 74705506714, Ulica kralja Tomislava 1 A,21220 Trogir</item>
      <item>FINANCIJSKA AGENCIJA, RC SPLIT, OIB 85821130368, Mažuranićevo šetalište 24 b,21000 Split</item>
    </izvorni_sadrzaj>
    <derivirana_varijabla naziv="DomainObject.Predmet.SudioniciListAdressOIB_1">
      <item>SPUNKY j.d.o.o. za turizam i ugostiteljstvo, OIB 74705506714, Ulica kralja Tomislava 1 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74705506714</item>
      <item>, OIB 85821130368</item>
    </izvorni_sadrzaj>
    <derivirana_varijabla naziv="DomainObject.Predmet.SudioniciListNazivOIB_1">
      <item>, OIB 74705506714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1822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2018-04-04T07:03:00Z</dcterms:created>
  <dc:creator>Katarina Mikulić</dc:creator>
  <cp:lastModifiedBy>Ana Golub Gruić</cp:lastModifiedBy>
  <cp:lastPrinted>2018-04-04T07:05:00Z</cp:lastPrinted>
  <dcterms:modified xmlns:xsi="http://www.w3.org/2001/XMLSchema-instance" xsi:type="dcterms:W3CDTF">2018-04-04T08:13:00Z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(St-1188-2017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