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08d0" w14:paraId="e3908d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31A26">
        <w:t>EGI d.o.o., Vukovarska 107D, Split, OIB: 16961763468</w:t>
      </w:r>
      <w:r>
        <w:rPr>
          <w:lang w:val="hr-HR"/>
        </w:rPr>
        <w:t xml:space="preserve">, dana </w:t>
      </w:r>
      <w:r w:rsidR="00AC10FB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31A26">
        <w:t>EGI d.o.o., Vukovarska 107D, Split, OIB: 16961763468</w:t>
      </w:r>
      <w:r w:rsidR="0094387B">
        <w:t xml:space="preserve"> </w:t>
      </w:r>
      <w:r>
        <w:rPr>
          <w:lang w:val="hr-HR"/>
        </w:rPr>
        <w:t xml:space="preserve">na dan </w:t>
      </w:r>
      <w:r w:rsidR="00C31A26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31A26">
        <w:rPr>
          <w:lang w:val="hr-HR"/>
        </w:rPr>
        <w:t>923,00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C10FB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36F5A" w:rsidR="00473132">
    <w:pPr>
      <w:pStyle w:val="Zaglavlje"/>
      <w:jc w:val="center"/>
    </w:pPr>
  </w:p>
  <w:p w:rsidRDefault="00336F5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31A26">
      <w:t>409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36F5A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A51DE9"/>
    <w:rsid w:val="00AC10FB"/>
    <w:rsid w:val="00B7506F"/>
    <w:rsid w:val="00C31A26"/>
    <w:rsid w:val="00CE118B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EGI d.o.o. za proizvodnju, trgovinu i građevinarstvo</izvorni_sadrzaj>
    <derivirana_varijabla naziv="DomainObject.Predmet.ProtustrankaFormated_1">  EGI d.o.o. za proizvodnju, trgovinu i građevinarstvo</derivirana_varijabla>
  </DomainObject.Predmet.ProtustrankaFormated>
  <DomainObject.Predmet.ProtustrankaFormatedOIB>
    <izvorni_sadrzaj>  EGI d.o.o. za proizvodnju, trgovinu i građevinarstvo, OIB 16961763468</izvorni_sadrzaj>
    <derivirana_varijabla naziv="DomainObject.Predmet.ProtustrankaFormatedOIB_1">  EGI d.o.o. za proizvodnju, trgovinu i građevinarstvo, OIB 16961763468</derivirana_varijabla>
  </DomainObject.Predmet.ProtustrankaFormatedOIB>
  <DomainObject.Predmet.ProtustrankaFormatedWithAdress>
    <izvorni_sadrzaj> EGI d.o.o. za proizvodnju, trgovinu i građevinarstvo, Vukovarska 107/D, 21000 Split</izvorni_sadrzaj>
    <derivirana_varijabla naziv="DomainObject.Predmet.ProtustrankaFormatedWithAdress_1"> EGI d.o.o. za proizvodnju, trgovinu i građevinarstvo, Vukovarska 107/D, 21000 Split</derivirana_varijabla>
  </DomainObject.Predmet.ProtustrankaFormatedWithAdress>
  <DomainObject.Predmet.ProtustrankaFormatedWithAdressOIB>
    <izvorni_sadrzaj> EGI d.o.o. za proizvodnju, trgovinu i građevinarstvo, OIB 16961763468, Vukovarska 107/D, 21000 Split</izvorni_sadrzaj>
    <derivirana_varijabla naziv="DomainObject.Predmet.ProtustrankaFormatedWithAdressOIB_1"> EGI d.o.o. za proizvodnju, trgovinu i građevinarstvo, OIB 16961763468, Vukovarska 107/D, 21000 Split</derivirana_varijabla>
  </DomainObject.Predmet.ProtustrankaFormatedWithAdressOIB>
  <DomainObject.Predmet.ProtustrankaWithAdress>
    <izvorni_sadrzaj>EGI d.o.o. za proizvodnju, trgovinu i građevinarstvo Vukovarska 107/D, 21000 Split</izvorni_sadrzaj>
    <derivirana_varijabla naziv="DomainObject.Predmet.ProtustrankaWithAdress_1">EGI d.o.o. za proizvodnju, trgovinu i građevinarstvo Vukovarska 107/D, 21000 Split</derivirana_varijabla>
  </DomainObject.Predmet.ProtustrankaWithAdress>
  <DomainObject.Predmet.ProtustrankaWithAdressOIB>
    <izvorni_sadrzaj>EGI d.o.o. za proizvodnju, trgovinu i građevinarstvo, OIB 16961763468, Vukovarska 107/D, 21000 Split</izvorni_sadrzaj>
    <derivirana_varijabla naziv="DomainObject.Predmet.ProtustrankaWithAdressOIB_1">EGI d.o.o. za proizvodnju, trgovinu i građevinarstvo, OIB 16961763468, Vukovarska 107/D, 21000 Split</derivirana_varijabla>
  </DomainObject.Predmet.ProtustrankaWithAdressOIB>
  <DomainObject.Predmet.ProtustrankaNazivFormated>
    <izvorni_sadrzaj>EGI d.o.o. za proizvodnju, trgovinu i građevinarstvo</izvorni_sadrzaj>
    <derivirana_varijabla naziv="DomainObject.Predmet.ProtustrankaNazivFormated_1">EGI d.o.o. za proizvodnju, trgovinu i građevinarstvo</derivirana_varijabla>
  </DomainObject.Predmet.ProtustrankaNazivFormated>
  <DomainObject.Predmet.ProtustrankaNazivFormatedOIB>
    <izvorni_sadrzaj>EGI d.o.o. za proizvodnju, trgovinu i građevinarstvo, OIB 16961763468</izvorni_sadrzaj>
    <derivirana_varijabla naziv="DomainObject.Predmet.ProtustrankaNazivFormatedOIB_1">EGI d.o.o. za proizvodnju, trgovinu i građevinarstvo, OIB 16961763468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923.00</izvorni_sadrzaj>
    <derivirana_varijabla naziv="DomainObject.Predmet.TrenutnaVrijednost_1">923.00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EGI d.o.o. za proizvodnju, trgovinu i građevinarstvo</item>
    </izvorni_sadrzaj>
    <derivirana_varijabla naziv="DomainObject.Predmet.ProtuStrankaListFormated_1">
      <item>EGI d.o.o. za proizvodnju, trgovinu i građevinarstvo</item>
    </derivirana_varijabla>
  </DomainObject.Predmet.ProtuStrankaListFormated>
  <DomainObject.Predmet.ProtuStrankaListFormatedOIB>
    <izvorni_sadrzaj>
      <item>EGI d.o.o. za proizvodnju, trgovinu i građevinarstvo, OIB 16961763468</item>
    </izvorni_sadrzaj>
    <derivirana_varijabla naziv="DomainObject.Predmet.ProtuStrankaListFormatedOIB_1">
      <item>EGI d.o.o. za proizvodnju, trgovinu i građevinarstvo, OIB 16961763468</item>
    </derivirana_varijabla>
  </DomainObject.Predmet.ProtuStrankaListFormatedOIB>
  <DomainObject.Predmet.ProtuStrankaListFormatedWithAdress>
    <izvorni_sadrzaj>
      <item>EGI d.o.o. za proizvodnju, trgovinu i građevinarstvo, Vukovarska 107/D, 21000 Split</item>
    </izvorni_sadrzaj>
    <derivirana_varijabla naziv="DomainObject.Predmet.ProtuStrankaListFormatedWithAdress_1">
      <item>EGI d.o.o. za proizvodnju, trgovinu i građevinarstvo, Vukovarska 107/D, 21000 Split</item>
    </derivirana_varijabla>
  </DomainObject.Predmet.ProtuStrankaListFormatedWithAdress>
  <DomainObject.Predmet.ProtuStrankaListFormatedWithAdressOIB>
    <izvorni_sadrzaj>
      <item>EGI d.o.o. za proizvodnju, trgovinu i građevinarstvo, OIB 16961763468, Vukovarska 107/D, 21000 Split</item>
    </izvorni_sadrzaj>
    <derivirana_varijabla naziv="DomainObject.Predmet.ProtuStrankaListFormatedWithAdressOIB_1">
      <item>EGI d.o.o. za proizvodnju, trgovinu i građevinarstvo, OIB 16961763468, Vukovarska 107/D, 21000 Split</item>
    </derivirana_varijabla>
  </DomainObject.Predmet.ProtuStrankaListFormatedWithAdressOIB>
  <DomainObject.Predmet.ProtuStrankaListNazivFormated>
    <izvorni_sadrzaj>
      <item>EGI d.o.o. za proizvodnju, trgovinu i građevinarstvo</item>
    </izvorni_sadrzaj>
    <derivirana_varijabla naziv="DomainObject.Predmet.ProtuStrankaListNazivFormated_1">
      <item>EGI d.o.o. za proizvodnju, trgovinu i građevinarstvo</item>
    </derivirana_varijabla>
  </DomainObject.Predmet.ProtuStrankaListNazivFormated>
  <DomainObject.Predmet.ProtuStrankaListNazivFormatedOIB>
    <izvorni_sadrzaj>
      <item>EGI d.o.o. za proizvodnju, trgovinu i građevinarstvo, OIB 16961763468</item>
    </izvorni_sadrzaj>
    <derivirana_varijabla naziv="DomainObject.Predmet.ProtuStrankaListNazivFormatedOIB_1">
      <item>EGI d.o.o. za proizvodnju, trgovinu i građevinarstvo, OIB 16961763468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EGI d.o.o. za proizvodnju, trgovinu i građevinarstvo</izvorni_sadrzaj>
    <derivirana_varijabla naziv="DomainObject.Predmet.ProtustrankaIDrugi_1">EGI d.o.o. za proizvodnju, trgovinu i građevinarstvo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EGI d.o.o. za proizvodnju, trgovinu i građevinarstvo, OIB 16961763468, Vukovarska 107/D, 21000 Split</izvorni_sadrzaj>
    <derivirana_varijabla naziv="DomainObject.Predmet.ProtustrankaIDrugiAdressOIB_1">EGI d.o.o. za proizvodnju, trgovinu i građevinarstvo, OIB 16961763468, Vukovarska 107/D,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EGI d.o.o. za proizvodnju, trgovinu i građevinarstvo</item>
    </izvorni_sadrzaj>
    <derivirana_varijabla naziv="DomainObject.Predmet.SudioniciListNaziv_1">
      <item>FINA SPLIT</item>
      <item>EGI d.o.o. za proizvodnju, trgovinu i građevinarstvo</item>
    </derivirana_varijabla>
  </DomainObject.Predmet.SudioniciListNaziv>
  <DomainObject.Predmet.SudioniciListAdressOIB>
    <izvorni_sadrzaj>
      <item>FINA SPLIT, Mažuranićevo šetalište 24 b,21000 Split</item>
      <item>EGI d.o.o. za proizvodnju, trgovinu i građevinarstvo, OIB 16961763468, Vukovarska 107/D,21000 Split</item>
    </izvorni_sadrzaj>
    <derivirana_varijabla naziv="DomainObject.Predmet.SudioniciListAdressOIB_1">
      <item>FINA SPLIT, Mažuranićevo šetalište 24 b,21000 Split</item>
      <item>EGI d.o.o. za proizvodnju, trgovinu i građevinarstvo, OIB 16961763468, Vukovarska 107/D,21000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16961763468</item>
    </izvorni_sadrzaj>
    <derivirana_varijabla naziv="DomainObject.Predmet.SudioniciListNazivOIB_1">
      <item>, OIB null</item>
      <item>, OIB 16961763468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1711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2016-01-29T13:52:00Z</cp:lastPrinted>
  <dcterms:modified xmlns:xsi="http://www.w3.org/2001/XMLSchema-instance" xsi:type="dcterms:W3CDTF">2016-02-01T08:31:00Z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