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ab42" w14:paraId="307ab42" w:rsidRDefault="00047A8F" w:rsidP="00522A02" w:rsidR="00047A8F">
      <w:pPr>
        <w15:collapsed w:val="false"/>
      </w:pPr>
      <w:bookmarkStart w:name="_GoBack" w:id="0"/>
      <w:bookmarkEnd w:id="0"/>
    </w:p>
    <w:p w:rsidRDefault="00F54779" w:rsidP="00522A02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522A02" w:rsidR="00A55158"/>
    <w:p w:rsidRDefault="00A55158" w:rsidP="00522A02" w:rsidR="00A55158">
      <w:r>
        <w:t>REPUBLIKA HRVATSKA</w:t>
      </w:r>
    </w:p>
    <w:p w:rsidRDefault="00A55158" w:rsidP="00522A02" w:rsidR="00A55158">
      <w:r>
        <w:t>TRGOVAČKI SUD U  OSIJEKU</w:t>
      </w:r>
    </w:p>
    <w:p w:rsidRDefault="00A55158" w:rsidP="00522A02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522A02" w:rsidR="00A55158">
      <w:r>
        <w:t>Trg pobjede 13</w:t>
      </w:r>
    </w:p>
    <w:p w:rsidRDefault="00A55158" w:rsidP="00522A02" w:rsidR="00A55158">
      <w:r>
        <w:t>35000 Slavonski Brod                                                               Broj: St-</w:t>
      </w:r>
      <w:r w:rsidR="008907C6">
        <w:t>2013</w:t>
      </w:r>
      <w:r w:rsidR="00060899">
        <w:t>/2016-3</w:t>
      </w:r>
    </w:p>
    <w:p w:rsidRDefault="00A55158" w:rsidP="00522A02" w:rsidR="00A55158"/>
    <w:p w:rsidRDefault="00F2165F" w:rsidP="00522A02" w:rsidR="00443F69" w:rsidRPr="00F2165F">
      <w:r>
        <w:t xml:space="preserve">  </w:t>
      </w:r>
    </w:p>
    <w:p w:rsidRDefault="00A55158" w:rsidP="00522A02" w:rsidR="00224AFF"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507252">
        <w:t>EURO RAD j.d.o.o za trgovinu i usluge Zagreb,</w:t>
      </w:r>
      <w:proofErr w:type="spellStart"/>
      <w:r w:rsidR="00507252">
        <w:t>Bijenička</w:t>
      </w:r>
      <w:proofErr w:type="spellEnd"/>
      <w:r w:rsidR="00507252">
        <w:t xml:space="preserve"> cesta 117, OIB 84886667177</w:t>
      </w:r>
      <w:r w:rsidR="00890E1B">
        <w:t>,</w:t>
      </w:r>
      <w:r w:rsidR="00FD4BA6">
        <w:t xml:space="preserve"> </w:t>
      </w:r>
      <w:r w:rsidR="00910C24">
        <w:t>teme</w:t>
      </w:r>
      <w:r w:rsidR="000327B5">
        <w:t>ljem članka 4</w:t>
      </w:r>
      <w:r w:rsidR="007B3F85">
        <w:t>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22A02" w:rsidR="00443F69"/>
    <w:p w:rsidRDefault="00224AFF" w:rsidP="00522A02" w:rsidR="00224AFF" w:rsidRPr="00532E0A">
      <w:pPr>
        <w:pStyle w:val="Naslov1"/>
      </w:pPr>
      <w:r>
        <w:t>O G L A S</w:t>
      </w:r>
    </w:p>
    <w:p w:rsidRDefault="00443F69" w:rsidP="00522A02" w:rsidR="00443F69"/>
    <w:p w:rsidRDefault="00224AFF" w:rsidP="00522A02" w:rsidR="00224AFF"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D72E4F">
        <w:rPr>
          <w:bCs/>
        </w:rPr>
        <w:t xml:space="preserve"> </w:t>
      </w:r>
      <w:r w:rsidR="00D72E4F">
        <w:t>EURO RAD j.d.o.o za trgovinu i usluge Zagreb,</w:t>
      </w:r>
      <w:proofErr w:type="spellStart"/>
      <w:r w:rsidR="00D72E4F">
        <w:t>Bijenička</w:t>
      </w:r>
      <w:proofErr w:type="spellEnd"/>
      <w:r w:rsidR="00D72E4F">
        <w:t xml:space="preserve"> cesta 117, OIB 84886667177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D72E4F">
        <w:t>729,08</w:t>
      </w:r>
      <w:r w:rsidR="00C92767">
        <w:t xml:space="preserve"> </w:t>
      </w:r>
      <w:r>
        <w:t xml:space="preserve"> kn.</w:t>
      </w:r>
    </w:p>
    <w:p w:rsidRDefault="00224AFF" w:rsidP="00522A02" w:rsidR="003E4DD9"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</w:t>
      </w:r>
      <w:r w:rsidR="000234F9">
        <w:t>i zastupnik</w:t>
      </w:r>
      <w:r w:rsidR="00272E8B">
        <w:t xml:space="preserve"> </w:t>
      </w:r>
      <w:r w:rsidR="00740A35">
        <w:t xml:space="preserve"> </w:t>
      </w:r>
      <w:r w:rsidR="00D72E4F">
        <w:t xml:space="preserve">Zdravko </w:t>
      </w:r>
      <w:proofErr w:type="spellStart"/>
      <w:r w:rsidR="00D72E4F">
        <w:t>Crljenko</w:t>
      </w:r>
      <w:proofErr w:type="spellEnd"/>
      <w:r w:rsidR="00D72E4F">
        <w:t>, Zagreb, Maksimirska cesta 51, OIB 15050006870</w:t>
      </w:r>
      <w:r w:rsidR="00890E1B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522A02" w:rsidR="00A63F24"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8907C6">
        <w:t>-2013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522A02" w:rsidR="00A63F24"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522A02" w:rsidR="0054259D"/>
    <w:p w:rsidRDefault="0054259D" w:rsidP="00522A02" w:rsidR="00224AFF"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522A02" w:rsidR="0048554A" w:rsidRPr="00F2165F"/>
    <w:p w:rsidRDefault="008B0E56" w:rsidP="00522A02" w:rsidR="008B0E56">
      <w:r>
        <w:t xml:space="preserve">      </w:t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7B4891">
        <w:t>STEČAJNI SUDAC:</w:t>
      </w:r>
    </w:p>
    <w:p w:rsidRDefault="007B4891" w:rsidP="00522A02" w:rsidR="00443F69">
      <w:r>
        <w:t xml:space="preserve">        </w:t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 w:rsidR="00BC7924">
        <w:tab/>
      </w:r>
      <w:r>
        <w:t xml:space="preserve"> Vesna Vukelić</w:t>
      </w:r>
    </w:p>
    <w:p w:rsidRDefault="00F2165F" w:rsidP="00522A02" w:rsidR="00F2165F" w:rsidRPr="00F2165F"/>
    <w:p w:rsidRDefault="00047A8F" w:rsidP="00522A02" w:rsidR="00047A8F">
      <w:r>
        <w:t>DNA</w:t>
      </w:r>
    </w:p>
    <w:p w:rsidRDefault="008B0E56" w:rsidP="00522A02" w:rsidR="00A57DB1">
      <w:pPr>
        <w:numPr>
          <w:ilvl w:val="0"/>
          <w:numId w:val="1"/>
        </w:numPr>
      </w:pPr>
      <w:r>
        <w:t>e-oglasna ploča</w:t>
      </w:r>
    </w:p>
    <w:p w:rsidRDefault="00907BE4" w:rsidP="00522A02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B0A" w:rsidP="00522A02" w:rsidR="00A77B0A">
      <w:r>
        <w:separator/>
      </w:r>
    </w:p>
  </w:endnote>
  <w:endnote w:id="0" w:type="continuationSeparator">
    <w:p w:rsidRDefault="00A77B0A" w:rsidP="00522A02" w:rsidR="00A77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B0A" w:rsidP="00522A02" w:rsidR="00A77B0A">
      <w:r>
        <w:separator/>
      </w:r>
    </w:p>
  </w:footnote>
  <w:footnote w:id="0" w:type="continuationSeparator">
    <w:p w:rsidRDefault="00A77B0A" w:rsidP="00522A02" w:rsidR="00A77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P="00522A0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</w:p>
  <w:p w:rsidRDefault="00A214C9" w:rsidP="00522A02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4F9"/>
    <w:rsid w:val="00027F7F"/>
    <w:rsid w:val="00030427"/>
    <w:rsid w:val="000327B5"/>
    <w:rsid w:val="00034472"/>
    <w:rsid w:val="0003540B"/>
    <w:rsid w:val="00035864"/>
    <w:rsid w:val="00036441"/>
    <w:rsid w:val="0004134B"/>
    <w:rsid w:val="00042FDA"/>
    <w:rsid w:val="00044699"/>
    <w:rsid w:val="000462AA"/>
    <w:rsid w:val="000477CD"/>
    <w:rsid w:val="00047A8F"/>
    <w:rsid w:val="00050860"/>
    <w:rsid w:val="000535EA"/>
    <w:rsid w:val="0005442C"/>
    <w:rsid w:val="0005541E"/>
    <w:rsid w:val="000559CC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2CE8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3263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87A95"/>
    <w:rsid w:val="003924AF"/>
    <w:rsid w:val="003A22A4"/>
    <w:rsid w:val="003A56C0"/>
    <w:rsid w:val="003A610E"/>
    <w:rsid w:val="003B5510"/>
    <w:rsid w:val="003C01DF"/>
    <w:rsid w:val="003C5CD1"/>
    <w:rsid w:val="003C7036"/>
    <w:rsid w:val="003D02B1"/>
    <w:rsid w:val="003D4B5D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07252"/>
    <w:rsid w:val="005126B5"/>
    <w:rsid w:val="005159C5"/>
    <w:rsid w:val="00516893"/>
    <w:rsid w:val="00522A02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32E4"/>
    <w:rsid w:val="005741C5"/>
    <w:rsid w:val="00575101"/>
    <w:rsid w:val="005801CD"/>
    <w:rsid w:val="005868D0"/>
    <w:rsid w:val="005931E7"/>
    <w:rsid w:val="0059417B"/>
    <w:rsid w:val="005958A1"/>
    <w:rsid w:val="005964B2"/>
    <w:rsid w:val="005A06A3"/>
    <w:rsid w:val="005B1166"/>
    <w:rsid w:val="005B54EF"/>
    <w:rsid w:val="005B59B6"/>
    <w:rsid w:val="005B5CA0"/>
    <w:rsid w:val="005C01B9"/>
    <w:rsid w:val="005C608A"/>
    <w:rsid w:val="005D0414"/>
    <w:rsid w:val="005D2405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31F0"/>
    <w:rsid w:val="00734726"/>
    <w:rsid w:val="007362CB"/>
    <w:rsid w:val="00740A3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3962"/>
    <w:rsid w:val="007A4540"/>
    <w:rsid w:val="007A5699"/>
    <w:rsid w:val="007A715D"/>
    <w:rsid w:val="007B0D19"/>
    <w:rsid w:val="007B1902"/>
    <w:rsid w:val="007B3F85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07C6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06BC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13C0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4ADD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77B0A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1F9E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C7924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17A97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2E4F"/>
    <w:rsid w:val="00D740D5"/>
    <w:rsid w:val="00D745AC"/>
    <w:rsid w:val="00D7647D"/>
    <w:rsid w:val="00D76760"/>
    <w:rsid w:val="00D77EA4"/>
    <w:rsid w:val="00D8215D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35547"/>
    <w:rsid w:val="00F425CB"/>
    <w:rsid w:val="00F435EC"/>
    <w:rsid w:val="00F4387F"/>
    <w:rsid w:val="00F46E60"/>
    <w:rsid w:val="00F54779"/>
    <w:rsid w:val="00F56DE3"/>
    <w:rsid w:val="00F6215D"/>
    <w:rsid w:val="00F6633A"/>
    <w:rsid w:val="00F67F7E"/>
    <w:rsid w:val="00F734CA"/>
    <w:rsid w:val="00F73514"/>
    <w:rsid w:val="00F82537"/>
    <w:rsid w:val="00F83393"/>
    <w:rsid w:val="00F8358B"/>
    <w:rsid w:val="00F83779"/>
    <w:rsid w:val="00F8392B"/>
    <w:rsid w:val="00F8431D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33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3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33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3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St-2013/2016</izvorni_sadrzaj>
    <derivirana_varijabla naziv="DomainObject.Predmet.OznakaBroj_1">St-2013/2016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RAD j.d.o.o. za trgovinu i usluge</izvorni_sadrzaj>
    <derivirana_varijabla naziv="DomainObject.Predmet.ProtustrankaFormated_1">  EURO RAD j.d.o.o. za trgovinu i usluge</derivirana_varijabla>
  </DomainObject.Predmet.ProtustrankaFormated>
  <DomainObject.Predmet.ProtustrankaFormatedOIB>
    <izvorni_sadrzaj>  EURO RAD j.d.o.o. za trgovinu i usluge, OIB 84886667177</izvorni_sadrzaj>
    <derivirana_varijabla naziv="DomainObject.Predmet.ProtustrankaFormatedOIB_1">  EURO RAD j.d.o.o. za trgovinu i usluge, OIB 84886667177</derivirana_varijabla>
  </DomainObject.Predmet.ProtustrankaFormatedOIB>
  <DomainObject.Predmet.ProtustrankaFormatedWithAdress>
    <izvorni_sadrzaj> EURO RAD j.d.o.o. za trgovinu i usluge, Bijenička cesta 117, 10000 Zagreb</izvorni_sadrzaj>
    <derivirana_varijabla naziv="DomainObject.Predmet.ProtustrankaFormatedWithAdress_1"> EURO RAD j.d.o.o. za trgovinu i usluge, Bijenička cesta 117, 10000 Zagreb</derivirana_varijabla>
  </DomainObject.Predmet.ProtustrankaFormatedWithAdress>
  <DomainObject.Predmet.ProtustrankaFormatedWithAdressOIB>
    <izvorni_sadrzaj> EURO RAD j.d.o.o. za trgovinu i usluge, OIB 84886667177, Bijenička cesta 117, 10000 Zagreb</izvorni_sadrzaj>
    <derivirana_varijabla naziv="DomainObject.Predmet.ProtustrankaFormatedWithAdressOIB_1"> EURO RAD j.d.o.o. za trgovinu i usluge, OIB 84886667177, Bijenička cesta 117, 10000 Zagreb</derivirana_varijabla>
  </DomainObject.Predmet.ProtustrankaFormatedWithAdressOIB>
  <DomainObject.Predmet.ProtustrankaWithAdress>
    <izvorni_sadrzaj>EURO RAD j.d.o.o. za trgovinu i usluge Bijenička cesta 117, 10000 Zagreb</izvorni_sadrzaj>
    <derivirana_varijabla naziv="DomainObject.Predmet.ProtustrankaWithAdress_1">EURO RAD j.d.o.o. za trgovinu i usluge Bijenička cesta 117, 10000 Zagreb</derivirana_varijabla>
  </DomainObject.Predmet.ProtustrankaWithAdress>
  <DomainObject.Predmet.ProtustrankaWithAdressOIB>
    <izvorni_sadrzaj>EURO RAD j.d.o.o. za trgovinu i usluge, OIB 84886667177, Bijenička cesta 117, 10000 Zagreb</izvorni_sadrzaj>
    <derivirana_varijabla naziv="DomainObject.Predmet.ProtustrankaWithAdressOIB_1">EURO RAD j.d.o.o. za trgovinu i usluge, OIB 84886667177, Bijenička cesta 117, 10000 Zagreb</derivirana_varijabla>
  </DomainObject.Predmet.ProtustrankaWithAdressOIB>
  <DomainObject.Predmet.ProtustrankaNazivFormated>
    <izvorni_sadrzaj>EURO RAD j.d.o.o. za trgovinu i usluge</izvorni_sadrzaj>
    <derivirana_varijabla naziv="DomainObject.Predmet.ProtustrankaNazivFormated_1">EURO RAD j.d.o.o. za trgovinu i usluge</derivirana_varijabla>
  </DomainObject.Predmet.ProtustrankaNazivFormated>
  <DomainObject.Predmet.ProtustrankaNazivFormatedOIB>
    <izvorni_sadrzaj>EURO RAD j.d.o.o. za trgovinu i usluge, OIB 84886667177</izvorni_sadrzaj>
    <derivirana_varijabla naziv="DomainObject.Predmet.ProtustrankaNazivFormatedOIB_1">EURO RAD j.d.o.o. za trgovinu i usluge, OIB 84886667177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729.08</izvorni_sadrzaj>
    <derivirana_varijabla naziv="DomainObject.Predmet.TrenutnaVrijednost_1">729.08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RAD j.d.o.o. za trgovinu i usluge</item>
    </izvorni_sadrzaj>
    <derivirana_varijabla naziv="DomainObject.Predmet.ProtuStrankaListFormated_1">
      <item>EURO RAD j.d.o.o. za trgovinu i usluge</item>
    </derivirana_varijabla>
  </DomainObject.Predmet.ProtuStrankaListFormated>
  <DomainObject.Predmet.ProtuStrankaListFormatedOIB>
    <izvorni_sadrzaj>
      <item>EURO RAD j.d.o.o. za trgovinu i usluge, OIB 84886667177</item>
    </izvorni_sadrzaj>
    <derivirana_varijabla naziv="DomainObject.Predmet.ProtuStrankaListFormatedOIB_1">
      <item>EURO RAD j.d.o.o. za trgovinu i usluge, OIB 84886667177</item>
    </derivirana_varijabla>
  </DomainObject.Predmet.ProtuStrankaListFormatedOIB>
  <DomainObject.Predmet.ProtuStrankaListFormatedWithAdress>
    <izvorni_sadrzaj>
      <item>EURO RAD j.d.o.o. za trgovinu i usluge, Bijenička cesta 117, 10000 Zagreb</item>
    </izvorni_sadrzaj>
    <derivirana_varijabla naziv="DomainObject.Predmet.ProtuStrankaListFormatedWithAdress_1">
      <item>EURO RAD j.d.o.o. za trgovinu i usluge, Bijenička cesta 117, 10000 Zagreb</item>
    </derivirana_varijabla>
  </DomainObject.Predmet.ProtuStrankaListFormatedWithAdress>
  <DomainObject.Predmet.ProtuStrankaListFormatedWithAdressOIB>
    <izvorni_sadrzaj>
      <item>EURO RAD j.d.o.o. za trgovinu i usluge, OIB 84886667177, Bijenička cesta 117, 10000 Zagreb</item>
    </izvorni_sadrzaj>
    <derivirana_varijabla naziv="DomainObject.Predmet.ProtuStrankaListFormatedWithAdressOIB_1">
      <item>EURO RAD j.d.o.o. za trgovinu i usluge, OIB 84886667177, Bijenička cesta 117, 10000 Zagreb</item>
    </derivirana_varijabla>
  </DomainObject.Predmet.ProtuStrankaListFormatedWithAdressOIB>
  <DomainObject.Predmet.ProtuStrankaListNazivFormated>
    <izvorni_sadrzaj>
      <item>EURO RAD j.d.o.o. za trgovinu i usluge</item>
    </izvorni_sadrzaj>
    <derivirana_varijabla naziv="DomainObject.Predmet.ProtuStrankaListNazivFormated_1">
      <item>EURO RAD j.d.o.o. za trgovinu i usluge</item>
    </derivirana_varijabla>
  </DomainObject.Predmet.ProtuStrankaListNazivFormated>
  <DomainObject.Predmet.ProtuStrankaListNazivFormatedOIB>
    <izvorni_sadrzaj>
      <item>EURO RAD j.d.o.o. za trgovinu i usluge, OIB 84886667177</item>
    </izvorni_sadrzaj>
    <derivirana_varijabla naziv="DomainObject.Predmet.ProtuStrankaListNazivFormatedOIB_1">
      <item>EURO RAD j.d.o.o. za trgovinu i usluge, OIB 84886667177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RAD j.d.o.o. za trgovinu i usluge</izvorni_sadrzaj>
    <derivirana_varijabla naziv="DomainObject.Predmet.ProtustrankaIDrugi_1">EURO RAD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RAD j.d.o.o. za trgovinu i usluge, OIB 84886667177, Bijenička cesta 117, 10000 Zagreb</izvorni_sadrzaj>
    <derivirana_varijabla naziv="DomainObject.Predmet.ProtustrankaIDrugiAdressOIB_1">EURO RAD j.d.o.o. za trgovinu i usluge, OIB 84886667177,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RAD j.d.o.o. za trgovinu i usluge</item>
      <item>FINA Regionalni centar Zagreb</item>
    </izvorni_sadrzaj>
    <derivirana_varijabla naziv="DomainObject.Predmet.SudioniciListNaziv_1">
      <item>EURO RAD j.d.o.o. za trgovinu i usluge</item>
      <item>FINA Regionalni centar Zagreb</item>
    </derivirana_varijabla>
  </DomainObject.Predmet.SudioniciListNaziv>
  <DomainObject.Predmet.SudioniciListAdressOIB>
    <izvorni_sadrzaj>
      <item>EURO RAD j.d.o.o. za trgovinu i usluge, OIB 84886667177, Bijenička cesta 117,10000 Zagreb</item>
      <item>FINA Regionalni centar Zagreb, OIB 85821130368, Trg svibanjskih žrtava 1995. br. 1,10000 Zagreb</item>
    </izvorni_sadrzaj>
    <derivirana_varijabla naziv="DomainObject.Predmet.SudioniciListAdressOIB_1">
      <item>EURO RAD j.d.o.o. za trgovinu i usluge, OIB 84886667177, Bijenička cesta 117,10000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84886667177</item>
      <item>, OIB 85821130368</item>
    </izvorni_sadrzaj>
    <derivirana_varijabla naziv="DomainObject.Predmet.SudioniciListNazivOIB_1">
      <item>, OIB 84886667177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1912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2016-07-11T06:35:00Z</dcterms:created>
  <dc:creator>Korisnik</dc:creator>
  <cp:lastModifiedBy>wsadmin</cp:lastModifiedBy>
  <cp:lastPrinted>2016-07-05T11:09:00Z</cp:lastPrinted>
  <dcterms:modified xmlns:xsi="http://www.w3.org/2001/XMLSchema-instance" xsi:type="dcterms:W3CDTF">2016-07-11T06:35:00Z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