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69907c8" w14:textId="69907c8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>
        <w:t>1982/2017-14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Pr="002D7428" w:rsidR="002D7428">
        <w:t>SARLITA j.d.o.o., Zagreb, Klekova 15, OIB: 69777395691</w:t>
      </w:r>
      <w:r w:rsidR="002E15D8">
        <w:t>, 2</w:t>
      </w:r>
      <w:r w:rsidR="002D7428">
        <w:t>9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Pr="002D7428" w:rsidR="002D7428">
        <w:t>SARLITA j.d.o.o., Zagreb, Klekova 15, OIB: 69777395691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75C5D">
        <w:t>2</w:t>
      </w:r>
      <w:r w:rsidR="002D7428">
        <w:t>9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2D7428">
        <w:t>13</w:t>
      </w:r>
      <w:r w:rsidR="002E15D8">
        <w:t>,</w:t>
      </w:r>
      <w:r w:rsidR="002D7428">
        <w:t>50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B50BF">
        <w:t xml:space="preserve">Lidija Balog, </w:t>
      </w:r>
      <w:r w:rsidR="00875F1B">
        <w:t>B</w:t>
      </w:r>
      <w:r w:rsidR="00AB50BF">
        <w:t xml:space="preserve">ilje, Vinogradska </w:t>
      </w:r>
      <w:r w:rsidR="00E07E26">
        <w:t>17, OIB: 90656042786</w:t>
      </w:r>
      <w:r w:rsidR="00AA07D4">
        <w:t>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Pr="002D7428" w:rsidR="002D7428">
        <w:t>SARLITA j.d.o.o., Zagreb, Klekova 15, OIB: 69777395691</w:t>
      </w:r>
      <w:r w:rsidR="002E15D8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975C5D">
        <w:rPr>
          <w:rFonts w:eastAsia="Calibri"/>
          <w:lang w:eastAsia="en-US"/>
        </w:rPr>
        <w:t>2</w:t>
      </w:r>
      <w:r w:rsidR="002D7428">
        <w:rPr>
          <w:rFonts w:eastAsia="Calibri"/>
          <w:lang w:eastAsia="en-US"/>
        </w:rPr>
        <w:t>9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Pr="002D7428" w:rsidR="002D7428">
        <w:t>SARLITA j.d.o.o., Zagreb, Klekova 15, OIB: 69777395691</w:t>
      </w:r>
      <w:r w:rsidR="002E15D8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Pr="002D7428" w:rsidR="002D7428">
        <w:t>SARLITA j.d.o.o., Zagreb, Klekova 15, OIB: 69777395691</w:t>
      </w:r>
      <w:r w:rsidR="002E15D8">
        <w:t>,</w:t>
      </w:r>
      <w:r w:rsidR="00631A90">
        <w:t xml:space="preserve"> dana </w:t>
      </w:r>
      <w:r w:rsidR="002D7428">
        <w:t>10. srpnja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t>Rješenjem ovog suda poslovni broj St-1982/17 od 15. studenog 2017. pokrenut je prethodni postupak.</w:t>
      </w: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t>Iz podneska FINA-er od 16. studeni 2017. proizlazi da je dužnik na dan 5. srpnja 2017. imao neizvršene osnove za plaćanje u neprekinutom razdoblju od 120 dana u ukupnom iznosu od 8.308,55 kn (list 9 spisa).</w:t>
      </w:r>
    </w:p>
    <w:p w:rsidR="002D7428" w:rsidP="002D7428" w:rsidRDefault="002D7428">
      <w:pPr>
        <w:ind w:firstLine="708"/>
        <w:jc w:val="both"/>
      </w:pPr>
      <w:r>
        <w:lastRenderedPageBreak/>
        <w:t>Iz sustava e-Blokade proizlazi da je ukupan nenaplaćeni iznos obveza na dan 29. kolovoza 2019. po svim neizvršenim osnovama za plaćanje na računu dužnika 27.122,80 kn, a početak blokade računa traje od 8. ožujka 2017.</w:t>
      </w:r>
    </w:p>
    <w:p w:rsidR="002D7428" w:rsidP="00B0604A" w:rsidRDefault="002D7428">
      <w:pPr>
        <w:ind w:firstLine="708"/>
        <w:jc w:val="both"/>
      </w:pPr>
    </w:p>
    <w:p w:rsidRPr="00AA07D4"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2D7428">
        <w:t>13</w:t>
      </w:r>
      <w:r w:rsidRPr="00AA07D4">
        <w:t xml:space="preserve"> spisa).</w:t>
      </w:r>
    </w:p>
    <w:p w:rsidR="00E07E26" w:rsidP="00E07E26" w:rsidRDefault="00E07E26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2D7428">
        <w:t>21. siječnja</w:t>
      </w:r>
      <w:r w:rsidR="00E07E26">
        <w:t xml:space="preserve"> 2018</w:t>
      </w:r>
      <w:r w:rsidRPr="00AA07D4">
        <w:t xml:space="preserve">. proizlazi da dužnik nije evidentiran kao vlasnik vozila (list </w:t>
      </w:r>
      <w:r w:rsidR="00E07E26">
        <w:t>1</w:t>
      </w:r>
      <w:r w:rsidR="002D7428">
        <w:t>5</w:t>
      </w:r>
      <w:r w:rsidRPr="00AA07D4">
        <w:t xml:space="preserve"> spisa).</w:t>
      </w:r>
    </w:p>
    <w:p w:rsidR="00975C5D" w:rsidP="00AA07D4" w:rsidRDefault="00975C5D">
      <w:pPr>
        <w:ind w:firstLine="708"/>
        <w:jc w:val="both"/>
      </w:pPr>
    </w:p>
    <w:p w:rsidR="00201176" w:rsidP="00040BD4" w:rsidRDefault="002D7428">
      <w:pPr>
        <w:ind w:firstLine="708"/>
        <w:jc w:val="both"/>
      </w:pPr>
      <w:r>
        <w:t>Iz podneska Porezne uprave od 30. siječnja 2018. proizlazi kako nisu utvrdili da dužnik posjeduje pokretnu odnosno nepokretnu imovinu (list 16 spisa).</w:t>
      </w:r>
    </w:p>
    <w:p w:rsidR="0080335C" w:rsidP="00975C5D" w:rsidRDefault="0080335C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Pr="002D7428" w:rsidR="002D7428">
        <w:t>SARLITA j.d.o.o., Zagreb, Klekova 15, OIB: 69777395691</w:t>
      </w:r>
      <w:r w:rsidR="00E07E26">
        <w:t>,</w:t>
      </w:r>
      <w:r w:rsidRPr="00B26DB0">
        <w:t xml:space="preserve"> 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2D7428">
        <w:t>1982</w:t>
      </w:r>
      <w:r w:rsidR="0080335C">
        <w:t xml:space="preserve">/17 od </w:t>
      </w:r>
      <w:r w:rsidR="002D7428">
        <w:t>6.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D7428">
        <w:t>10</w:t>
      </w:r>
      <w:r w:rsidR="0080335C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D7428">
        <w:t>7.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="00AA588F" w:rsidP="00D21534" w:rsidRDefault="00D21534">
      <w:pPr>
        <w:jc w:val="both"/>
      </w:pPr>
      <w:r w:rsidRPr="00AF1EFD">
        <w:tab/>
      </w:r>
      <w:r w:rsidRPr="00AF1EFD">
        <w:tab/>
      </w:r>
    </w:p>
    <w:p w:rsidRPr="00AF1EFD" w:rsidR="002D7428" w:rsidP="00D21534" w:rsidRDefault="002D7428">
      <w:pPr>
        <w:jc w:val="both"/>
      </w:pP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975C5D">
        <w:t>2</w:t>
      </w:r>
      <w:r w:rsidR="002D7428">
        <w:t>9</w:t>
      </w:r>
      <w:r w:rsidR="00975C5D">
        <w:t>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="002D7428" w:rsidP="00E216A3" w:rsidRDefault="002D7428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2D7428" w:rsidP="00410421" w:rsidRDefault="00A33E2E">
      <w:r>
        <w:t xml:space="preserve">                                                                                                    Draženka Prpić</w:t>
      </w:r>
    </w:p>
    <w:p w:rsidR="002D7428" w:rsidP="00410421" w:rsidRDefault="002D7428"/>
    <w:p w:rsidR="002D7428" w:rsidP="00410421" w:rsidRDefault="002D7428"/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E07E26">
        <w:t>Lidija Balog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F88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2D7428">
      <w:t>1982</w:t>
    </w:r>
    <w:r w:rsidR="00AA07D4">
      <w:t>/2017</w:t>
    </w:r>
    <w:r w:rsidR="002D7428">
      <w:t>-14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  <w:rsid w:val="00FE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E3F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3F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3F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3F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3F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St-1982/2017</izvorni_sadrzaj>
    <derivirana_varijabla naziv="DomainObject.Predmet.OznakaBroj_1">St-1982/2017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SARLITA jednostavno društvo s ograničenom odgovornošću za trgovinu i usluge zastupanog po punomoćniku Sara Ivankić</izvorni_sadrzaj>
    <derivirana_varijabla naziv="DomainObject.Predmet.ProtustrankaFormated_1">  SARLITA jednostavno društvo s ograničenom odgovornošću za trgovinu i usluge zastupanog po punomoćniku Sara Ivankić</derivirana_varijabla>
  </DomainObject.Predmet.ProtustrankaFormated>
  <DomainObject.Predmet.ProtustrankaFormatedOIB>
    <izvorni_sadrzaj>  SARLITA jednostavno društvo s ograničenom odgovornošću za trgovinu i usluge, OIB 69777395691 zastupanog po punomoćniku Sara Ivankić</izvorni_sadrzaj>
    <derivirana_varijabla naziv="DomainObject.Predmet.ProtustrankaFormatedOIB_1">  SARLITA jednostavno društvo s ograničenom odgovornošću za trgovinu i usluge, OIB 69777395691 zastupanog po punomoćniku Sara Ivankić</derivirana_varijabla>
  </DomainObject.Predmet.ProtustrankaFormatedOIB>
  <DomainObject.Predmet.ProtustrankaFormatedWithAdress>
    <izvorni_sadrzaj> SARLITA jednostavno društvo s ograničenom odgovornošću za trgovinu i usluge, Klekova 15, 10000 Zagreb zastupanog po punomoćniku Sara Ivankić</izvorni_sadrzaj>
    <derivirana_varijabla naziv="DomainObject.Predmet.ProtustrankaFormatedWithAdress_1"> SARLITA jednostavno društvo s ograničenom odgovornošću za trgovinu i usluge, Klekova 15, 10000 Zagreb zastupanog po punomoćniku Sara Ivankić</derivirana_varijabla>
  </DomainObject.Predmet.ProtustrankaFormatedWithAdress>
  <DomainObject.Predmet.ProtustrankaFormatedWithAdressOIB>
    <izvorni_sadrzaj> SARLITA jednostavno društvo s ograničenom odgovornošću za trgovinu i usluge, OIB 69777395691, Klekova 15, 10000 Zagreb zastupanog po punomoćniku Sara Ivankić</izvorni_sadrzaj>
    <derivirana_varijabla naziv="DomainObject.Predmet.ProtustrankaFormatedWithAdressOIB_1"> SARLITA jednostavno društvo s ograničenom odgovornošću za trgovinu i usluge, OIB 69777395691, Klekova 15, 10000 Zagreb zastupanog po punomoćniku Sara Ivankić</derivirana_varijabla>
  </DomainObject.Predmet.ProtustrankaFormatedWithAdressOIB>
  <DomainObject.Predmet.ProtustrankaWithAdress>
    <izvorni_sadrzaj>SARLITA jednostavno društvo s ograničenom odgovornošću za trgovinu i usluge Klekova 15, 10000 Zagreb</izvorni_sadrzaj>
    <derivirana_varijabla naziv="DomainObject.Predmet.ProtustrankaWithAdress_1">SARLITA jednostavno društvo s ograničenom odgovornošću za trgovinu i usluge Klekova 15, 10000 Zagreb</derivirana_varijabla>
  </DomainObject.Predmet.ProtustrankaWithAdress>
  <DomainObject.Predmet.ProtustrankaWithAdressOIB>
    <izvorni_sadrzaj>SARLITA jednostavno društvo s ograničenom odgovornošću za trgovinu i usluge, OIB 69777395691, Klekova 15, 10000 Zagreb</izvorni_sadrzaj>
    <derivirana_varijabla naziv="DomainObject.Predmet.ProtustrankaWithAdressOIB_1">SARLITA jednostavno društvo s ograničenom odgovornošću za trgovinu i usluge, OIB 69777395691, Klekova 15, 10000 Zagreb</derivirana_varijabla>
  </DomainObject.Predmet.ProtustrankaWithAdressOIB>
  <DomainObject.Predmet.ProtustrankaNazivFormated>
    <izvorni_sadrzaj>SARLITA jednostavno društvo s ograničenom odgovornošću za trgovinu i usluge</izvorni_sadrzaj>
    <derivirana_varijabla naziv="DomainObject.Predmet.ProtustrankaNazivFormated_1">SARLITA jednostavno društvo s ograničenom odgovornošću za trgovinu i usluge</derivirana_varijabla>
  </DomainObject.Predmet.ProtustrankaNazivFormated>
  <DomainObject.Predmet.ProtustrankaNazivFormatedOIB>
    <izvorni_sadrzaj>SARLITA jednostavno društvo s ograničenom odgovornošću za trgovinu i usluge, OIB 69777395691</izvorni_sadrzaj>
    <derivirana_varijabla naziv="DomainObject.Predmet.ProtustrankaNazivFormatedOIB_1">SARLITA jednostavno društvo s ograničenom odgovornošću za trgovinu i usluge, OIB 69777395691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 1, 10000 Zagreb</izvorni_sadrzaj>
    <derivirana_varijabla naziv="DomainObject.Predmet.StrankaFormatedWithAdress_1"> FINA Regionalni centar Zageb, Trg svibanjskih žrtava 1995. 1, 10000 Zagreb</derivirana_varijabla>
  </DomainObject.Predmet.StrankaFormatedWithAdress>
  <DomainObject.Predmet.StrankaFormatedWithAdressOIB>
    <izvorni_sadrzaj> FINA Regionalni centar Zageb, OIB 85821130368, Trg svibanjskih žrtava 1995. 1, 10000 Zagreb</izvorni_sadrzaj>
    <derivirana_varijabla naziv="DomainObject.Predmet.StrankaFormatedWithAdressOIB_1"> FINA Regionalni centar Zageb, OIB 85821130368, Trg svibanjskih žrtava 1995. 1, 10000 Zagreb</derivirana_varijabla>
  </DomainObject.Predmet.StrankaFormatedWithAdressOIB>
  <DomainObject.Predmet.StrankaWithAdress>
    <izvorni_sadrzaj>FINA Regionalni centar Zageb Trg svibanjskih žrtava 1995. 1,10000 Zagreb</izvorni_sadrzaj>
    <derivirana_varijabla naziv="DomainObject.Predmet.StrankaWithAdress_1">FINA Regionalni centar Zageb Trg svibanjskih žrtava 1995. 1,10000 Zagreb</derivirana_varijabla>
  </DomainObject.Predmet.StrankaWithAdress>
  <DomainObject.Predmet.StrankaWithAdressOIB>
    <izvorni_sadrzaj>FINA Regionalni centar Zageb, OIB 85821130368, Trg svibanjskih žrtava 1995. 1,10000 Zagreb</izvorni_sadrzaj>
    <derivirana_varijabla naziv="DomainObject.Predmet.StrankaWithAdressOIB_1">FINA Regionalni centar Zageb, OIB 85821130368, Trg svibanjskih žrtava 1995. 1,10000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 1, 10000 Zagreb</item>
    </izvorni_sadrzaj>
    <derivirana_varijabla naziv="DomainObject.Predmet.StrankaListFormatedWithAdress_1">
      <item>FINA Regionalni centar Zageb, Trg svibanjskih žrtava 1995. 1, 10000 Zagreb</item>
    </derivirana_varijabla>
  </DomainObject.Predmet.StrankaListFormatedWithAdress>
  <DomainObject.Predmet.StrankaListFormatedWithAdressOIB>
    <izvorni_sadrzaj>
      <item>FINA Regionalni centar Zageb, OIB 85821130368, Trg svibanjskih žrtava 1995. 1, 10000 Zagreb</item>
    </izvorni_sadrzaj>
    <derivirana_varijabla naziv="DomainObject.Predmet.StrankaListFormatedWithAdressOIB_1">
      <item>FINA Regionalni centar Zageb, OIB 85821130368, Trg svibanjskih žrtava 1995. 1,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SARLITA jednostavno društvo s ograničenom odgovornošću za trgovinu i usluge zastupanog po punomoćniku Sara Ivankić</item>
    </izvorni_sadrzaj>
    <derivirana_varijabla naziv="DomainObject.Predmet.ProtuStrankaListFormated_1">
      <item>SARLITA jednostavno društvo s ograničenom odgovornošću za trgovinu i usluge zastupanog po punomoćniku Sara Ivankić</item>
    </derivirana_varijabla>
  </DomainObject.Predmet.ProtuStrankaListFormated>
  <DomainObject.Predmet.ProtuStrankaListFormatedOIB>
    <izvorni_sadrzaj>
      <item>SARLITA jednostavno društvo s ograničenom odgovornošću za trgovinu i usluge, OIB 69777395691 zastupanog po punomoćniku Sara Ivankić</item>
    </izvorni_sadrzaj>
    <derivirana_varijabla naziv="DomainObject.Predmet.ProtuStrankaListFormatedOIB_1">
      <item>SARLITA jednostavno društvo s ograničenom odgovornošću za trgovinu i usluge, OIB 69777395691 zastupanog po punomoćniku Sara Ivankić</item>
    </derivirana_varijabla>
  </DomainObject.Predmet.ProtuStrankaListFormatedOIB>
  <DomainObject.Predmet.ProtuStrankaListFormatedWithAdress>
    <izvorni_sadrzaj>
      <item>SARLITA jednostavno društvo s ograničenom odgovornošću za trgovinu i usluge, Klekova 15, 10000 Zagreb zastupanog po punomoćniku Sara Ivankić</item>
    </izvorni_sadrzaj>
    <derivirana_varijabla naziv="DomainObject.Predmet.ProtuStrankaListFormatedWithAdress_1">
      <item>SARLITA jednostavno društvo s ograničenom odgovornošću za trgovinu i usluge, Klekova 15, 10000 Zagreb zastupanog po punomoćniku Sara Ivankić</item>
    </derivirana_varijabla>
  </DomainObject.Predmet.ProtuStrankaListFormatedWithAdress>
  <DomainObject.Predmet.ProtuStrankaListFormatedWithAdressOIB>
    <izvorni_sadrzaj>
      <item>SARLITA jednostavno društvo s ograničenom odgovornošću za trgovinu i usluge, OIB 69777395691, Klekova 15, 10000 Zagreb zastupanog po punomoćniku Sara Ivankić</item>
    </izvorni_sadrzaj>
    <derivirana_varijabla naziv="DomainObject.Predmet.ProtuStrankaListFormatedWithAdressOIB_1">
      <item>SARLITA jednostavno društvo s ograničenom odgovornošću za trgovinu i usluge, OIB 69777395691, Klekova 15, 10000 Zagreb zastupanog po punomoćniku Sara Ivankić</item>
    </derivirana_varijabla>
  </DomainObject.Predmet.ProtuStrankaListFormatedWithAdressOIB>
  <DomainObject.Predmet.ProtuStrankaListNazivFormated>
    <izvorni_sadrzaj>
      <item>SARLITA jednostavno društvo s ograničenom odgovornošću za trgovinu i usluge</item>
    </izvorni_sadrzaj>
    <derivirana_varijabla naziv="DomainObject.Predmet.ProtuStrankaListNazivFormated_1">
      <item>SARLITA jednostavno društvo s ograničenom odgovornošću za trgovinu i usluge</item>
    </derivirana_varijabla>
  </DomainObject.Predmet.ProtuStrankaListNazivFormated>
  <DomainObject.Predmet.ProtuStrankaListNazivFormatedOIB>
    <izvorni_sadrzaj>
      <item>SARLITA jednostavno društvo s ograničenom odgovornošću za trgovinu i usluge, OIB 69777395691</item>
    </izvorni_sadrzaj>
    <derivirana_varijabla naziv="DomainObject.Predmet.ProtuStrankaListNazivFormatedOIB_1">
      <item>SARLITA jednostavno društvo s ograničenom odgovornošću za trgovinu i usluge, OIB 69777395691</item>
    </derivirana_varijabla>
  </DomainObject.Predmet.ProtuStrankaListNazivFormatedOIB>
  <DomainObject.Predmet.OstaliListFormated>
    <izvorni_sadrzaj>
      <item>Sara Ivankić punomoćnica sudionika u postupku SARLITA jednostavno društvo s ograničenom odgovornošću za trgovinu i usluge</item>
    </izvorni_sadrzaj>
    <derivirana_varijabla naziv="DomainObject.Predmet.OstaliListFormated_1">
      <item>Sara Ivankić punomoćnica sudionika u postupku SARLITA jednostavno društvo s ograničenom odgovornošću za trgovinu i usluge</item>
    </derivirana_varijabla>
  </DomainObject.Predmet.OstaliListFormated>
  <DomainObject.Predmet.OstaliListFormatedOIB>
    <izvorni_sadrzaj>
      <item>Sara Ivankić, OIB 08912853709 punomoćnica sudionika u postupku SARLITA jednostavno društvo s ograničenom odgovornošću za trgovinu i usluge</item>
    </izvorni_sadrzaj>
    <derivirana_varijabla naziv="DomainObject.Predmet.OstaliListFormatedOIB_1">
      <item>Sara Ivankić, OIB 08912853709 punomoćnica sudionika u postupku SARLITA jednostavno društvo s ograničenom odgovornošću za trgovinu i usluge</item>
    </derivirana_varijabla>
  </DomainObject.Predmet.OstaliListFormatedOIB>
  <DomainObject.Predmet.OstaliListFormatedWithAdress>
    <izvorni_sadrzaj>
      <item>Sara Ivankić, Ul. Biskupa A. Kažotića 4, 10370 Dugo Selo punomoćnica sudionika u postupku SARLITA jednostavno društvo s ograničenom odgovornošću za trgovinu i usluge</item>
    </izvorni_sadrzaj>
    <derivirana_varijabla naziv="DomainObject.Predmet.OstaliListFormatedWithAdress_1">
      <item>Sara Ivankić, Ul. Biskupa A. Kažotića 4, 10370 Dugo Selo punomoćnica sudionika u postupku SARLITA jednostavno društvo s ograničenom odgovornošću za trgovinu i usluge</item>
    </derivirana_varijabla>
  </DomainObject.Predmet.OstaliListFormatedWithAdress>
  <DomainObject.Predmet.OstaliListFormatedWithAdressOIB>
    <izvorni_sadrzaj>
      <item>Sara Ivankić, OIB 08912853709, Ul. Biskupa A. Kažotića 4, 10370 Dugo Selo punomoćnica sudionika u postupku SARLITA jednostavno društvo s ograničenom odgovornošću za trgovinu i usluge</item>
    </izvorni_sadrzaj>
    <derivirana_varijabla naziv="DomainObject.Predmet.OstaliListFormatedWithAdressOIB_1">
      <item>Sara Ivankić, OIB 08912853709, Ul. Biskupa A. Kažotića 4, 10370 Dugo Selo punomoćnica sudionika u postupku SARLITA jednostavno društvo s ograničenom odgovornošću za trgovinu i usluge</item>
    </derivirana_varijabla>
  </DomainObject.Predmet.OstaliListFormatedWithAdressOIB>
  <DomainObject.Predmet.OstaliListNazivFormated>
    <izvorni_sadrzaj>
      <item>Sara Ivankić</item>
    </izvorni_sadrzaj>
    <derivirana_varijabla naziv="DomainObject.Predmet.OstaliListNazivFormated_1">
      <item>Sara Ivankić</item>
    </derivirana_varijabla>
  </DomainObject.Predmet.OstaliListNazivFormated>
  <DomainObject.Predmet.OstaliListNazivFormatedOIB>
    <izvorni_sadrzaj>
      <item>Sara Ivankić, OIB 08912853709</item>
    </izvorni_sadrzaj>
    <derivirana_varijabla naziv="DomainObject.Predmet.OstaliListNazivFormatedOIB_1">
      <item>Sara Ivankić, OIB 08912853709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SARLITA jednostavno društvo s ograničenom odgovornošću za trgovinu i usluge</izvorni_sadrzaj>
    <derivirana_varijabla naziv="DomainObject.Predmet.ProtustrankaIDrugi_1">SARLITA jednostavno društvo s ograničenom odgovornošću za trgovinu i usluge</derivirana_varijabla>
  </DomainObject.Predmet.ProtustrankaIDrugi>
  <DomainObject.Predmet.StrankaIDrugiAdressOIB>
    <izvorni_sadrzaj>FINA Regionalni centar Zageb, OIB 85821130368, Trg svibanjskih žrtava 1995. 1, 10000 Zagreb</izvorni_sadrzaj>
    <derivirana_varijabla naziv="DomainObject.Predmet.StrankaIDrugiAdressOIB_1">FINA Regionalni centar Zageb, OIB 85821130368, Trg svibanjskih žrtava 1995. 1, 10000 Zagreb</derivirana_varijabla>
  </DomainObject.Predmet.StrankaIDrugiAdressOIB>
  <DomainObject.Predmet.ProtustrankaIDrugiAdressOIB>
    <izvorni_sadrzaj>SARLITA jednostavno društvo s ograničenom odgovornošću za trgovinu i usluge, OIB 69777395691, Klekova 15, 10000 Zagreb</izvorni_sadrzaj>
    <derivirana_varijabla naziv="DomainObject.Predmet.ProtustrankaIDrugiAdressOIB_1">SARLITA jednostavno društvo s ograničenom odgovornošću za trgovinu i usluge, OIB 69777395691, Klekova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SARLITA jednostavno društvo s ograničenom odgovornošću za trgovinu i usluge</item>
      <item>Sara Ivankić</item>
    </izvorni_sadrzaj>
    <derivirana_varijabla naziv="DomainObject.Predmet.SudioniciListNaziv_1">
      <item>FINA Regionalni centar Zageb</item>
      <item>SARLITA jednostavno društvo s ograničenom odgovornošću za trgovinu i usluge</item>
      <item>Sara Ivankić</item>
    </derivirana_varijabla>
  </DomainObject.Predmet.SudioniciListNaziv>
  <DomainObject.Predmet.SudioniciListAdressOIB>
    <izvorni_sadrzaj>
      <item>FINA Regionalni centar Zageb, OIB 85821130368, Trg svibanjskih žrtava 1995. 1,10000 Zagreb</item>
      <item>SARLITA jednostavno društvo s ograničenom odgovornošću za trgovinu i usluge, OIB 69777395691, Klekova 15,10000 Zagreb</item>
      <item>Sara Ivankić, OIB 08912853709, Ul. Biskupa A. Kažotića 4,10370 Dugo Selo</item>
    </izvorni_sadrzaj>
    <derivirana_varijabla naziv="DomainObject.Predmet.SudioniciListAdressOIB_1">
      <item>FINA Regionalni centar Zageb, OIB 85821130368, Trg svibanjskih žrtava 1995. 1,10000 Zagreb</item>
      <item>SARLITA jednostavno društvo s ograničenom odgovornošću za trgovinu i usluge, OIB 69777395691, Klekova 15,10000 Zagreb</item>
      <item>Sara Ivankić, OIB 08912853709, Ul. Biskupa A. Kažotića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69777395691</item>
      <item>, OIB 08912853709</item>
    </izvorni_sadrzaj>
    <derivirana_varijabla naziv="DomainObject.Predmet.SudioniciListNazivOIB_1">
      <item>, OIB 85821130368</item>
      <item>, OIB 69777395691</item>
      <item>, OIB 08912853709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2018.</izvorni_sadrzaj>
    <derivirana_varijabla naziv="DomainObject.Predmet.DatumZadnjeOdrzaneSudskeRadnje_1">9. siječnja 2018.</derivirana_varijabla>
  </DomainObject.Predmet.DatumZadnjeOdrzaneSudskeRadnje>
  <DomainObject.PredzadnjaOdlukaIzPredmeta.DatumDonosenjaOdluke>
    <izvorni_sadrzaj>9. siječnja 2018.</izvorni_sadrzaj>
    <derivirana_varijabla naziv="DomainObject.PredzadnjaOdlukaIzPredmeta.DatumDonosenjaOdluke_1">9. siječnja 2018.</derivirana_varijabla>
  </DomainObject.PredzadnjaOdlukaIzPredmeta.DatumDonosenjaOdluke>
  <DomainObject.PredzadnjaOdlukaIzPredmeta.Oznaka>
    <izvorni_sadrzaj>St-1982/2017-8</izvorni_sadrzaj>
    <derivirana_varijabla naziv="DomainObject.PredzadnjaOdlukaIzPredmeta.Oznaka_1">St-1982/2017-8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9CEC5-6100-465C-BD65-B305BE85D58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655</properties:Words>
  <properties:Characters>3434</properties:Characters>
  <properties:Lines>112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2019-08-29T11:41:00Z</dcterms:created>
  <dc:creator>Korisnik</dc:creator>
  <cp:lastModifiedBy>Draženka Prpić</cp:lastModifiedBy>
  <cp:lastPrinted>2019-08-29T11:42:00Z</cp:lastPrinted>
  <dcterms:modified xmlns:xsi="http://www.w3.org/2001/XMLSchema-instance" xsi:type="dcterms:W3CDTF">2019-08-29T11:43:00Z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-SARLITA-St-1982-17.docx)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