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c30b" w14:paraId="28ec30b" w:rsidRDefault="00201B98" w:rsidP="00C90ED6" w:rsidR="00C90ED6" w:rsidRPr="00A05346">
      <w:pPr>
        <w15:collapsed w:val="false"/>
        <w:rPr>
          <w:sz w:val="24"/>
          <w:szCs w:val="24"/>
        </w:rPr>
      </w:pPr>
      <w:bookmarkStart w:name="_GoBack" w:id="0"/>
      <w:bookmarkEnd w:id="0"/>
      <w:r w:rsidRPr="00A0534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A05346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REPUBLIKA HRVATSKA</w:t>
      </w:r>
    </w:p>
    <w:p w:rsidRDefault="00D74BF3" w:rsidP="00D74BF3" w:rsidR="00D74BF3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TRGOVAČKI SUD U ZAGREBU</w:t>
      </w:r>
    </w:p>
    <w:p w:rsidRDefault="00D74BF3" w:rsidP="00D74BF3" w:rsidR="00C90ED6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Zagreb, </w:t>
      </w:r>
      <w:proofErr w:type="spellStart"/>
      <w:r w:rsidRPr="00A05346">
        <w:rPr>
          <w:sz w:val="24"/>
          <w:szCs w:val="24"/>
        </w:rPr>
        <w:t>Amruševa</w:t>
      </w:r>
      <w:proofErr w:type="spellEnd"/>
      <w:r w:rsidRPr="00A05346">
        <w:rPr>
          <w:sz w:val="24"/>
          <w:szCs w:val="24"/>
        </w:rPr>
        <w:t xml:space="preserve"> 2/II</w:t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  <w:t xml:space="preserve">            </w:t>
      </w:r>
      <w:r w:rsidR="00FB71A2" w:rsidRPr="00A05346">
        <w:rPr>
          <w:sz w:val="24"/>
          <w:szCs w:val="24"/>
        </w:rPr>
        <w:t xml:space="preserve"> </w:t>
      </w:r>
    </w:p>
    <w:p w:rsidRDefault="00C90ED6" w:rsidP="00C90ED6" w:rsidR="00C90ED6" w:rsidRPr="00A05346">
      <w:pPr>
        <w:jc w:val="center"/>
        <w:rPr>
          <w:sz w:val="24"/>
          <w:szCs w:val="24"/>
        </w:rPr>
      </w:pPr>
    </w:p>
    <w:p w:rsidRDefault="00E81F79" w:rsidP="00611CDB" w:rsidR="00201B98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    </w:t>
      </w:r>
    </w:p>
    <w:p w:rsidRDefault="00E81F79" w:rsidP="00611CDB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  </w:t>
      </w:r>
      <w:r w:rsidR="00C90ED6" w:rsidRPr="00A05346">
        <w:rPr>
          <w:sz w:val="24"/>
          <w:szCs w:val="24"/>
        </w:rPr>
        <w:t>R E P U B L I K A    H R V A T S K A</w:t>
      </w:r>
      <w:r w:rsidR="00C90ED6" w:rsidRPr="00A05346">
        <w:rPr>
          <w:sz w:val="24"/>
          <w:szCs w:val="24"/>
        </w:rPr>
        <w:tab/>
        <w:t xml:space="preserve"> </w:t>
      </w:r>
    </w:p>
    <w:p w:rsidRDefault="00E56F96" w:rsidP="00C90ED6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>Z A K LJ U Č A K</w:t>
      </w:r>
    </w:p>
    <w:p w:rsidRDefault="00C90ED6" w:rsidP="00C90ED6" w:rsidR="00C90ED6" w:rsidRPr="00A05346">
      <w:pPr>
        <w:jc w:val="both"/>
        <w:rPr>
          <w:sz w:val="24"/>
          <w:szCs w:val="24"/>
        </w:rPr>
      </w:pPr>
    </w:p>
    <w:p w:rsidRDefault="00C274B5" w:rsidP="0097194A" w:rsidR="0097194A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Trgovački sud u Zagrebu po sutkinji Maja Praljak</w:t>
      </w:r>
      <w:r w:rsidR="00E855CC" w:rsidRPr="00A05346">
        <w:rPr>
          <w:sz w:val="24"/>
          <w:szCs w:val="24"/>
        </w:rPr>
        <w:t xml:space="preserve"> po prijedlogu predlagatelja </w:t>
      </w:r>
      <w:r w:rsidR="0097194A">
        <w:rPr>
          <w:sz w:val="24"/>
          <w:szCs w:val="24"/>
          <w:lang w:val="pt-BR"/>
        </w:rPr>
        <w:t>1.</w:t>
      </w:r>
      <w:r w:rsidR="0097194A" w:rsidRPr="00562093">
        <w:rPr>
          <w:sz w:val="24"/>
          <w:szCs w:val="24"/>
          <w:lang w:val="pt-BR"/>
        </w:rPr>
        <w:t xml:space="preserve"> SISAK PROJEKTI d.o.o., Sisak, Rimska 26</w:t>
      </w:r>
      <w:r w:rsidR="0097194A">
        <w:rPr>
          <w:sz w:val="24"/>
          <w:szCs w:val="24"/>
          <w:lang w:val="pt-BR"/>
        </w:rPr>
        <w:t xml:space="preserve"> i predlagatelja 2. </w:t>
      </w:r>
      <w:r w:rsidR="0097194A" w:rsidRPr="00EF50A6">
        <w:rPr>
          <w:sz w:val="24"/>
          <w:szCs w:val="24"/>
        </w:rPr>
        <w:t>FINANCIJSKA AGENCIJA, R</w:t>
      </w:r>
      <w:r w:rsidR="0097194A">
        <w:rPr>
          <w:sz w:val="24"/>
          <w:szCs w:val="24"/>
        </w:rPr>
        <w:t>egionalni centar Za</w:t>
      </w:r>
      <w:r w:rsidR="0097194A" w:rsidRPr="00EF50A6">
        <w:rPr>
          <w:sz w:val="24"/>
          <w:szCs w:val="24"/>
        </w:rPr>
        <w:t>greb, Podružnica Zagreb, Trg svibanjskih žrtava 1995. 1, OIB: 85821130368</w:t>
      </w:r>
      <w:r w:rsidR="0097194A" w:rsidRPr="00562093">
        <w:rPr>
          <w:sz w:val="24"/>
          <w:szCs w:val="24"/>
          <w:lang w:val="pt-BR"/>
        </w:rPr>
        <w:t xml:space="preserve">za otvaranje stečajnog postupka nad dužnikom SISAK PROJEKTI d.o.o., Sisak, Rimska 26, OIB: 08980512609, </w:t>
      </w:r>
      <w:r w:rsidR="0097194A">
        <w:rPr>
          <w:sz w:val="24"/>
          <w:szCs w:val="24"/>
          <w:lang w:val="pt-BR"/>
        </w:rPr>
        <w:t>19. prosinca 2018.</w:t>
      </w:r>
    </w:p>
    <w:p w:rsidRDefault="00982FE7" w:rsidP="00E855CC" w:rsidR="00982FE7" w:rsidRPr="00A05346">
      <w:pPr>
        <w:ind w:firstLine="720"/>
        <w:jc w:val="both"/>
        <w:rPr>
          <w:sz w:val="24"/>
          <w:szCs w:val="24"/>
        </w:rPr>
      </w:pPr>
    </w:p>
    <w:p w:rsidRDefault="00AC6F91" w:rsidP="00AC6F91" w:rsidR="00615BEF" w:rsidRPr="00A05346">
      <w:pPr>
        <w:ind w:firstLine="720"/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  </w:t>
      </w:r>
    </w:p>
    <w:p w:rsidRDefault="00E56F96" w:rsidP="00C90ED6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z a k </w:t>
      </w:r>
      <w:proofErr w:type="spellStart"/>
      <w:r w:rsidRPr="00A05346">
        <w:rPr>
          <w:sz w:val="24"/>
          <w:szCs w:val="24"/>
        </w:rPr>
        <w:t>lj</w:t>
      </w:r>
      <w:proofErr w:type="spellEnd"/>
      <w:r w:rsidRPr="00A05346">
        <w:rPr>
          <w:sz w:val="24"/>
          <w:szCs w:val="24"/>
        </w:rPr>
        <w:t xml:space="preserve"> u č i o</w:t>
      </w:r>
      <w:r w:rsidR="00C90ED6" w:rsidRPr="00A05346">
        <w:rPr>
          <w:sz w:val="24"/>
          <w:szCs w:val="24"/>
        </w:rPr>
        <w:t xml:space="preserve">    j e</w:t>
      </w:r>
    </w:p>
    <w:p w:rsidRDefault="00201B98" w:rsidP="00201B98" w:rsidR="00201B98" w:rsidRPr="00A05346">
      <w:pPr>
        <w:jc w:val="both"/>
        <w:rPr>
          <w:sz w:val="24"/>
          <w:szCs w:val="24"/>
        </w:rPr>
      </w:pPr>
    </w:p>
    <w:p w:rsidRDefault="0097194A" w:rsidP="00201B98" w:rsidR="00A02F5C" w:rsidRPr="00A0534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7E7852" w:rsidRPr="00A05346">
        <w:rPr>
          <w:sz w:val="24"/>
          <w:szCs w:val="24"/>
        </w:rPr>
        <w:t>očište</w:t>
      </w:r>
      <w:r>
        <w:rPr>
          <w:sz w:val="24"/>
          <w:szCs w:val="24"/>
        </w:rPr>
        <w:t xml:space="preserve"> radi očitovanja o prijedlogu za otvaranje stečajnog postupka</w:t>
      </w:r>
      <w:r w:rsidR="00BB26B3">
        <w:rPr>
          <w:sz w:val="24"/>
          <w:szCs w:val="24"/>
        </w:rPr>
        <w:t xml:space="preserve"> o</w:t>
      </w:r>
      <w:r w:rsidR="007E7852" w:rsidRPr="00A05346">
        <w:rPr>
          <w:sz w:val="24"/>
          <w:szCs w:val="24"/>
        </w:rPr>
        <w:t xml:space="preserve">dređeno za dan </w:t>
      </w:r>
      <w:r>
        <w:rPr>
          <w:sz w:val="24"/>
          <w:szCs w:val="24"/>
        </w:rPr>
        <w:t>7. veljače 2019</w:t>
      </w:r>
      <w:r w:rsidR="007E7852" w:rsidRPr="00A05346">
        <w:rPr>
          <w:sz w:val="24"/>
          <w:szCs w:val="24"/>
        </w:rPr>
        <w:t xml:space="preserve">. u </w:t>
      </w:r>
      <w:r w:rsidR="00065DFE" w:rsidRPr="00A05346">
        <w:rPr>
          <w:sz w:val="24"/>
          <w:szCs w:val="24"/>
        </w:rPr>
        <w:t>1</w:t>
      </w:r>
      <w:r w:rsidR="00BB26B3">
        <w:rPr>
          <w:sz w:val="24"/>
          <w:szCs w:val="24"/>
        </w:rPr>
        <w:t>1</w:t>
      </w:r>
      <w:r>
        <w:rPr>
          <w:sz w:val="24"/>
          <w:szCs w:val="24"/>
        </w:rPr>
        <w:t xml:space="preserve">,00 </w:t>
      </w:r>
      <w:r w:rsidR="00065DFE" w:rsidRPr="00A05346">
        <w:rPr>
          <w:sz w:val="24"/>
          <w:szCs w:val="24"/>
        </w:rPr>
        <w:t xml:space="preserve"> sati neće se održati.</w:t>
      </w:r>
    </w:p>
    <w:p w:rsidRDefault="00E81F79" w:rsidP="00201B98" w:rsidR="00D74BF3" w:rsidRPr="00A05346">
      <w:pPr>
        <w:ind w:left="284"/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 </w:t>
      </w:r>
    </w:p>
    <w:p w:rsidRDefault="00EB27C3" w:rsidP="00611CDB" w:rsidR="00EB27C3" w:rsidRPr="00A0534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A0534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A05346">
        <w:rPr>
          <w:rFonts w:cs="Times New Roman" w:hAnsi="Times New Roman" w:ascii="Times New Roman"/>
          <w:sz w:val="24"/>
        </w:rPr>
        <w:t xml:space="preserve">Zagreb, </w:t>
      </w:r>
      <w:r w:rsidR="0097194A">
        <w:rPr>
          <w:rFonts w:cs="Times New Roman" w:hAnsi="Times New Roman" w:ascii="Times New Roman"/>
          <w:sz w:val="24"/>
        </w:rPr>
        <w:t>19. prosinac</w:t>
      </w:r>
      <w:r w:rsidR="00B314CB">
        <w:rPr>
          <w:rFonts w:cs="Times New Roman" w:hAnsi="Times New Roman" w:ascii="Times New Roman"/>
          <w:sz w:val="24"/>
        </w:rPr>
        <w:t xml:space="preserve"> </w:t>
      </w:r>
      <w:r w:rsidR="003F7003" w:rsidRPr="00A05346">
        <w:rPr>
          <w:rFonts w:cs="Times New Roman" w:hAnsi="Times New Roman" w:ascii="Times New Roman"/>
          <w:sz w:val="24"/>
        </w:rPr>
        <w:t>2018</w:t>
      </w:r>
      <w:r w:rsidR="00201B98" w:rsidRPr="00A05346">
        <w:rPr>
          <w:rFonts w:cs="Times New Roman" w:hAnsi="Times New Roman" w:ascii="Times New Roman"/>
          <w:sz w:val="24"/>
        </w:rPr>
        <w:t xml:space="preserve">. </w:t>
      </w:r>
    </w:p>
    <w:p w:rsidRDefault="002C0745" w:rsidP="00C90ED6" w:rsidR="002C0745" w:rsidRPr="00A05346">
      <w:pPr>
        <w:jc w:val="center"/>
        <w:rPr>
          <w:sz w:val="24"/>
          <w:szCs w:val="24"/>
        </w:rPr>
      </w:pPr>
    </w:p>
    <w:p w:rsidRDefault="00C90ED6" w:rsidP="00C90ED6" w:rsidR="00C90ED6" w:rsidRPr="00A05346">
      <w:pPr>
        <w:jc w:val="center"/>
        <w:rPr>
          <w:sz w:val="24"/>
          <w:szCs w:val="24"/>
        </w:rPr>
      </w:pPr>
    </w:p>
    <w:p w:rsidRDefault="00C90ED6" w:rsidP="00C274B5" w:rsidR="00C90ED6">
      <w:pPr>
        <w:jc w:val="right"/>
      </w:pP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  <w:t xml:space="preserve">                          </w:t>
      </w:r>
      <w:r w:rsidR="00C274B5">
        <w:rPr>
          <w:sz w:val="24"/>
          <w:szCs w:val="24"/>
        </w:rPr>
        <w:t>Sutkinja:</w:t>
      </w:r>
      <w:r w:rsidR="00641D1E" w:rsidRPr="00A05346">
        <w:tab/>
      </w:r>
      <w:r w:rsidR="00641D1E" w:rsidRPr="00A05346">
        <w:tab/>
      </w:r>
      <w:r w:rsidR="00641D1E" w:rsidRPr="00A05346">
        <w:tab/>
      </w:r>
      <w:r w:rsidR="00641D1E" w:rsidRPr="00A05346">
        <w:tab/>
      </w:r>
      <w:r w:rsidR="00641D1E" w:rsidRPr="00A05346">
        <w:tab/>
      </w:r>
      <w:r w:rsidR="00C274B5">
        <w:t>Maja Praljak</w:t>
      </w:r>
      <w:r w:rsidR="0065635A">
        <w:t>, v.r.</w:t>
      </w:r>
    </w:p>
    <w:p w:rsidRDefault="0065635A" w:rsidP="00C274B5" w:rsidR="0065635A">
      <w:pPr>
        <w:jc w:val="right"/>
      </w:pPr>
    </w:p>
    <w:p w:rsidRDefault="0065635A" w:rsidR="0065635A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5635A" w:rsidR="0065635A">
      <w:r>
        <w:t>Nikolina Krunić</w:t>
      </w:r>
    </w:p>
    <w:p w:rsidRDefault="0065635A" w:rsidP="00C274B5" w:rsidR="0065635A" w:rsidRPr="00A05346">
      <w:pPr>
        <w:jc w:val="right"/>
      </w:pPr>
    </w:p>
    <w:p w:rsidRDefault="008356A4" w:rsidP="00C90ED6" w:rsidR="008356A4" w:rsidRPr="00A05346">
      <w:pPr>
        <w:jc w:val="both"/>
        <w:rPr>
          <w:sz w:val="24"/>
          <w:szCs w:val="24"/>
        </w:rPr>
      </w:pPr>
    </w:p>
    <w:p w:rsidRDefault="00C90ED6" w:rsidP="00C90ED6" w:rsidR="00C90ED6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UPUTA O PRAVNOM  LIJEKU:</w:t>
      </w:r>
    </w:p>
    <w:p w:rsidRDefault="00E56F96" w:rsidP="00C90ED6" w:rsidR="00C90ED6" w:rsidRPr="00A05346">
      <w:pPr>
        <w:jc w:val="both"/>
        <w:rPr>
          <w:i/>
          <w:sz w:val="24"/>
          <w:szCs w:val="24"/>
        </w:rPr>
      </w:pPr>
      <w:r w:rsidRPr="00A05346">
        <w:rPr>
          <w:sz w:val="24"/>
          <w:szCs w:val="24"/>
        </w:rPr>
        <w:t>Protiv zaključka nije dopušten pravni lijek (članak 19. stavak 7.SZ-a).</w:t>
      </w:r>
      <w:r w:rsidR="00C90ED6" w:rsidRPr="00A05346">
        <w:rPr>
          <w:sz w:val="24"/>
          <w:szCs w:val="24"/>
        </w:rPr>
        <w:t xml:space="preserve">      </w:t>
      </w:r>
      <w:r w:rsidR="00C90ED6" w:rsidRPr="00A05346">
        <w:rPr>
          <w:sz w:val="24"/>
          <w:szCs w:val="24"/>
        </w:rPr>
        <w:tab/>
      </w:r>
    </w:p>
    <w:p w:rsidRDefault="00065DFE" w:rsidP="00065DFE" w:rsidR="00065DFE" w:rsidRPr="00A05346">
      <w:pPr>
        <w:rPr>
          <w:sz w:val="24"/>
          <w:szCs w:val="24"/>
        </w:rPr>
      </w:pPr>
    </w:p>
    <w:p w:rsidRDefault="00530B87" w:rsidP="00982FE7" w:rsidR="00530B87" w:rsidRPr="00A05346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530B87" w:rsidRPr="00A05346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274B5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46</w:t>
        </w:r>
        <w:r w:rsidR="0097194A">
          <w:rPr>
            <w:sz w:val="24"/>
            <w:szCs w:val="24"/>
          </w:rPr>
          <w:t>.St-1868/2018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11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65DFE"/>
    <w:rsid w:val="000971F5"/>
    <w:rsid w:val="000A238E"/>
    <w:rsid w:val="000B3E4B"/>
    <w:rsid w:val="000B5348"/>
    <w:rsid w:val="000C5FFF"/>
    <w:rsid w:val="000D234B"/>
    <w:rsid w:val="000E55DB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E0DD4"/>
    <w:rsid w:val="003F1166"/>
    <w:rsid w:val="003F7003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5635A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7194A"/>
    <w:rsid w:val="00982FE7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5346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314CB"/>
    <w:rsid w:val="00B534BC"/>
    <w:rsid w:val="00B62987"/>
    <w:rsid w:val="00B830FA"/>
    <w:rsid w:val="00B84D54"/>
    <w:rsid w:val="00B949C2"/>
    <w:rsid w:val="00BB26B3"/>
    <w:rsid w:val="00BD7216"/>
    <w:rsid w:val="00C06EC4"/>
    <w:rsid w:val="00C14274"/>
    <w:rsid w:val="00C274B5"/>
    <w:rsid w:val="00C30121"/>
    <w:rsid w:val="00C365DD"/>
    <w:rsid w:val="00C41F13"/>
    <w:rsid w:val="00C42504"/>
    <w:rsid w:val="00C56F75"/>
    <w:rsid w:val="00C90ED6"/>
    <w:rsid w:val="00C95AC8"/>
    <w:rsid w:val="00C977EB"/>
    <w:rsid w:val="00CB66D3"/>
    <w:rsid w:val="00CD4A70"/>
    <w:rsid w:val="00CD4FF3"/>
    <w:rsid w:val="00CD54A5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65DFE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65DFE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St-1868/2018</izvorni_sadrzaj>
    <derivirana_varijabla naziv="DomainObject.Predmet.OznakaBroj_1">St-1868/2018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SISAK PROJEKTI d.o.o.; SISAK PROJEKTI d.o.o.</izvorni_sadrzaj>
    <derivirana_varijabla naziv="DomainObject.Predmet.ProtustrankaFormated_1">  SISAK PROJEKTI d.o.o.; SISAK PROJEKTI d.o.o.</derivirana_varijabla>
  </DomainObject.Predmet.ProtustrankaFormated>
  <DomainObject.Predmet.ProtustrankaFormatedOIB>
    <izvorni_sadrzaj>  SISAK PROJEKTI d.o.o., OIB 08980512609; SISAK PROJEKTI d.o.o., OIB 08980512609</izvorni_sadrzaj>
    <derivirana_varijabla naziv="DomainObject.Predmet.ProtustrankaFormatedOIB_1">  SISAK PROJEKTI d.o.o., OIB 08980512609; SISAK PROJEKTI d.o.o., OIB 08980512609</derivirana_varijabla>
  </DomainObject.Predmet.ProtustrankaFormatedOIB>
  <DomainObject.Predmet.ProtustrankaFormatedWithAdress>
    <izvorni_sadrzaj> SISAK PROJEKTI d.o.o., Rimska 26, 44000 Sisak; SISAK PROJEKTI d.o.o., Rimska 26, 44000 Sisak</izvorni_sadrzaj>
    <derivirana_varijabla naziv="DomainObject.Predmet.ProtustrankaFormatedWithAdress_1"> SISAK PROJEKTI d.o.o., Rimska 26, 44000 Sisak; SISAK PROJEKTI d.o.o., Rimska 26, 44000 Sisak</derivirana_varijabla>
  </DomainObject.Predmet.ProtustrankaFormatedWithAdress>
  <DomainObject.Predmet.ProtustrankaFormatedWithAdressOIB>
    <izvorni_sadrzaj> SISAK PROJEKTI d.o.o., OIB 08980512609, Rimska 26, 44000 Sisak; SISAK PROJEKTI d.o.o., OIB 08980512609, Rimska 26, 44000 Sisak</izvorni_sadrzaj>
    <derivirana_varijabla naziv="DomainObject.Predmet.ProtustrankaFormatedWithAdressOIB_1"> SISAK PROJEKTI d.o.o., OIB 08980512609, Rimska 26, 44000 Sisak; SISAK PROJEKTI d.o.o., OIB 08980512609, Rimska 26, 44000 Sisak</derivirana_varijabla>
  </DomainObject.Predmet.ProtustrankaFormatedWithAdressOIB>
  <DomainObject.Predmet.ProtustrankaWithAdress>
    <izvorni_sadrzaj>SISAK PROJEKTI d.o.o. Rimska 26, 44000 Sisak, SISAK PROJEKTI d.o.o. Rimska 26, 44000 Sisak</izvorni_sadrzaj>
    <derivirana_varijabla naziv="DomainObject.Predmet.ProtustrankaWithAdress_1">SISAK PROJEKTI d.o.o. Rimska 26, 44000 Sisak, SISAK PROJEKTI d.o.o. Rimska 26, 44000 Sisak</derivirana_varijabla>
  </DomainObject.Predmet.ProtustrankaWithAdress>
  <DomainObject.Predmet.ProtustrankaWithAdressOIB>
    <izvorni_sadrzaj>SISAK PROJEKTI d.o.o., OIB 08980512609, Rimska 26, 44000 Sisak, SISAK PROJEKTI d.o.o., OIB 08980512609, Rimska 26, 44000 Sisak</izvorni_sadrzaj>
    <derivirana_varijabla naziv="DomainObject.Predmet.ProtustrankaWithAdressOIB_1">SISAK PROJEKTI d.o.o., OIB 08980512609, Rimska 26, 44000 Sisak, SISAK PROJEKTI d.o.o., OIB 08980512609, Rimska 26, 44000 Sisak</derivirana_varijabla>
  </DomainObject.Predmet.ProtustrankaWithAdressOIB>
  <DomainObject.Predmet.ProtustrankaNazivFormated>
    <izvorni_sadrzaj>SISAK PROJEKTI d.o.o.,SISAK PROJEKTI d.o.o.</izvorni_sadrzaj>
    <derivirana_varijabla naziv="DomainObject.Predmet.ProtustrankaNazivFormated_1">SISAK PROJEKTI d.o.o.,SISAK PROJEKTI d.o.o.</derivirana_varijabla>
  </DomainObject.Predmet.ProtustrankaNazivFormated>
  <DomainObject.Predmet.ProtustrankaNazivFormatedOIB>
    <izvorni_sadrzaj>SISAK PROJEKTI d.o.o., OIB 08980512609,SISAK PROJEKTI d.o.o., OIB 08980512609</izvorni_sadrzaj>
    <derivirana_varijabla naziv="DomainObject.Predmet.ProtustrankaNazivFormatedOIB_1">SISAK PROJEKTI d.o.o., OIB 08980512609,SISAK PROJEKTI d.o.o., OIB 08980512609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SISAK PROJEKTI d.o.o.; FINA Regionalni centar Zagreb</izvorni_sadrzaj>
    <derivirana_varijabla naziv="DomainObject.Predmet.StrankaFormated_1">  SISAK PROJEKTI d.o.o.; FINA Regionalni centar Zagreb</derivirana_varijabla>
  </DomainObject.Predmet.StrankaFormated>
  <DomainObject.Predmet.StrankaFormatedOIB>
    <izvorni_sadrzaj>  SISAK PROJEKTI d.o.o., OIB 08980512609; FINA Regionalni centar Zagreb, OIB 85821130368</izvorni_sadrzaj>
    <derivirana_varijabla naziv="DomainObject.Predmet.StrankaFormatedOIB_1">  SISAK PROJEKTI d.o.o., OIB 08980512609; FINA Regionalni centar Zagreb, OIB 85821130368</derivirana_varijabla>
  </DomainObject.Predmet.StrankaFormatedOIB>
  <DomainObject.Predmet.StrankaFormatedWithAdress>
    <izvorni_sadrzaj> SISAK PROJEKTI d.o.o., Rimska 26, 44000 Sisak; FINA Regionalni centar Zagreb, Trg svibanjskih žrtava 1995. 1, 10000 Zagreb</izvorni_sadrzaj>
    <derivirana_varijabla naziv="DomainObject.Predmet.StrankaFormatedWithAdress_1"> SISAK PROJEKTI d.o.o., Rimska 26, 44000 Sisak; FINA Regionalni centar Zagreb, Trg svibanjskih žrtava 1995. 1, 10000 Zagreb</derivirana_varijabla>
  </DomainObject.Predmet.StrankaFormatedWithAdress>
  <DomainObject.Predmet.StrankaFormatedWithAdressOIB>
    <izvorni_sadrzaj> SISAK PROJEKTI d.o.o., OIB 08980512609, Rimska 26, 44000 Sisak; FINA Regionalni centar Zagreb, OIB 85821130368, Trg svibanjskih žrtava 1995. 1, 10000 Zagreb</izvorni_sadrzaj>
    <derivirana_varijabla naziv="DomainObject.Predmet.StrankaFormatedWithAdressOIB_1"> SISAK PROJEKTI d.o.o., OIB 08980512609, Rimska 26, 44000 Sisak; FINA Regionalni centar Zagreb, OIB 85821130368, Trg svibanjskih žrtava 1995. 1, 10000 Zagreb</derivirana_varijabla>
  </DomainObject.Predmet.StrankaFormatedWithAdressOIB>
  <DomainObject.Predmet.StrankaWithAdress>
    <izvorni_sadrzaj>SISAK PROJEKTI d.o.o. Rimska 26,44000 Sisak,FINA Regionalni centar Zagreb Trg svibanjskih žrtava 1995. 1,10000 Zagreb</izvorni_sadrzaj>
    <derivirana_varijabla naziv="DomainObject.Predmet.StrankaWithAdress_1">SISAK PROJEKTI d.o.o. Rimska 26,44000 Sisak,FINA Regionalni centar Zagreb Trg svibanjskih žrtava 1995. 1,10000 Zagreb</derivirana_varijabla>
  </DomainObject.Predmet.StrankaWithAdress>
  <DomainObject.Predmet.StrankaWithAdressOIB>
    <izvorni_sadrzaj>SISAK PROJEKTI d.o.o., OIB 08980512609, Rimska 26,44000 Sisak,FINA Regionalni centar Zagreb, OIB 85821130368, Trg svibanjskih žrtava 1995. 1,10000 Zagreb</izvorni_sadrzaj>
    <derivirana_varijabla naziv="DomainObject.Predmet.StrankaWithAdressOIB_1">SISAK PROJEKTI d.o.o., OIB 08980512609, Rimska 26,44000 Sisak,FINA Regionalni centar Zagreb, OIB 85821130368, Trg svibanjskih žrtava 1995. 1,10000 Zagreb</derivirana_varijabla>
  </DomainObject.Predmet.StrankaWithAdressOIB>
  <DomainObject.Predmet.StrankaNazivFormated>
    <izvorni_sadrzaj>SISAK PROJEKTI d.o.o.,FINA Regionalni centar Zagreb</izvorni_sadrzaj>
    <derivirana_varijabla naziv="DomainObject.Predmet.StrankaNazivFormated_1">SISAK PROJEKTI d.o.o.,FINA Regionalni centar Zagreb</derivirana_varijabla>
  </DomainObject.Predmet.StrankaNazivFormated>
  <DomainObject.Predmet.StrankaNazivFormatedOIB>
    <izvorni_sadrzaj>SISAK PROJEKTI d.o.o., OIB 08980512609,FINA Regionalni centar Zagreb, OIB 85821130368</izvorni_sadrzaj>
    <derivirana_varijabla naziv="DomainObject.Predmet.StrankaNazivFormatedOIB_1">SISAK PROJEKTI d.o.o., OIB 08980512609,FINA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SISAK PROJEKTI d.o.o.</item>
      <item>FINA Regionalni centar Zagreb</item>
    </izvorni_sadrzaj>
    <derivirana_varijabla naziv="DomainObject.Predmet.StrankaListFormated_1">
      <item>SISAK PROJEKTI d.o.o.</item>
      <item>FINA Regionalni centar Zagreb</item>
    </derivirana_varijabla>
  </DomainObject.Predmet.StrankaListFormated>
  <DomainObject.Predmet.StrankaListFormatedOIB>
    <izvorni_sadrzaj>
      <item>SISAK PROJEKTI d.o.o., OIB 08980512609</item>
      <item>FINA Regionalni centar Zagreb, OIB 85821130368</item>
    </izvorni_sadrzaj>
    <derivirana_varijabla naziv="DomainObject.Predmet.StrankaListFormatedOIB_1">
      <item>SISAK PROJEKTI d.o.o., OIB 08980512609</item>
      <item>FINA Regionalni centar Zagreb, OIB 85821130368</item>
    </derivirana_varijabla>
  </DomainObject.Predmet.StrankaListFormatedOIB>
  <DomainObject.Predmet.StrankaListFormatedWithAdress>
    <izvorni_sadrzaj>
      <item>SISAK PROJEKTI d.o.o., Rimska 26, 44000 Sisak</item>
      <item>FINA Regionalni centar Zagreb, Trg svibanjskih žrtava 1995. 1, 10000 Zagreb</item>
    </izvorni_sadrzaj>
    <derivirana_varijabla naziv="DomainObject.Predmet.StrankaListFormatedWithAdress_1">
      <item>SISAK PROJEKTI d.o.o., Rimska 26, 44000 Sisak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SISAK PROJEKTI d.o.o., OIB 08980512609, Rimska 26, 44000 Sisak</item>
      <item>FINA Regionalni centar Zagreb, OIB 85821130368, Trg svibanjskih žrtava 1995. 1, 10000 Zagreb</item>
    </izvorni_sadrzaj>
    <derivirana_varijabla naziv="DomainObject.Predmet.StrankaListFormatedWithAdressOIB_1">
      <item>SISAK PROJEKTI d.o.o., OIB 08980512609, Rimska 26, 44000 Sisak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SISAK PROJEKTI d.o.o.</item>
      <item>FINA Regionalni centar Zagreb</item>
    </izvorni_sadrzaj>
    <derivirana_varijabla naziv="DomainObject.Predmet.StrankaListNazivFormated_1">
      <item>SISAK PROJEKTI d.o.o.</item>
      <item>FINA Regionalni centar Zagreb</item>
    </derivirana_varijabla>
  </DomainObject.Predmet.StrankaListNazivFormated>
  <DomainObject.Predmet.StrankaListNazivFormatedOIB>
    <izvorni_sadrzaj>
      <item>SISAK PROJEKTI d.o.o., OIB 08980512609</item>
      <item>FINA Regionalni centar Zagreb, OIB 85821130368</item>
    </izvorni_sadrzaj>
    <derivirana_varijabla naziv="DomainObject.Predmet.StrankaListNazivFormatedOIB_1">
      <item>SISAK PROJEKTI d.o.o., OIB 08980512609</item>
      <item>FINA Regionalni centar Zagreb, OIB 85821130368</item>
    </derivirana_varijabla>
  </DomainObject.Predmet.StrankaListNazivFormatedOIB>
  <DomainObject.Predmet.ProtuStrankaListFormated>
    <izvorni_sadrzaj>
      <item>SISAK PROJEKTI d.o.o.</item>
      <item>SISAK PROJEKTI d.o.o.</item>
    </izvorni_sadrzaj>
    <derivirana_varijabla naziv="DomainObject.Predmet.ProtuStrankaListFormated_1">
      <item>SISAK PROJEKTI d.o.o.</item>
      <item>SISAK PROJEKTI d.o.o.</item>
    </derivirana_varijabla>
  </DomainObject.Predmet.ProtuStrankaListFormated>
  <DomainObject.Predmet.ProtuStrankaListFormatedOIB>
    <izvorni_sadrzaj>
      <item>SISAK PROJEKTI d.o.o., OIB 08980512609</item>
      <item>SISAK PROJEKTI d.o.o., OIB 08980512609</item>
    </izvorni_sadrzaj>
    <derivirana_varijabla naziv="DomainObject.Predmet.ProtuStrankaListFormatedOIB_1">
      <item>SISAK PROJEKTI d.o.o., OIB 08980512609</item>
      <item>SISAK PROJEKTI d.o.o., OIB 08980512609</item>
    </derivirana_varijabla>
  </DomainObject.Predmet.ProtuStrankaListFormatedOIB>
  <DomainObject.Predmet.ProtuStrankaListFormatedWithAdress>
    <izvorni_sadrzaj>
      <item>SISAK PROJEKTI d.o.o., Rimska 26, 44000 Sisak</item>
      <item>SISAK PROJEKTI d.o.o., Rimska 26, 44000 Sisak</item>
    </izvorni_sadrzaj>
    <derivirana_varijabla naziv="DomainObject.Predmet.ProtuStrankaListFormatedWithAdress_1">
      <item>SISAK PROJEKTI d.o.o., Rimska 26, 44000 Sisak</item>
      <item>SISAK PROJEKTI d.o.o., Rimska 26, 44000 Sisak</item>
    </derivirana_varijabla>
  </DomainObject.Predmet.ProtuStrankaListFormatedWithAdress>
  <DomainObject.Predmet.ProtuStrankaListFormatedWithAdressOIB>
    <izvorni_sadrzaj>
      <item>SISAK PROJEKTI d.o.o., OIB 08980512609, Rimska 26, 44000 Sisak</item>
      <item>SISAK PROJEKTI d.o.o., OIB 08980512609, Rimska 26, 44000 Sisak</item>
    </izvorni_sadrzaj>
    <derivirana_varijabla naziv="DomainObject.Predmet.ProtuStrankaListFormatedWithAdressOIB_1">
      <item>SISAK PROJEKTI d.o.o., OIB 08980512609, Rimska 26, 44000 Sisak</item>
      <item>SISAK PROJEKTI d.o.o., OIB 08980512609, Rimska 26, 44000 Sisak</item>
    </derivirana_varijabla>
  </DomainObject.Predmet.ProtuStrankaListFormatedWithAdressOIB>
  <DomainObject.Predmet.ProtuStrankaListNazivFormated>
    <izvorni_sadrzaj>
      <item>SISAK PROJEKTI d.o.o.</item>
      <item>SISAK PROJEKTI d.o.o.</item>
    </izvorni_sadrzaj>
    <derivirana_varijabla naziv="DomainObject.Predmet.ProtuStrankaListNazivFormated_1">
      <item>SISAK PROJEKTI d.o.o.</item>
      <item>SISAK PROJEKTI d.o.o.</item>
    </derivirana_varijabla>
  </DomainObject.Predmet.ProtuStrankaListNazivFormated>
  <DomainObject.Predmet.ProtuStrankaListNazivFormatedOIB>
    <izvorni_sadrzaj>
      <item>SISAK PROJEKTI d.o.o., OIB 08980512609</item>
      <item>SISAK PROJEKTI d.o.o., OIB 08980512609</item>
    </izvorni_sadrzaj>
    <derivirana_varijabla naziv="DomainObject.Predmet.ProtuStrankaListNazivFormatedOIB_1">
      <item>SISAK PROJEKTI d.o.o., OIB 08980512609</item>
      <item>SISAK PROJEKTI d.o.o., OIB 08980512609</item>
    </derivirana_varijabla>
  </DomainObject.Predmet.ProtuStrankaListNazivFormatedOIB>
  <DomainObject.Predmet.OstaliListFormated>
    <izvorni_sadrzaj>
      <item>Srđan Marić</item>
    </izvorni_sadrzaj>
    <derivirana_varijabla naziv="DomainObject.Predmet.OstaliListFormated_1">
      <item>Srđan Marić</item>
    </derivirana_varijabla>
  </DomainObject.Predmet.OstaliListFormated>
  <DomainObject.Predmet.OstaliListFormatedOIB>
    <izvorni_sadrzaj>
      <item>Srđan Marić</item>
    </izvorni_sadrzaj>
    <derivirana_varijabla naziv="DomainObject.Predmet.OstaliListFormatedOIB_1">
      <item>Srđan Marić</item>
    </derivirana_varijabla>
  </DomainObject.Predmet.OstaliListFormatedOIB>
  <DomainObject.Predmet.OstaliListFormatedWithAdress>
    <izvorni_sadrzaj>
      <item>Srđan Marić</item>
    </izvorni_sadrzaj>
    <derivirana_varijabla naziv="DomainObject.Predmet.OstaliListFormatedWithAdress_1">
      <item>Srđan Marić</item>
    </derivirana_varijabla>
  </DomainObject.Predmet.OstaliListFormatedWithAdress>
  <DomainObject.Predmet.OstaliListFormatedWithAdressOIB>
    <izvorni_sadrzaj>
      <item>Srđan Marić</item>
    </izvorni_sadrzaj>
    <derivirana_varijabla naziv="DomainObject.Predmet.OstaliListFormatedWithAdressOIB_1">
      <item>Srđan Marić</item>
    </derivirana_varijabla>
  </DomainObject.Predmet.OstaliListFormatedWithAdressOIB>
  <DomainObject.Predmet.OstaliListNazivFormated>
    <izvorni_sadrzaj>
      <item>Srđan Marić</item>
    </izvorni_sadrzaj>
    <derivirana_varijabla naziv="DomainObject.Predmet.OstaliListNazivFormated_1">
      <item>Srđan Marić</item>
    </derivirana_varijabla>
  </DomainObject.Predmet.OstaliListNazivFormated>
  <DomainObject.Predmet.OstaliListNazivFormatedOIB>
    <izvorni_sadrzaj>
      <item>Srđan Marić</item>
    </izvorni_sadrzaj>
    <derivirana_varijabla naziv="DomainObject.Predmet.OstaliListNazivFormatedOIB_1">
      <item>Srđan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SISAK PROJEKTI d.o.o. i dr.</izvorni_sadrzaj>
    <derivirana_varijabla naziv="DomainObject.Predmet.StrankaIDrugi_1">SISAK PROJEKTI d.o.o. i dr.</derivirana_varijabla>
  </DomainObject.Predmet.StrankaIDrugi>
  <DomainObject.Predmet.ProtustrankaIDrugi>
    <izvorni_sadrzaj>SISAK PROJEKTI d.o.o. i dr.</izvorni_sadrzaj>
    <derivirana_varijabla naziv="DomainObject.Predmet.ProtustrankaIDrugi_1">SISAK PROJEKTI d.o.o. i dr.</derivirana_varijabla>
  </DomainObject.Predmet.ProtustrankaIDrugi>
  <DomainObject.Predmet.StrankaIDrugiAdressOIB>
    <izvorni_sadrzaj>SISAK PROJEKTI d.o.o., OIB 08980512609, Rimska 26, 44000 Sisak i dr.</izvorni_sadrzaj>
    <derivirana_varijabla naziv="DomainObject.Predmet.StrankaIDrugiAdressOIB_1">SISAK PROJEKTI d.o.o., OIB 08980512609, Rimska 26, 44000 Sisak i dr.</derivirana_varijabla>
  </DomainObject.Predmet.StrankaIDrugiAdressOIB>
  <DomainObject.Predmet.ProtustrankaIDrugiAdressOIB>
    <izvorni_sadrzaj>SISAK PROJEKTI d.o.o., OIB 08980512609, Rimska 26, 44000 Sisak i dr.</izvorni_sadrzaj>
    <derivirana_varijabla naziv="DomainObject.Predmet.ProtustrankaIDrugiAdressOIB_1">SISAK PROJEKTI d.o.o., OIB 08980512609, Rimska 26, 44000 Sisak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SISAK PROJEKTI d.o.o.</item>
      <item>SISAK PROJEKTI d.o.o.</item>
      <item>Srđan Marić</item>
      <item>SISAK PROJEKTI d.o.o.</item>
      <item>FINA Regionalni centar Zagreb</item>
    </izvorni_sadrzaj>
    <derivirana_varijabla naziv="DomainObject.Predmet.SudioniciListNaziv_1">
      <item>SISAK PROJEKTI d.o.o.</item>
      <item>SISAK PROJEKTI d.o.o.</item>
      <item>Srđan Marić</item>
      <item>SISAK PROJEKTI d.o.o.</item>
      <item>FINA Regionalni centar Zagreb</item>
    </derivirana_varijabla>
  </DomainObject.Predmet.SudioniciListNaziv>
  <DomainObject.Predmet.SudioniciListAdressOIB>
    <izvorni_sadrzaj>
      <item>SISAK PROJEKTI d.o.o., OIB 08980512609, Rimska 26,44000 Sisak</item>
      <item>SISAK PROJEKTI d.o.o., OIB 08980512609, Rimska 26,44000 Sisak</item>
      <item>Srđan Marić</item>
      <item>SISAK PROJEKTI d.o.o., OIB 08980512609, Rimska 26,44000 Sisak</item>
      <item>FINA Regionalni centar Zagreb, OIB 85821130368, Trg svibanjskih žrtava 1995. 1,10000 Zagreb</item>
    </izvorni_sadrzaj>
    <derivirana_varijabla naziv="DomainObject.Predmet.SudioniciListAdressOIB_1">
      <item>SISAK PROJEKTI d.o.o., OIB 08980512609, Rimska 26,44000 Sisak</item>
      <item>SISAK PROJEKTI d.o.o., OIB 08980512609, Rimska 26,44000 Sisak</item>
      <item>Srđan Marić</item>
      <item>SISAK PROJEKTI d.o.o., OIB 08980512609, Rimska 26,44000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08980512609</item>
      <item>, OIB 08980512609</item>
      <item>, OIB null</item>
      <item>, OIB 08980512609</item>
      <item>, OIB 85821130368</item>
    </izvorni_sadrzaj>
    <derivirana_varijabla naziv="DomainObject.Predmet.SudioniciListNazivOIB_1">
      <item>, OIB 08980512609</item>
      <item>, OIB 08980512609</item>
      <item>, OIB null</item>
      <item>, OIB 08980512609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EFC9B-70A6-4FCB-BF78-15FF9B3C6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144</properties:Words>
  <properties:Characters>711</properties:Characters>
  <properties:Lines>35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2018-12-19T06:38:00Z</dcterms:created>
  <dc:creator>Ante</dc:creator>
  <cp:lastModifiedBy>Nikolina Krunić</cp:lastModifiedBy>
  <cp:lastPrinted>2018-12-19T06:43:00Z</cp:lastPrinted>
  <dcterms:modified xmlns:xsi="http://www.w3.org/2001/XMLSchema-instance" xsi:type="dcterms:W3CDTF">2018-12-19T06:43:00Z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