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bf80" w14:paraId="d15bf8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C55268">
        <w:t>6</w:t>
      </w:r>
      <w:r w:rsidR="00FA308A">
        <w:t>244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C63677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FA308A" w:rsidR="00FA308A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A308A">
        <w:t>MIKELIN d.o.o., Zagreb, Mladena Vodičke 1, MBS: 080127018, OIB:</w:t>
      </w:r>
    </w:p>
    <w:p w:rsidRDefault="00FA308A" w:rsidP="00FA308A" w:rsidR="00CB0446">
      <w:pPr>
        <w:ind w:firstLine="708"/>
        <w:jc w:val="both"/>
      </w:pPr>
      <w:r>
        <w:t xml:space="preserve">   52327821185</w:t>
      </w:r>
    </w:p>
    <w:p w:rsidRDefault="00FA308A" w:rsidP="00FA308A" w:rsidR="00FA308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FA308A">
        <w:t>63.037,34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FA308A">
        <w:t>e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C63677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686E"/>
    <w:rsid w:val="001136A5"/>
    <w:rsid w:val="00114EAD"/>
    <w:rsid w:val="00147C91"/>
    <w:rsid w:val="001540B4"/>
    <w:rsid w:val="001769A8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D2900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F3962"/>
    <w:rsid w:val="0050543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234C"/>
    <w:rsid w:val="00C47780"/>
    <w:rsid w:val="00C55268"/>
    <w:rsid w:val="00C63677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26708"/>
    <w:rsid w:val="00E44A99"/>
    <w:rsid w:val="00EC3302"/>
    <w:rsid w:val="00ED6AA8"/>
    <w:rsid w:val="00F034D3"/>
    <w:rsid w:val="00F13C58"/>
    <w:rsid w:val="00F2647C"/>
    <w:rsid w:val="00F54B00"/>
    <w:rsid w:val="00FA308A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3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3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6244</izvorni_sadrzaj>
    <derivirana_varijabla naziv="DomainObject.Predmet.Broj_1">6244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St-6244/2015</izvorni_sadrzaj>
    <derivirana_varijabla naziv="DomainObject.Predmet.OznakaBroj_1">St-6244/2015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MIKELIN d.o.o. zastupanog po punomoćniku Romano Mikelin</izvorni_sadrzaj>
    <derivirana_varijabla naziv="DomainObject.Predmet.ProtustrankaFormated_1">  MIKELIN d.o.o. zastupanog po punomoćniku Romano Mikelin</derivirana_varijabla>
  </DomainObject.Predmet.ProtustrankaFormated>
  <DomainObject.Predmet.ProtustrankaFormatedOIB>
    <izvorni_sadrzaj>  MIKELIN d.o.o., OIB 52327821185 zastupanog po punomoćniku Romano Mikelin</izvorni_sadrzaj>
    <derivirana_varijabla naziv="DomainObject.Predmet.ProtustrankaFormatedOIB_1">  MIKELIN d.o.o., OIB 52327821185 zastupanog po punomoćniku Romano Mikelin</derivirana_varijabla>
  </DomainObject.Predmet.ProtustrankaFormatedOIB>
  <DomainObject.Predmet.ProtustrankaFormatedWithAdress>
    <izvorni_sadrzaj> MIKELIN d.o.o., Mladena Vodičke 1, 10000 Zagreb zastupanog po punomoćniku Romano Mikelin</izvorni_sadrzaj>
    <derivirana_varijabla naziv="DomainObject.Predmet.ProtustrankaFormatedWithAdress_1"> MIKELIN d.o.o., Mladena Vodičke 1, 10000 Zagreb zastupanog po punomoćniku Romano Mikelin</derivirana_varijabla>
  </DomainObject.Predmet.ProtustrankaFormatedWithAdress>
  <DomainObject.Predmet.ProtustrankaFormatedWithAdressOIB>
    <izvorni_sadrzaj> MIKELIN d.o.o., OIB 52327821185, Mladena Vodičke 1, 10000 Zagreb zastupanog po punomoćniku Romano Mikelin</izvorni_sadrzaj>
    <derivirana_varijabla naziv="DomainObject.Predmet.ProtustrankaFormatedWithAdressOIB_1"> MIKELIN d.o.o., OIB 52327821185, Mladena Vodičke 1, 10000 Zagreb zastupanog po punomoćniku Romano Mikelin</derivirana_varijabla>
  </DomainObject.Predmet.ProtustrankaFormatedWithAdressOIB>
  <DomainObject.Predmet.ProtustrankaWithAdress>
    <izvorni_sadrzaj>MIKELIN d.o.o. Mladena Vodičke 1, 10000 Zagreb</izvorni_sadrzaj>
    <derivirana_varijabla naziv="DomainObject.Predmet.ProtustrankaWithAdress_1">MIKELIN d.o.o. Mladena Vodičke 1, 10000 Zagreb</derivirana_varijabla>
  </DomainObject.Predmet.ProtustrankaWithAdress>
  <DomainObject.Predmet.ProtustrankaWithAdressOIB>
    <izvorni_sadrzaj>MIKELIN d.o.o., OIB 52327821185, Mladena Vodičke 1, 10000 Zagreb</izvorni_sadrzaj>
    <derivirana_varijabla naziv="DomainObject.Predmet.ProtustrankaWithAdressOIB_1">MIKELIN d.o.o., OIB 52327821185, Mladena Vodičke 1, 10000 Zagreb</derivirana_varijabla>
  </DomainObject.Predmet.ProtustrankaWithAdressOIB>
  <DomainObject.Predmet.ProtustrankaNazivFormated>
    <izvorni_sadrzaj>MIKELIN d.o.o.</izvorni_sadrzaj>
    <derivirana_varijabla naziv="DomainObject.Predmet.ProtustrankaNazivFormated_1">MIKELIN d.o.o.</derivirana_varijabla>
  </DomainObject.Predmet.ProtustrankaNazivFormated>
  <DomainObject.Predmet.ProtustrankaNazivFormatedOIB>
    <izvorni_sadrzaj>MIKELIN d.o.o., OIB 52327821185</izvorni_sadrzaj>
    <derivirana_varijabla naziv="DomainObject.Predmet.ProtustrankaNazivFormatedOIB_1">MIKELIN d.o.o., OIB 52327821185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MIKELIN d.o.o. zastupanog po punomoćniku Romano Mikelin</item>
    </izvorni_sadrzaj>
    <derivirana_varijabla naziv="DomainObject.Predmet.ProtuStrankaListFormated_1">
      <item>MIKELIN d.o.o. zastupanog po punomoćniku Romano Mikelin</item>
    </derivirana_varijabla>
  </DomainObject.Predmet.ProtuStrankaListFormated>
  <DomainObject.Predmet.ProtuStrankaListFormatedOIB>
    <izvorni_sadrzaj>
      <item>MIKELIN d.o.o., OIB 52327821185 zastupanog po punomoćniku Romano Mikelin</item>
    </izvorni_sadrzaj>
    <derivirana_varijabla naziv="DomainObject.Predmet.ProtuStrankaListFormatedOIB_1">
      <item>MIKELIN d.o.o., OIB 52327821185 zastupanog po punomoćniku Romano Mikelin</item>
    </derivirana_varijabla>
  </DomainObject.Predmet.ProtuStrankaListFormatedOIB>
  <DomainObject.Predmet.ProtuStrankaListFormatedWithAdress>
    <izvorni_sadrzaj>
      <item>MIKELIN d.o.o., Mladena Vodičke 1, 10000 Zagreb zastupanog po punomoćniku Romano Mikelin</item>
    </izvorni_sadrzaj>
    <derivirana_varijabla naziv="DomainObject.Predmet.ProtuStrankaListFormatedWithAdress_1">
      <item>MIKELIN d.o.o., Mladena Vodičke 1, 10000 Zagreb zastupanog po punomoćniku Romano Mikelin</item>
    </derivirana_varijabla>
  </DomainObject.Predmet.ProtuStrankaListFormatedWithAdress>
  <DomainObject.Predmet.ProtuStrankaListFormatedWithAdressOIB>
    <izvorni_sadrzaj>
      <item>MIKELIN d.o.o., OIB 52327821185, Mladena Vodičke 1, 10000 Zagreb zastupanog po punomoćniku Romano Mikelin</item>
    </izvorni_sadrzaj>
    <derivirana_varijabla naziv="DomainObject.Predmet.ProtuStrankaListFormatedWithAdressOIB_1">
      <item>MIKELIN d.o.o., OIB 52327821185, Mladena Vodičke 1, 10000 Zagreb zastupanog po punomoćniku Romano Mikelin</item>
    </derivirana_varijabla>
  </DomainObject.Predmet.ProtuStrankaListFormatedWithAdressOIB>
  <DomainObject.Predmet.ProtuStrankaListNazivFormated>
    <izvorni_sadrzaj>
      <item>MIKELIN d.o.o.</item>
    </izvorni_sadrzaj>
    <derivirana_varijabla naziv="DomainObject.Predmet.ProtuStrankaListNazivFormated_1">
      <item>MIKELIN d.o.o.</item>
    </derivirana_varijabla>
  </DomainObject.Predmet.ProtuStrankaListNazivFormated>
  <DomainObject.Predmet.ProtuStrankaListNazivFormatedOIB>
    <izvorni_sadrzaj>
      <item>MIKELIN d.o.o., OIB 52327821185</item>
    </izvorni_sadrzaj>
    <derivirana_varijabla naziv="DomainObject.Predmet.ProtuStrankaListNazivFormatedOIB_1">
      <item>MIKELIN d.o.o., OIB 52327821185</item>
    </derivirana_varijabla>
  </DomainObject.Predmet.ProtuStrankaListNazivFormatedOIB>
  <DomainObject.Predmet.OstaliListFormated>
    <izvorni_sadrzaj>
      <item>Romano Mikelin punomoćnik sudionika u postupku MIKELIN d.o.o.</item>
    </izvorni_sadrzaj>
    <derivirana_varijabla naziv="DomainObject.Predmet.OstaliListFormated_1">
      <item>Romano Mikelin punomoćnik sudionika u postupku MIKELIN d.o.o.</item>
    </derivirana_varijabla>
  </DomainObject.Predmet.OstaliListFormated>
  <DomainObject.Predmet.OstaliListFormatedOIB>
    <izvorni_sadrzaj>
      <item>Romano Mikelin, OIB 55342146088 punomoćnik sudionika u postupku MIKELIN d.o.o.</item>
    </izvorni_sadrzaj>
    <derivirana_varijabla naziv="DomainObject.Predmet.OstaliListFormatedOIB_1">
      <item>Romano Mikelin, OIB 55342146088 punomoćnik sudionika u postupku MIKELIN d.o.o.</item>
    </derivirana_varijabla>
  </DomainObject.Predmet.OstaliListFormatedOIB>
  <DomainObject.Predmet.OstaliListFormatedWithAdress>
    <izvorni_sadrzaj>
      <item>Romano Mikelin, Ulica Mladena Vodičke 1, 10000 Zagreb punomoćnik sudionika u postupku MIKELIN d.o.o.</item>
    </izvorni_sadrzaj>
    <derivirana_varijabla naziv="DomainObject.Predmet.OstaliListFormatedWithAdress_1">
      <item>Romano Mikelin, Ulica Mladena Vodičke 1, 10000 Zagreb punomoćnik sudionika u postupku MIKELIN d.o.o.</item>
    </derivirana_varijabla>
  </DomainObject.Predmet.OstaliListFormatedWithAdress>
  <DomainObject.Predmet.OstaliListFormatedWithAdressOIB>
    <izvorni_sadrzaj>
      <item>Romano Mikelin, OIB 55342146088, Ulica Mladena Vodičke 1, 10000 Zagreb punomoćnik sudionika u postupku MIKELIN d.o.o.</item>
    </izvorni_sadrzaj>
    <derivirana_varijabla naziv="DomainObject.Predmet.OstaliListFormatedWithAdressOIB_1">
      <item>Romano Mikelin, OIB 55342146088, Ulica Mladena Vodičke 1, 10000 Zagreb punomoćnik sudionika u postupku MIKELIN d.o.o.</item>
    </derivirana_varijabla>
  </DomainObject.Predmet.OstaliListFormatedWithAdressOIB>
  <DomainObject.Predmet.OstaliListNazivFormated>
    <izvorni_sadrzaj>
      <item>Romano Mikelin</item>
    </izvorni_sadrzaj>
    <derivirana_varijabla naziv="DomainObject.Predmet.OstaliListNazivFormated_1">
      <item>Romano Mikelin</item>
    </derivirana_varijabla>
  </DomainObject.Predmet.OstaliListNazivFormated>
  <DomainObject.Predmet.OstaliListNazivFormatedOIB>
    <izvorni_sadrzaj>
      <item>Romano Mikelin, OIB 55342146088</item>
    </izvorni_sadrzaj>
    <derivirana_varijabla naziv="DomainObject.Predmet.OstaliListNazivFormatedOIB_1">
      <item>Romano Mikelin, OIB 55342146088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MIKELIN d.o.o.</izvorni_sadrzaj>
    <derivirana_varijabla naziv="DomainObject.Predmet.ProtustrankaIDrugi_1">MIKELIN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MIKELIN d.o.o., OIB 52327821185, Mladena Vodičke 1, 10000 Zagreb</izvorni_sadrzaj>
    <derivirana_varijabla naziv="DomainObject.Predmet.ProtustrankaIDrugiAdressOIB_1">MIKELIN d.o.o., OIB 52327821185, Mladena Vodičke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MIKELIN d.o.o.</item>
      <item>Romano Mikelin</item>
    </izvorni_sadrzaj>
    <derivirana_varijabla naziv="DomainObject.Predmet.SudioniciListNaziv_1">
      <item>FINA Regionalni centar Zagreb</item>
      <item>MIKELIN d.o.o.</item>
      <item>Romano Mikelin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MIKELIN d.o.o., OIB 52327821185, Mladena Vodičke 1,10000 Zagreb</item>
      <item>Romano Mikelin, OIB 55342146088, Ulica Mladena Vodičke 1,10000 Zagreb</item>
    </izvorni_sadrzaj>
    <derivirana_varijabla naziv="DomainObject.Predmet.SudioniciListAdressOIB_1">
      <item>FINA Regionalni centar Zagreb, OIB 85821130368, Trg svibanjskih žrtava 1995. br. 1,10000 Zagreb</item>
      <item>MIKELIN d.o.o., OIB 52327821185, Mladena Vodičke 1,10000 Zagreb</item>
      <item>Romano Mikelin, OIB 55342146088, Ulica Mladena Vodičke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52327821185</item>
      <item>, OIB 55342146088</item>
    </izvorni_sadrzaj>
    <derivirana_varijabla naziv="DomainObject.Predmet.SudioniciListNazivOIB_1">
      <item>, OIB 85821130368</item>
      <item>, OIB 52327821185</item>
      <item>, OIB 55342146088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1299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2016-01-21T14:28:00Z</dcterms:created>
  <dc:creator>ilukac</dc:creator>
  <cp:lastModifiedBy>Ksenija Nol</cp:lastModifiedBy>
  <cp:lastPrinted>2016-01-28T09:10:00Z</cp:lastPrinted>
  <dcterms:modified xmlns:xsi="http://www.w3.org/2001/XMLSchema-instance" xsi:type="dcterms:W3CDTF">2016-01-28T12:47:00Z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