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b075" w14:paraId="6d4b075" w:rsidRDefault="007657AB" w:rsidP="007657AB" w:rsidR="007657AB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7AB" w:rsidP="007657AB" w:rsidR="007657AB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7657AB" w:rsidP="007657AB" w:rsidR="007657AB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7657AB" w:rsidP="007657AB" w:rsidR="007657AB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657AB" w:rsidP="007657AB" w:rsidR="007657AB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sutkinji Ani Golub Gruić,</w:t>
      </w:r>
      <w:r w:rsidR="00601A33">
        <w:rPr>
          <w:rFonts w:eastAsiaTheme="minorHAnsi"/>
          <w:lang w:eastAsia="en-US"/>
        </w:rPr>
        <w:t xml:space="preserve"> </w:t>
      </w:r>
      <w:r w:rsidR="00601A33">
        <w:rPr>
          <w:lang w:eastAsia="en-US"/>
        </w:rPr>
        <w:t>u</w:t>
      </w:r>
      <w:r w:rsidRPr="00B873A2">
        <w:rPr>
          <w:lang w:eastAsia="en-US"/>
        </w:rPr>
        <w:t xml:space="preserve"> postupku povodom prijedloga za otvaranje stečajnog postupka nad dužnikom </w:t>
      </w:r>
      <w:r w:rsidR="00601A33" w:rsidRPr="00601A33">
        <w:t>ZGON d.o.o., OIB: 19978520884, Split, Mosećka 30A</w:t>
      </w:r>
      <w:r>
        <w:t>,</w:t>
      </w:r>
      <w:r w:rsidRPr="000C06DF">
        <w:t xml:space="preserve"> dana </w:t>
      </w:r>
      <w:r w:rsidR="00B17648">
        <w:t>5</w:t>
      </w:r>
      <w:r w:rsidR="00912514">
        <w:t>. listopada</w:t>
      </w:r>
      <w:r w:rsidRPr="000C06DF">
        <w:t xml:space="preserve"> 201</w:t>
      </w:r>
      <w:r>
        <w:t>7</w:t>
      </w:r>
      <w:r w:rsidRPr="000C06DF">
        <w:t>. godine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601A33" w:rsidRPr="00601A33">
        <w:t>ZGON d.o.o., OIB: 19978520884, Split, Mosećka 30A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Pr="001F33C5">
        <w:t>10.000,00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601A33">
        <w:t>, poziv na broj: 735</w:t>
      </w:r>
      <w:r>
        <w:t>-</w:t>
      </w:r>
      <w:r w:rsidR="001644FE">
        <w:t>2016</w:t>
      </w:r>
      <w:r>
        <w:t>,</w:t>
      </w:r>
      <w:r w:rsidR="003B1610">
        <w:t xml:space="preserve"> </w:t>
      </w:r>
      <w:r w:rsidRPr="00554528">
        <w:t>uz svrhu plaćanja "predujam za pokriće troškova stečajnog postupka br. 11.St-</w:t>
      </w:r>
      <w:r w:rsidR="00601A33">
        <w:t>735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7657AB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3B1610" w:rsidP="003B1610" w:rsidR="003B1610" w:rsidRPr="003B1610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3B1610">
        <w:rPr>
          <w:rFonts w:cstheme="minorBidi" w:eastAsiaTheme="minorHAnsi"/>
          <w:lang w:eastAsia="en-US"/>
        </w:rPr>
        <w:t>Financijska agencija, Regionalni centar Split, Podružnica Split, podnijela je ovom su</w:t>
      </w:r>
      <w:r>
        <w:rPr>
          <w:rFonts w:cstheme="minorBidi" w:eastAsiaTheme="minorHAnsi"/>
          <w:lang w:eastAsia="en-US"/>
        </w:rPr>
        <w:t>du dana 11. ožujka 2016. godine</w:t>
      </w:r>
      <w:r w:rsidRPr="003B1610">
        <w:rPr>
          <w:rFonts w:cstheme="minorBidi" w:eastAsiaTheme="minorHAnsi"/>
          <w:lang w:eastAsia="en-US"/>
        </w:rPr>
        <w:t xml:space="preserve"> na temelju odredbe čl. 444.  st. 2. Stečajnog zakona (˝Narodne novine˝ broj 71/15; dalje: SZ) prijedlog za otvaranje stečajnog postupka nad dužnikom ZGON d.o.o., OIB: 19978520884, Split, Mosećka 30A. U prijedlogu se navodi da dužnik na dan 1. rujna 2015. godine u Očevidniku redoslijeda osnova za plaćanje ima evidentirane neizvršene osnove za plaćanja u neprekinutom razdoblju od 2006 dana, u ukupnom iznosu od 45.943,87 kn, kao i da prema podacima koji su dostavljeni od Hrvatskog zavoda za mirovinsko osiguranje dužnik ima 1 zaposlenog. Predlagatelj ističe da ne raspolaže sa drugim podacima o imovini dužnika</w:t>
      </w:r>
      <w:r w:rsidRPr="003B1610">
        <w:rPr>
          <w:rFonts w:cstheme="minorBidi" w:eastAsiaTheme="minorHAnsi"/>
          <w:szCs w:val="22"/>
          <w:lang w:eastAsia="en-US"/>
        </w:rPr>
        <w:t xml:space="preserve">.  </w:t>
      </w:r>
    </w:p>
    <w:p w:rsidRDefault="003B1610" w:rsidP="003B1610" w:rsidR="003B1610" w:rsidRPr="003B1610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3B1610">
        <w:rPr>
          <w:rFonts w:cstheme="minorBidi" w:eastAsiaTheme="minorHAnsi"/>
          <w:szCs w:val="22"/>
          <w:lang w:eastAsia="en-US"/>
        </w:rPr>
        <w:t>Rješenjem ovog suda 11. St-735/2016 od 4. travnja 2017. godine pokrenut je prethodni postupak radi utvrđivanja pretpostavki za otvaranje stečajnog postupka nad dužnikom Zgon d.o.o. Split.</w:t>
      </w:r>
    </w:p>
    <w:p w:rsidRDefault="007657AB" w:rsidP="003B1610" w:rsidR="003B1610" w:rsidRPr="003B1610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Na ročište radi očitovanja o prijedlogu za otvaranje stečajnog postupka, održano dana </w:t>
      </w:r>
      <w:r w:rsidR="003B1610">
        <w:rPr>
          <w:szCs w:val="20"/>
        </w:rPr>
        <w:t>26</w:t>
      </w:r>
      <w:r w:rsidR="00A8440F">
        <w:rPr>
          <w:szCs w:val="20"/>
        </w:rPr>
        <w:t>. svibnja</w:t>
      </w:r>
      <w:r w:rsidR="007B45E0">
        <w:rPr>
          <w:szCs w:val="20"/>
        </w:rPr>
        <w:t xml:space="preserve"> 2017</w:t>
      </w:r>
      <w:r>
        <w:rPr>
          <w:szCs w:val="20"/>
        </w:rPr>
        <w:t>. godine,</w:t>
      </w:r>
      <w:r w:rsidR="007B45E0">
        <w:rPr>
          <w:szCs w:val="20"/>
        </w:rPr>
        <w:t xml:space="preserve"> </w:t>
      </w:r>
      <w:r w:rsidR="003B1610">
        <w:rPr>
          <w:szCs w:val="20"/>
        </w:rPr>
        <w:t>pristupio je</w:t>
      </w:r>
      <w:r w:rsidR="00A8440F">
        <w:rPr>
          <w:szCs w:val="20"/>
        </w:rPr>
        <w:t xml:space="preserve"> </w:t>
      </w:r>
      <w:r w:rsidR="007B45E0">
        <w:rPr>
          <w:szCs w:val="20"/>
        </w:rPr>
        <w:t>zastupni</w:t>
      </w:r>
      <w:r w:rsidR="003B1610">
        <w:rPr>
          <w:szCs w:val="20"/>
        </w:rPr>
        <w:t>k</w:t>
      </w:r>
      <w:r w:rsidR="007B45E0">
        <w:rPr>
          <w:szCs w:val="20"/>
        </w:rPr>
        <w:t xml:space="preserve"> po zakonu </w:t>
      </w:r>
      <w:r w:rsidR="0048386A">
        <w:rPr>
          <w:szCs w:val="20"/>
        </w:rPr>
        <w:t>dužnika</w:t>
      </w:r>
      <w:r w:rsidR="003B1610">
        <w:rPr>
          <w:szCs w:val="20"/>
        </w:rPr>
        <w:t xml:space="preserve"> Ante Vuletić koji je naveo da je t</w:t>
      </w:r>
      <w:r w:rsidR="003B1610" w:rsidRPr="003B1610">
        <w:rPr>
          <w:szCs w:val="20"/>
        </w:rPr>
        <w:t>rgovačko društvo Zgon d.o.o. Split registrirano za nekoliko djelatnosti, no, pretežno</w:t>
      </w:r>
      <w:r w:rsidR="003B1610">
        <w:rPr>
          <w:szCs w:val="20"/>
        </w:rPr>
        <w:t xml:space="preserve"> da</w:t>
      </w:r>
      <w:r w:rsidR="003B1610" w:rsidRPr="003B1610">
        <w:rPr>
          <w:szCs w:val="20"/>
        </w:rPr>
        <w:t xml:space="preserve"> </w:t>
      </w:r>
      <w:r w:rsidR="003B1610" w:rsidRPr="003B1610">
        <w:rPr>
          <w:szCs w:val="20"/>
        </w:rPr>
        <w:lastRenderedPageBreak/>
        <w:t>se bavilo trgovinom i uslugama. Društvo</w:t>
      </w:r>
      <w:r w:rsidR="003B1610">
        <w:rPr>
          <w:szCs w:val="20"/>
        </w:rPr>
        <w:t xml:space="preserve"> da</w:t>
      </w:r>
      <w:r w:rsidR="003B1610" w:rsidRPr="003B1610">
        <w:rPr>
          <w:szCs w:val="20"/>
        </w:rPr>
        <w:t xml:space="preserve"> je </w:t>
      </w:r>
      <w:r w:rsidR="003B1610">
        <w:rPr>
          <w:szCs w:val="20"/>
        </w:rPr>
        <w:t>u blokadi završilo 2011. godine,</w:t>
      </w:r>
      <w:r w:rsidR="003B1610" w:rsidRPr="003B1610">
        <w:rPr>
          <w:szCs w:val="20"/>
        </w:rPr>
        <w:t xml:space="preserve"> a najveći dio duga</w:t>
      </w:r>
      <w:r w:rsidR="003B1610">
        <w:rPr>
          <w:szCs w:val="20"/>
        </w:rPr>
        <w:t xml:space="preserve"> da</w:t>
      </w:r>
      <w:r w:rsidR="003B1610" w:rsidRPr="003B1610">
        <w:rPr>
          <w:szCs w:val="20"/>
        </w:rPr>
        <w:t xml:space="preserve"> otpada na Poreznu upravu, </w:t>
      </w:r>
      <w:r w:rsidR="003B1610">
        <w:rPr>
          <w:szCs w:val="20"/>
        </w:rPr>
        <w:t>dok se</w:t>
      </w:r>
      <w:r w:rsidR="003B1610" w:rsidRPr="003B1610">
        <w:rPr>
          <w:szCs w:val="20"/>
        </w:rPr>
        <w:t xml:space="preserve"> samo mali dio duga odnosi na potraživanja drugih vjerovnika.</w:t>
      </w:r>
      <w:r w:rsidR="003B1610">
        <w:rPr>
          <w:szCs w:val="20"/>
        </w:rPr>
        <w:t xml:space="preserve"> Zastupnik po zakonu dužnika također je naveo da d</w:t>
      </w:r>
      <w:r w:rsidR="003B1610" w:rsidRPr="003B1610">
        <w:rPr>
          <w:szCs w:val="20"/>
        </w:rPr>
        <w:t xml:space="preserve">ruštvo nema nikakvu imovinu – ni nekretnine, ni pokretnine, </w:t>
      </w:r>
      <w:r w:rsidR="003B1610">
        <w:rPr>
          <w:szCs w:val="20"/>
        </w:rPr>
        <w:t>a ni prava prema trećim osobama, nema nikakvih zaliha te da</w:t>
      </w:r>
      <w:r w:rsidR="003B1610" w:rsidRPr="003B1610">
        <w:rPr>
          <w:szCs w:val="20"/>
        </w:rPr>
        <w:t xml:space="preserve"> ne vodi nikakav sudski ili drugi postupak.</w:t>
      </w:r>
      <w:r w:rsidR="003B1610">
        <w:rPr>
          <w:szCs w:val="20"/>
        </w:rPr>
        <w:t xml:space="preserve"> </w:t>
      </w:r>
      <w:r w:rsidR="003B1610" w:rsidRPr="003B1610">
        <w:rPr>
          <w:szCs w:val="20"/>
        </w:rPr>
        <w:t>Potraživanja prema trećim osobama društvo</w:t>
      </w:r>
      <w:r w:rsidR="003B1610">
        <w:rPr>
          <w:szCs w:val="20"/>
        </w:rPr>
        <w:t xml:space="preserve"> da</w:t>
      </w:r>
      <w:r w:rsidR="003B1610" w:rsidRPr="003B1610">
        <w:rPr>
          <w:szCs w:val="20"/>
        </w:rPr>
        <w:t xml:space="preserve"> nema ili su nenaplativa zbog zastare.</w:t>
      </w:r>
      <w:r w:rsidR="003B1610">
        <w:rPr>
          <w:szCs w:val="20"/>
        </w:rPr>
        <w:t xml:space="preserve"> </w:t>
      </w:r>
      <w:r w:rsidR="003B1610" w:rsidRPr="003B1610">
        <w:rPr>
          <w:szCs w:val="20"/>
        </w:rPr>
        <w:t>Društvo</w:t>
      </w:r>
      <w:r w:rsidR="003B1610">
        <w:rPr>
          <w:szCs w:val="20"/>
        </w:rPr>
        <w:t xml:space="preserve"> da</w:t>
      </w:r>
      <w:r w:rsidR="003B1610" w:rsidRPr="003B1610">
        <w:rPr>
          <w:szCs w:val="20"/>
        </w:rPr>
        <w:t xml:space="preserve"> je imalo u vlasništvu jedno vozilo – kombi, odjavljeno prije nekoliko godina, a za koje m</w:t>
      </w:r>
      <w:r w:rsidR="003B1610">
        <w:rPr>
          <w:szCs w:val="20"/>
        </w:rPr>
        <w:t>u</w:t>
      </w:r>
      <w:r w:rsidR="003B1610" w:rsidRPr="003B1610">
        <w:rPr>
          <w:szCs w:val="20"/>
        </w:rPr>
        <w:t xml:space="preserve"> danas nije poznato gdje se nalazi.</w:t>
      </w:r>
      <w:r w:rsidR="003B1610">
        <w:rPr>
          <w:szCs w:val="20"/>
        </w:rPr>
        <w:t xml:space="preserve"> </w:t>
      </w:r>
      <w:r w:rsidR="003B1610" w:rsidRPr="003B1610">
        <w:rPr>
          <w:szCs w:val="20"/>
        </w:rPr>
        <w:t>Poslovne knjige društva</w:t>
      </w:r>
      <w:r w:rsidR="003B1610">
        <w:rPr>
          <w:szCs w:val="20"/>
        </w:rPr>
        <w:t xml:space="preserve"> da su uredno </w:t>
      </w:r>
      <w:r w:rsidR="003B1610" w:rsidRPr="003B1610">
        <w:rPr>
          <w:szCs w:val="20"/>
        </w:rPr>
        <w:t xml:space="preserve">vođene do 2011. godine, odnosno do blokade, a nakon toga društvo </w:t>
      </w:r>
      <w:r w:rsidR="003B1610">
        <w:rPr>
          <w:szCs w:val="20"/>
        </w:rPr>
        <w:t xml:space="preserve">da </w:t>
      </w:r>
      <w:r w:rsidR="003B1610" w:rsidRPr="003B1610">
        <w:rPr>
          <w:szCs w:val="20"/>
        </w:rPr>
        <w:t>nije vodilo knjigovodstvo.</w:t>
      </w:r>
    </w:p>
    <w:p w:rsidRDefault="003B1610" w:rsidP="0048386A" w:rsidR="003B1610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Iz uvjerenja MUP-a od 25. srpnja 2016. godine (list 5 spisa) proizlazi da je prema službenoj evidenciji registracije cestovnih vozila dužnik evidentiran kao vlasnik jednog vozila: N1, marke Renault Trafic TB 23, godina proizvodnje: 1990, reg. oznake: ST-821-SN, koje vozilo je odjavljeno 9. srpnja 2012. godine i za isto je evidentirana zabrana otuđenja.</w:t>
      </w:r>
    </w:p>
    <w:p w:rsidRDefault="003B1610" w:rsidP="0048386A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Nadalje, iz po</w:t>
      </w:r>
      <w:r w:rsidR="00A8440F">
        <w:rPr>
          <w:szCs w:val="20"/>
        </w:rPr>
        <w:t>tvrde Zemljišnoknjižnog odjela Općinskog suda u Splitu od 2</w:t>
      </w:r>
      <w:r>
        <w:rPr>
          <w:szCs w:val="20"/>
        </w:rPr>
        <w:t>2</w:t>
      </w:r>
      <w:r w:rsidR="00A8440F">
        <w:rPr>
          <w:szCs w:val="20"/>
        </w:rPr>
        <w:t xml:space="preserve">. srpnja 2016. godine (list </w:t>
      </w:r>
      <w:r>
        <w:rPr>
          <w:szCs w:val="20"/>
        </w:rPr>
        <w:t>7</w:t>
      </w:r>
      <w:r w:rsidR="00A8440F">
        <w:rPr>
          <w:szCs w:val="20"/>
        </w:rPr>
        <w:t xml:space="preserve"> spisa) proizlazi da dužnik nije upisan kao vlasnik nekretnina na području nadležnosti tog zemljišnoknjižnog odjela, </w:t>
      </w:r>
    </w:p>
    <w:p w:rsidRDefault="007657AB" w:rsidP="007657AB" w:rsidR="007657AB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3B1610">
        <w:rPr>
          <w:szCs w:val="20"/>
        </w:rPr>
        <w:t>2</w:t>
      </w:r>
      <w:r w:rsidR="0048386A">
        <w:rPr>
          <w:szCs w:val="20"/>
        </w:rPr>
        <w:t>5</w:t>
      </w:r>
      <w:r w:rsidR="00A8440F">
        <w:rPr>
          <w:szCs w:val="20"/>
        </w:rPr>
        <w:t>. svibnja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godine (list </w:t>
      </w:r>
      <w:r w:rsidR="003B1610">
        <w:rPr>
          <w:szCs w:val="20"/>
        </w:rPr>
        <w:t>17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3B1610">
        <w:rPr>
          <w:szCs w:val="20"/>
        </w:rPr>
        <w:t>2637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3B1610" w:rsidP="007657AB" w:rsidR="007657AB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S</w:t>
      </w:r>
      <w:r w:rsidR="007657AB" w:rsidRPr="00264163">
        <w:rPr>
          <w:szCs w:val="20"/>
        </w:rPr>
        <w:t xml:space="preserve"> obzirom da iz rezultata prethodnog postupka</w:t>
      </w:r>
      <w:r w:rsidR="007657AB">
        <w:rPr>
          <w:szCs w:val="20"/>
        </w:rPr>
        <w:t xml:space="preserve"> </w:t>
      </w:r>
      <w:r w:rsidR="007657AB" w:rsidRPr="00264163">
        <w:rPr>
          <w:szCs w:val="20"/>
        </w:rPr>
        <w:t xml:space="preserve">proizlazi da dužnik nema </w:t>
      </w:r>
      <w:r w:rsidR="00B17648">
        <w:rPr>
          <w:szCs w:val="20"/>
        </w:rPr>
        <w:t xml:space="preserve">likvidne </w:t>
      </w:r>
      <w:r w:rsidR="007657AB" w:rsidRPr="00264163">
        <w:rPr>
          <w:szCs w:val="20"/>
        </w:rPr>
        <w:t xml:space="preserve">imovine koja bi ušla u stečajnu masu i iz koje bi se mogli podmiriti barem troškovi stečajnog postupka, to su se u konkretnom slučaju ispunili uvjeti za donošenje rješenja o otvaranju i istovremenom zaključenju stečajnog postupka nad dužnikom. </w:t>
      </w:r>
    </w:p>
    <w:p w:rsidRDefault="007657AB" w:rsidP="007657AB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7657AB" w:rsidRPr="00197BE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otvorenoga stečajnog postupka</w:t>
      </w:r>
      <w:r>
        <w:rPr>
          <w:rFonts w:cs="Times New Roman" w:hAnsi="Times New Roman" w:ascii="Times New Roman"/>
          <w:sz w:val="24"/>
          <w:szCs w:val="24"/>
        </w:rPr>
        <w:t xml:space="preserve"> (s obzirom da nisu nastali troškovi prethodnog postupka) </w:t>
      </w:r>
      <w:r w:rsidRPr="00197BEF">
        <w:rPr>
          <w:rFonts w:cs="Times New Roman" w:hAnsi="Times New Roman" w:ascii="Times New Roman"/>
          <w:sz w:val="24"/>
          <w:szCs w:val="24"/>
        </w:rPr>
        <w:t xml:space="preserve">u visini od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197BEF">
        <w:rPr>
          <w:rFonts w:cs="Times New Roman" w:hAnsi="Times New Roman" w:ascii="Times New Roman"/>
          <w:sz w:val="24"/>
          <w:szCs w:val="24"/>
        </w:rPr>
        <w:t>.000,00 kn</w:t>
      </w:r>
      <w:r>
        <w:rPr>
          <w:rFonts w:cs="Times New Roman" w:hAnsi="Times New Roman" w:ascii="Times New Roman"/>
          <w:sz w:val="24"/>
          <w:szCs w:val="24"/>
        </w:rPr>
        <w:t xml:space="preserve">  na pretpostavljenom trajanju stečajnog postupka od šest mjeseci </w:t>
      </w:r>
      <w:r w:rsidRPr="001A6E60">
        <w:rPr>
          <w:rFonts w:cs="Times New Roman" w:hAnsi="Times New Roman" w:ascii="Times New Roman"/>
          <w:sz w:val="24"/>
          <w:szCs w:val="24"/>
        </w:rPr>
        <w:t>(procijenjena brutto nagrada stečajnom upravitelju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i naknada stvarnih troškova</w:t>
      </w:r>
      <w:r>
        <w:rPr>
          <w:rFonts w:cs="Times New Roman" w:hAnsi="Times New Roman" w:ascii="Times New Roman"/>
          <w:sz w:val="24"/>
          <w:szCs w:val="24"/>
        </w:rPr>
        <w:t xml:space="preserve"> u iznosu od oko 3.000,00 kn</w:t>
      </w:r>
      <w:r w:rsidRPr="001A6E60">
        <w:rPr>
          <w:rFonts w:cs="Times New Roman" w:hAnsi="Times New Roman" w:ascii="Times New Roman"/>
          <w:sz w:val="24"/>
          <w:szCs w:val="24"/>
        </w:rPr>
        <w:t>, 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  <w:r w:rsidRPr="001A6E60">
        <w:rPr>
          <w:rFonts w:cs="Times New Roman" w:hAnsi="Times New Roman" w:ascii="Times New Roman"/>
          <w:sz w:val="24"/>
          <w:szCs w:val="24"/>
        </w:rPr>
        <w:t>, 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B17648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00,00 kn</w:t>
      </w:r>
      <w:r w:rsidRPr="001A6E60">
        <w:rPr>
          <w:rFonts w:cs="Times New Roman" w:hAnsi="Times New Roman" w:ascii="Times New Roman"/>
          <w:sz w:val="24"/>
          <w:szCs w:val="24"/>
        </w:rPr>
        <w:t>, troškovi pristojbi</w:t>
      </w:r>
      <w:r>
        <w:rPr>
          <w:rFonts w:cs="Times New Roman" w:hAnsi="Times New Roman" w:ascii="Times New Roman"/>
          <w:sz w:val="24"/>
          <w:szCs w:val="24"/>
        </w:rPr>
        <w:t xml:space="preserve"> i poštarine u iznosu od 200,00 kn</w:t>
      </w:r>
      <w:r w:rsidRPr="001A6E6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trošak knjig</w:t>
      </w:r>
      <w:r w:rsidR="00B17648">
        <w:rPr>
          <w:rFonts w:cs="Times New Roman" w:hAnsi="Times New Roman" w:ascii="Times New Roman"/>
          <w:sz w:val="24"/>
          <w:szCs w:val="24"/>
        </w:rPr>
        <w:t>ovodstvenih usluga u iznosu od 4</w:t>
      </w:r>
      <w:r>
        <w:rPr>
          <w:rFonts w:cs="Times New Roman" w:hAnsi="Times New Roman" w:ascii="Times New Roman"/>
          <w:sz w:val="24"/>
          <w:szCs w:val="24"/>
        </w:rPr>
        <w:t>00,00 kn mjesečno</w:t>
      </w:r>
      <w:r w:rsidRPr="001A6E60">
        <w:rPr>
          <w:rFonts w:cs="Times New Roman" w:hAnsi="Times New Roman" w:ascii="Times New Roman"/>
          <w:sz w:val="24"/>
          <w:szCs w:val="24"/>
        </w:rPr>
        <w:t xml:space="preserve">,arhiviranje građe dužnika </w:t>
      </w:r>
      <w:r>
        <w:rPr>
          <w:rFonts w:cs="Times New Roman" w:hAnsi="Times New Roman" w:ascii="Times New Roman"/>
          <w:sz w:val="24"/>
          <w:szCs w:val="24"/>
        </w:rPr>
        <w:t xml:space="preserve">u iznosu od oko </w:t>
      </w:r>
      <w:r w:rsidR="00B17648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.000,00 kn </w:t>
      </w:r>
      <w:r w:rsidRPr="001A6E60">
        <w:rPr>
          <w:rFonts w:cs="Times New Roman" w:hAnsi="Times New Roman" w:ascii="Times New Roman"/>
          <w:sz w:val="24"/>
          <w:szCs w:val="24"/>
        </w:rPr>
        <w:t>i sl.).</w:t>
      </w:r>
    </w:p>
    <w:p w:rsidRDefault="007657AB" w:rsidP="007657AB" w:rsidR="007657AB">
      <w:pPr>
        <w:spacing w:before="200"/>
        <w:ind w:firstLine="708"/>
        <w:jc w:val="both"/>
        <w:rPr>
          <w:szCs w:val="20"/>
        </w:rPr>
      </w:pPr>
      <w:r w:rsidRPr="00992F9F">
        <w:rPr>
          <w:szCs w:val="20"/>
        </w:rPr>
        <w:t>Radi navedenog, a temeljem odredbe</w:t>
      </w:r>
      <w:r>
        <w:rPr>
          <w:szCs w:val="20"/>
        </w:rPr>
        <w:t xml:space="preserve"> čl. 132. SZ-a</w:t>
      </w:r>
      <w:r w:rsidRPr="00C11E45"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 xml:space="preserve">U Splitu, </w:t>
      </w:r>
      <w:r w:rsidR="00B17648">
        <w:t>5</w:t>
      </w:r>
      <w:r w:rsidR="00912514">
        <w:t>. listopada</w:t>
      </w:r>
      <w:r>
        <w:t xml:space="preserve"> 2017. godine</w:t>
      </w:r>
    </w:p>
    <w:p w:rsidRDefault="007657AB" w:rsidP="007657AB" w:rsidR="007657AB">
      <w:pPr>
        <w:spacing w:before="240"/>
        <w:ind w:left="6480"/>
        <w:jc w:val="center"/>
      </w:pPr>
      <w:r>
        <w:t>SUTKINJA</w:t>
      </w:r>
    </w:p>
    <w:p w:rsidRDefault="007657AB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7657AB" w:rsidP="0048386A" w:rsidR="007657AB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912514" w:rsidR="007657AB" w:rsidRPr="00912514">
      <w:pPr>
        <w:numPr>
          <w:ilvl w:val="12"/>
          <w:numId w:val="0"/>
        </w:numPr>
        <w:spacing w:before="200"/>
        <w:jc w:val="both"/>
      </w:pPr>
      <w:r w:rsidRPr="00912514">
        <w:t>DNA:</w:t>
      </w:r>
    </w:p>
    <w:p w:rsidRDefault="007657AB" w:rsidP="007657AB" w:rsidR="007657AB" w:rsidRPr="00912514">
      <w:pPr>
        <w:numPr>
          <w:ilvl w:val="12"/>
          <w:numId w:val="0"/>
        </w:numPr>
        <w:ind w:firstLine="284"/>
        <w:jc w:val="both"/>
      </w:pPr>
      <w:r w:rsidRPr="00912514">
        <w:t xml:space="preserve">-  mrežna stranica e-Oglasna ploča sudova </w:t>
      </w:r>
    </w:p>
    <w:p w:rsidRDefault="007657AB" w:rsidP="0048386A" w:rsidR="00853B3E" w:rsidRPr="00912514">
      <w:pPr>
        <w:numPr>
          <w:ilvl w:val="12"/>
          <w:numId w:val="0"/>
        </w:numPr>
        <w:ind w:firstLine="284"/>
        <w:jc w:val="both"/>
      </w:pPr>
      <w:r w:rsidRPr="00912514">
        <w:t>-  u spis</w:t>
      </w:r>
    </w:p>
    <w:sectPr w:rsidSect="003A3347" w:rsidR="00853B3E" w:rsidRPr="00912514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C29" w:rsidR="00B13C29">
      <w:r>
        <w:separator/>
      </w:r>
    </w:p>
  </w:endnote>
  <w:endnote w:id="0" w:type="continuationSeparator">
    <w:p w:rsidRDefault="00B13C29" w:rsidR="00B13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C29" w:rsidR="00B13C29">
      <w:r>
        <w:separator/>
      </w:r>
    </w:p>
  </w:footnote>
  <w:footnote w:id="0" w:type="continuationSeparator">
    <w:p w:rsidRDefault="00B13C29" w:rsidR="00B13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A3F7C">
      <w:rPr>
        <w:noProof/>
      </w:rPr>
      <w:t>3</w:t>
    </w:r>
    <w:r>
      <w:fldChar w:fldCharType="end"/>
    </w:r>
    <w:r>
      <w:t xml:space="preserve"> -</w:t>
    </w:r>
    <w:r>
      <w:tab/>
    </w:r>
    <w:r w:rsidRPr="00F430F5">
      <w:t>11. St-</w:t>
    </w:r>
    <w:r w:rsidR="00601A33">
      <w:t>735</w:t>
    </w:r>
    <w:r w:rsidR="001644FE">
      <w:t>/2016</w:t>
    </w:r>
  </w:p>
  <w:p w:rsidRDefault="008A3F7C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>11. St-</w:t>
    </w:r>
    <w:r w:rsidR="00601A33">
      <w:t>735</w:t>
    </w:r>
    <w:r w:rsidR="001644FE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66650"/>
    <w:rsid w:val="00085E7C"/>
    <w:rsid w:val="000B4D96"/>
    <w:rsid w:val="000D5416"/>
    <w:rsid w:val="000E6D83"/>
    <w:rsid w:val="001644FE"/>
    <w:rsid w:val="003B1610"/>
    <w:rsid w:val="003C2F22"/>
    <w:rsid w:val="00417EA6"/>
    <w:rsid w:val="004513DE"/>
    <w:rsid w:val="0048386A"/>
    <w:rsid w:val="004F56AD"/>
    <w:rsid w:val="00522CA3"/>
    <w:rsid w:val="00575256"/>
    <w:rsid w:val="00601A33"/>
    <w:rsid w:val="006B678B"/>
    <w:rsid w:val="0071519E"/>
    <w:rsid w:val="007657AB"/>
    <w:rsid w:val="007A19F3"/>
    <w:rsid w:val="007B45E0"/>
    <w:rsid w:val="007C7CAF"/>
    <w:rsid w:val="007F7A84"/>
    <w:rsid w:val="00814EDB"/>
    <w:rsid w:val="00815142"/>
    <w:rsid w:val="00853B3E"/>
    <w:rsid w:val="008A3F7C"/>
    <w:rsid w:val="008C2FF0"/>
    <w:rsid w:val="00912514"/>
    <w:rsid w:val="00981D37"/>
    <w:rsid w:val="00A51DE9"/>
    <w:rsid w:val="00A8440F"/>
    <w:rsid w:val="00B13C29"/>
    <w:rsid w:val="00B17648"/>
    <w:rsid w:val="00B7506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ZGON d.o.o. za usluge</izvorni_sadrzaj>
    <derivirana_varijabla naziv="DomainObject.Predmet.ProtustrankaFormated_1">  ZGON d.o.o. za usluge</derivirana_varijabla>
  </DomainObject.Predmet.ProtustrankaFormated>
  <DomainObject.Predmet.ProtustrankaFormatedOIB>
    <izvorni_sadrzaj>  ZGON d.o.o. za usluge, OIB 19978520884</izvorni_sadrzaj>
    <derivirana_varijabla naziv="DomainObject.Predmet.ProtustrankaFormatedOIB_1">  ZGON d.o.o. za usluge, OIB 19978520884</derivirana_varijabla>
  </DomainObject.Predmet.ProtustrankaFormatedOIB>
  <DomainObject.Predmet.ProtustrankaFormatedWithAdress>
    <izvorni_sadrzaj> ZGON d.o.o. za usluge, Mosećka 30/A, 21000 Split</izvorni_sadrzaj>
    <derivirana_varijabla naziv="DomainObject.Predmet.ProtustrankaFormatedWithAdress_1"> ZGON d.o.o. za usluge, Mosećka 30/A, 21000 Split</derivirana_varijabla>
  </DomainObject.Predmet.ProtustrankaFormatedWithAdress>
  <DomainObject.Predmet.ProtustrankaFormatedWithAdressOIB>
    <izvorni_sadrzaj> ZGON d.o.o. za usluge, OIB 19978520884, Mosećka 30/A, 21000 Split</izvorni_sadrzaj>
    <derivirana_varijabla naziv="DomainObject.Predmet.ProtustrankaFormatedWithAdressOIB_1"> ZGON d.o.o. za usluge, OIB 19978520884, Mosećka 30/A, 21000 Split</derivirana_varijabla>
  </DomainObject.Predmet.ProtustrankaFormatedWithAdressOIB>
  <DomainObject.Predmet.ProtustrankaWithAdress>
    <izvorni_sadrzaj>ZGON d.o.o. za usluge Mosećka 30/A, 21000 Split</izvorni_sadrzaj>
    <derivirana_varijabla naziv="DomainObject.Predmet.ProtustrankaWithAdress_1">ZGON d.o.o. za usluge Mosećka 30/A, 21000 Split</derivirana_varijabla>
  </DomainObject.Predmet.ProtustrankaWithAdress>
  <DomainObject.Predmet.ProtustrankaWithAdressOIB>
    <izvorni_sadrzaj>ZGON d.o.o. za usluge, OIB 19978520884, Mosećka 30/A, 21000 Split</izvorni_sadrzaj>
    <derivirana_varijabla naziv="DomainObject.Predmet.ProtustrankaWithAdressOIB_1">ZGON d.o.o. za usluge, OIB 19978520884, Mosećka 30/A, 21000 Split</derivirana_varijabla>
  </DomainObject.Predmet.ProtustrankaWithAdressOIB>
  <DomainObject.Predmet.ProtustrankaNazivFormated>
    <izvorni_sadrzaj>ZGON d.o.o. za usluge</izvorni_sadrzaj>
    <derivirana_varijabla naziv="DomainObject.Predmet.ProtustrankaNazivFormated_1">ZGON d.o.o. za usluge</derivirana_varijabla>
  </DomainObject.Predmet.ProtustrankaNazivFormated>
  <DomainObject.Predmet.ProtustrankaNazivFormatedOIB>
    <izvorni_sadrzaj>ZGON d.o.o. za usluge, OIB 19978520884</izvorni_sadrzaj>
    <derivirana_varijabla naziv="DomainObject.Predmet.ProtustrankaNazivFormatedOIB_1">ZGON d.o.o. za usluge, OIB 19978520884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45943.87</izvorni_sadrzaj>
    <derivirana_varijabla naziv="DomainObject.Predmet.TrenutnaVrijednost_1">45943.87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ZGON d.o.o. za usluge</item>
    </izvorni_sadrzaj>
    <derivirana_varijabla naziv="DomainObject.Predmet.ProtuStrankaListFormated_1">
      <item>ZGON d.o.o. za usluge</item>
    </derivirana_varijabla>
  </DomainObject.Predmet.ProtuStrankaListFormated>
  <DomainObject.Predmet.ProtuStrankaListFormatedOIB>
    <izvorni_sadrzaj>
      <item>ZGON d.o.o. za usluge, OIB 19978520884</item>
    </izvorni_sadrzaj>
    <derivirana_varijabla naziv="DomainObject.Predmet.ProtuStrankaListFormatedOIB_1">
      <item>ZGON d.o.o. za usluge, OIB 19978520884</item>
    </derivirana_varijabla>
  </DomainObject.Predmet.ProtuStrankaListFormatedOIB>
  <DomainObject.Predmet.ProtuStrankaListFormatedWithAdress>
    <izvorni_sadrzaj>
      <item>ZGON d.o.o. za usluge, Mosećka 30/A, 21000 Split</item>
    </izvorni_sadrzaj>
    <derivirana_varijabla naziv="DomainObject.Predmet.ProtuStrankaListFormatedWithAdress_1">
      <item>ZGON d.o.o. za usluge, Mosećka 30/A, 21000 Split</item>
    </derivirana_varijabla>
  </DomainObject.Predmet.ProtuStrankaListFormatedWithAdress>
  <DomainObject.Predmet.ProtuStrankaListFormatedWithAdressOIB>
    <izvorni_sadrzaj>
      <item>ZGON d.o.o. za usluge, OIB 19978520884, Mosećka 30/A, 21000 Split</item>
    </izvorni_sadrzaj>
    <derivirana_varijabla naziv="DomainObject.Predmet.ProtuStrankaListFormatedWithAdressOIB_1">
      <item>ZGON d.o.o. za usluge, OIB 19978520884, Mosećka 30/A, 21000 Split</item>
    </derivirana_varijabla>
  </DomainObject.Predmet.ProtuStrankaListFormatedWithAdressOIB>
  <DomainObject.Predmet.ProtuStrankaListNazivFormated>
    <izvorni_sadrzaj>
      <item>ZGON d.o.o. za usluge</item>
    </izvorni_sadrzaj>
    <derivirana_varijabla naziv="DomainObject.Predmet.ProtuStrankaListNazivFormated_1">
      <item>ZGON d.o.o. za usluge</item>
    </derivirana_varijabla>
  </DomainObject.Predmet.ProtuStrankaListNazivFormated>
  <DomainObject.Predmet.ProtuStrankaListNazivFormatedOIB>
    <izvorni_sadrzaj>
      <item>ZGON d.o.o. za usluge, OIB 19978520884</item>
    </izvorni_sadrzaj>
    <derivirana_varijabla naziv="DomainObject.Predmet.ProtuStrankaListNazivFormatedOIB_1">
      <item>ZGON d.o.o. za usluge, OIB 19978520884</item>
    </derivirana_varijabla>
  </DomainObject.Predmet.ProtuStrankaListNazivFormatedOIB>
  <DomainObject.Predmet.OstaliListFormated>
    <izvorni_sadrzaj>
      <item>Ante Vuletić</item>
    </izvorni_sadrzaj>
    <derivirana_varijabla naziv="DomainObject.Predmet.OstaliListFormated_1">
      <item>Ante Vuletić</item>
    </derivirana_varijabla>
  </DomainObject.Predmet.OstaliListFormated>
  <DomainObject.Predmet.OstaliListFormatedOIB>
    <izvorni_sadrzaj>
      <item>Ante Vuletić</item>
    </izvorni_sadrzaj>
    <derivirana_varijabla naziv="DomainObject.Predmet.OstaliListFormatedOIB_1">
      <item>Ante Vuletić</item>
    </derivirana_varijabla>
  </DomainObject.Predmet.OstaliListFormatedOIB>
  <DomainObject.Predmet.OstaliListFormatedWithAdress>
    <izvorni_sadrzaj>
      <item>Ante Vuletić, Mažuranićevo šetalište 27, 21000 Split</item>
    </izvorni_sadrzaj>
    <derivirana_varijabla naziv="DomainObject.Predmet.OstaliListFormatedWithAdress_1">
      <item>Ante Vuletić, Mažuranićevo šetalište 27, 21000 Split</item>
    </derivirana_varijabla>
  </DomainObject.Predmet.OstaliListFormatedWithAdress>
  <DomainObject.Predmet.OstaliListFormatedWithAdressOIB>
    <izvorni_sadrzaj>
      <item>Ante Vuletić, Mažuranićevo šetalište 27, 21000 Split</item>
    </izvorni_sadrzaj>
    <derivirana_varijabla naziv="DomainObject.Predmet.OstaliListFormatedWithAdressOIB_1">
      <item>Ante Vuletić, Mažuranićevo šetalište 27, 21000 Split</item>
    </derivirana_varijabla>
  </DomainObject.Predmet.OstaliListFormatedWithAdressOIB>
  <DomainObject.Predmet.OstaliListNazivFormated>
    <izvorni_sadrzaj>
      <item>Ante Vuletić</item>
    </izvorni_sadrzaj>
    <derivirana_varijabla naziv="DomainObject.Predmet.OstaliListNazivFormated_1">
      <item>Ante Vuletić</item>
    </derivirana_varijabla>
  </DomainObject.Predmet.OstaliListNazivFormated>
  <DomainObject.Predmet.OstaliListNazivFormatedOIB>
    <izvorni_sadrzaj>
      <item>Ante Vuletić</item>
    </izvorni_sadrzaj>
    <derivirana_varijabla naziv="DomainObject.Predmet.OstaliListNazivFormatedOIB_1">
      <item>Ante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ZGON d.o.o. za usluge</izvorni_sadrzaj>
    <derivirana_varijabla naziv="DomainObject.Predmet.ProtustrankaIDrugi_1">ZGON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ZGON d.o.o. za usluge, OIB 19978520884, Mosećka 30/A, 21000 Split</izvorni_sadrzaj>
    <derivirana_varijabla naziv="DomainObject.Predmet.ProtustrankaIDrugiAdressOIB_1">ZGON d.o.o. za usluge, OIB 19978520884, Mosećka 30/A,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ZGON d.o.o. za usluge</item>
      <item>FINANCIJSKA AGENCIJA, RC SPLIT</item>
      <item>Ante Vuletić</item>
    </izvorni_sadrzaj>
    <derivirana_varijabla naziv="DomainObject.Predmet.SudioniciListNaziv_1">
      <item>ZGON d.o.o. za usluge</item>
      <item>FINANCIJSKA AGENCIJA, RC SPLIT</item>
      <item>Ante Vuletić</item>
    </derivirana_varijabla>
  </DomainObject.Predmet.SudioniciListNaziv>
  <DomainObject.Predmet.SudioniciListAdressOIB>
    <izvorni_sadrzaj>
      <item>ZGON d.o.o. za usluge, OIB 19978520884, Mosećka 30/A,21000 Split</item>
      <item>FINANCIJSKA AGENCIJA, RC SPLIT, OIB 85821130368, Mažuranićevo šetalište 24 b,21000 Split</item>
      <item>Ante Vuletić, Mažuranićevo šetalište 27,21000 Split</item>
    </izvorni_sadrzaj>
    <derivirana_varijabla naziv="DomainObject.Predmet.SudioniciListAdressOIB_1">
      <item>ZGON d.o.o. za usluge, OIB 19978520884, Mosećka 30/A,21000 Split</item>
      <item>FINANCIJSKA AGENCIJA, RC SPLIT, OIB 85821130368, Mažuranićevo šetalište 24 b,21000 Split</item>
      <item>Ante Vuletić, Mažuranićevo šetalište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19978520884</item>
      <item>, OIB 85821130368</item>
      <item>, OIB null</item>
    </izvorni_sadrzaj>
    <derivirana_varijabla naziv="DomainObject.Predmet.SudioniciListNazivOIB_1">
      <item>, OIB 19978520884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3FF00-F3B0-4CA8-9676-FD7E61DA4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5263</properties:Characters>
  <properties:Lines>89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2017-10-02T08:08:00Z</dcterms:created>
  <dc:creator>Katarina Mikulić</dc:creator>
  <cp:lastModifiedBy>Ana Golub Gruić</cp:lastModifiedBy>
  <cp:lastPrinted>2017-10-05T12:06:00Z</cp:lastPrinted>
  <dcterms:modified xmlns:xsi="http://www.w3.org/2001/XMLSchema-instance" xsi:type="dcterms:W3CDTF">2017-10-05T12:44:00Z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