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ec62" w14:paraId="608ec62" w:rsidRDefault="00847CB4" w:rsidP="00847CB4" w:rsidR="00847CB4">
      <w:pPr>
        <w:jc w:val="right"/>
        <w15:collapsed w:val="false"/>
      </w:pPr>
      <w:r>
        <w:t>Broj: 6 St-</w:t>
      </w:r>
      <w:r w:rsidR="00422CA4">
        <w:t>1266/18-6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422CA4">
        <w:t>RH MF Porezna uprava zastupani po ŽDO Osijek</w:t>
      </w:r>
      <w:r>
        <w:t xml:space="preserve"> za otvaranje stečajnog postupka nad dužnikom: </w:t>
      </w:r>
      <w:r w:rsidR="00422CA4" w:rsidRPr="00422CA4">
        <w:rPr>
          <w:b/>
        </w:rPr>
        <w:t xml:space="preserve">AURINIA d.o.o. za proizvodnju, trgovinu i usluge </w:t>
      </w:r>
      <w:proofErr w:type="spellStart"/>
      <w:r w:rsidR="00422CA4" w:rsidRPr="00422CA4">
        <w:rPr>
          <w:b/>
        </w:rPr>
        <w:t>Čeminac</w:t>
      </w:r>
      <w:proofErr w:type="spellEnd"/>
      <w:r w:rsidR="00422CA4" w:rsidRPr="00422CA4">
        <w:rPr>
          <w:b/>
        </w:rPr>
        <w:t>, Ante Starčevića 14, OIB: 94845361604, MBS: 030120368</w:t>
      </w:r>
      <w:r>
        <w:t xml:space="preserve">, dana </w:t>
      </w:r>
      <w:r w:rsidR="00422CA4">
        <w:t>8. studenog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422CA4">
        <w:t xml:space="preserve">Vjekoslav Ovčar, </w:t>
      </w:r>
      <w:proofErr w:type="spellStart"/>
      <w:r w:rsidR="00422CA4">
        <w:t>Čeminac</w:t>
      </w:r>
      <w:proofErr w:type="spellEnd"/>
      <w:r w:rsidR="00422CA4">
        <w:t>, A. Starčevića 14, OIB: 29236313578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422CA4">
        <w:rPr>
          <w:b/>
        </w:rPr>
        <w:t>1266</w:t>
      </w:r>
      <w:r>
        <w:rPr>
          <w:b/>
        </w:rPr>
        <w:t>-18</w:t>
      </w:r>
      <w:r>
        <w:t xml:space="preserve"> koji se vodi kod Hrvatske poštanske banke d.d. za stečajnog dužnika </w:t>
      </w:r>
      <w:r w:rsidR="00422CA4" w:rsidRPr="00422CA4">
        <w:rPr>
          <w:b/>
        </w:rPr>
        <w:t xml:space="preserve">AURINIA d.o.o. za proizvodnju, trgovinu i usluge </w:t>
      </w:r>
      <w:proofErr w:type="spellStart"/>
      <w:r w:rsidR="00422CA4" w:rsidRPr="00422CA4">
        <w:rPr>
          <w:b/>
        </w:rPr>
        <w:t>Čeminac</w:t>
      </w:r>
      <w:proofErr w:type="spellEnd"/>
      <w:r w:rsidR="00422CA4" w:rsidRPr="00422CA4">
        <w:rPr>
          <w:b/>
        </w:rPr>
        <w:t>, Ante Starčevića 14, OIB: 94845361604, MBS: 030120368</w:t>
      </w:r>
      <w:r w:rsidR="00422CA4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422CA4">
        <w:t xml:space="preserve">Vjekoslav Ovčar, </w:t>
      </w:r>
      <w:proofErr w:type="spellStart"/>
      <w:r w:rsidR="00422CA4">
        <w:t>Čeminac</w:t>
      </w:r>
      <w:proofErr w:type="spellEnd"/>
      <w:r w:rsidR="00422CA4">
        <w:t xml:space="preserve">, A. Starčevića 14, OIB: 29236313578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422CA4">
        <w:t xml:space="preserve">Vjekoslav Ovčar, </w:t>
      </w:r>
      <w:proofErr w:type="spellStart"/>
      <w:r w:rsidR="00422CA4">
        <w:t>Čeminac</w:t>
      </w:r>
      <w:proofErr w:type="spellEnd"/>
      <w:r w:rsidR="00422CA4">
        <w:t>, A. Starčevića 14, OIB: 29236313578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422CA4">
        <w:t xml:space="preserve">Vjekoslav Ovčar, </w:t>
      </w:r>
      <w:proofErr w:type="spellStart"/>
      <w:r w:rsidR="00422CA4">
        <w:t>Čeminac</w:t>
      </w:r>
      <w:proofErr w:type="spellEnd"/>
      <w:r w:rsidR="00422CA4">
        <w:t xml:space="preserve">, A. Starčevića 14, OIB: 29236313578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4A7B80" w:rsidR="00847CB4">
      <w:pPr>
        <w:tabs>
          <w:tab w:pos="7950" w:val="left"/>
        </w:tabs>
        <w:ind w:firstLine="720"/>
        <w:jc w:val="both"/>
      </w:pPr>
      <w:r>
        <w:tab/>
      </w:r>
    </w:p>
    <w:p w:rsidRDefault="00422CA4" w:rsidP="00422CA4" w:rsidR="00422CA4">
      <w:pPr>
        <w:jc w:val="right"/>
      </w:pPr>
      <w:r>
        <w:t>Broj: 6 St-1266/18-6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422CA4">
        <w:t xml:space="preserve">Vjekoslav Ovčar, </w:t>
      </w:r>
      <w:proofErr w:type="spellStart"/>
      <w:r w:rsidR="00422CA4">
        <w:t>Čeminac</w:t>
      </w:r>
      <w:proofErr w:type="spellEnd"/>
      <w:r w:rsidR="00422CA4">
        <w:t>, A. Starčevića 14, OIB: 29236313578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422CA4">
        <w:t>8. studenog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1275BF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422CA4">
        <w:t xml:space="preserve">Vjekoslav Ovčar, </w:t>
      </w:r>
      <w:proofErr w:type="spellStart"/>
      <w:r w:rsidR="00422CA4">
        <w:t>Čeminac</w:t>
      </w:r>
      <w:proofErr w:type="spellEnd"/>
      <w:r w:rsidR="00422CA4">
        <w:t>, A. Starčevića 14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422CA4">
        <w:t>8.12.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995C43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462" w:rsidR="001B6462">
      <w:r>
        <w:separator/>
      </w:r>
    </w:p>
  </w:endnote>
  <w:endnote w:id="0" w:type="continuationSeparator">
    <w:p w:rsidRDefault="001B6462" w:rsidR="001B6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462" w:rsidR="001B6462">
      <w:r>
        <w:separator/>
      </w:r>
    </w:p>
  </w:footnote>
  <w:footnote w:id="0" w:type="continuationSeparator">
    <w:p w:rsidRDefault="001B6462" w:rsidR="001B64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5C43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B6462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2225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95C43"/>
    <w:rsid w:val="009A1E35"/>
    <w:rsid w:val="009B61F0"/>
    <w:rsid w:val="009C13EB"/>
    <w:rsid w:val="009D2654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11D59"/>
    <w:rsid w:val="00B22918"/>
    <w:rsid w:val="00B27C25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55A60"/>
    <w:rsid w:val="00C62F81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5C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5C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C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C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C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5C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5C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C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C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C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St-1266/2018</izvorni_sadrzaj>
    <derivirana_varijabla naziv="DomainObject.Predmet.OznakaBroj_1">St-1266/2018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AURINIA d.o.o. za proizvodnju, trgovinu i usluge</izvorni_sadrzaj>
    <derivirana_varijabla naziv="DomainObject.Predmet.ProtustrankaFormated_1">  AURINIA d.o.o. za proizvodnju, trgovinu i usluge</derivirana_varijabla>
  </DomainObject.Predmet.ProtustrankaFormated>
  <DomainObject.Predmet.ProtustrankaFormatedOIB>
    <izvorni_sadrzaj>  AURINIA d.o.o. za proizvodnju, trgovinu i usluge, OIB 94845361604</izvorni_sadrzaj>
    <derivirana_varijabla naziv="DomainObject.Predmet.ProtustrankaFormatedOIB_1">  AURINIA d.o.o. za proizvodnju, trgovinu i usluge, OIB 94845361604</derivirana_varijabla>
  </DomainObject.Predmet.ProtustrankaFormatedOIB>
  <DomainObject.Predmet.ProtustrankaFormatedWithAdress>
    <izvorni_sadrzaj> AURINIA d.o.o. za proizvodnju, trgovinu i usluge, Ante Starčevića 14, 31326 Čeminac</izvorni_sadrzaj>
    <derivirana_varijabla naziv="DomainObject.Predmet.ProtustrankaFormatedWithAdress_1"> AURINIA d.o.o. za proizvodnju, trgovinu i usluge, Ante Starčevića 14, 31326 Čeminac</derivirana_varijabla>
  </DomainObject.Predmet.ProtustrankaFormatedWithAdress>
  <DomainObject.Predmet.ProtustrankaFormatedWithAdressOIB>
    <izvorni_sadrzaj> AURINIA d.o.o. za proizvodnju, trgovinu i usluge, OIB 94845361604, Ante Starčevića 14, 31326 Čeminac</izvorni_sadrzaj>
    <derivirana_varijabla naziv="DomainObject.Predmet.ProtustrankaFormatedWithAdressOIB_1"> AURINIA d.o.o. za proizvodnju, trgovinu i usluge, OIB 94845361604, Ante Starčevića 14, 31326 Čeminac</derivirana_varijabla>
  </DomainObject.Predmet.ProtustrankaFormatedWithAdressOIB>
  <DomainObject.Predmet.ProtustrankaWithAdress>
    <izvorni_sadrzaj>AURINIA d.o.o. za proizvodnju, trgovinu i usluge Ante Starčevića 14, 31326 Čeminac</izvorni_sadrzaj>
    <derivirana_varijabla naziv="DomainObject.Predmet.ProtustrankaWithAdress_1">AURINIA d.o.o. za proizvodnju, trgovinu i usluge Ante Starčevića 14, 31326 Čeminac</derivirana_varijabla>
  </DomainObject.Predmet.ProtustrankaWithAdress>
  <DomainObject.Predmet.ProtustrankaWithAdressOIB>
    <izvorni_sadrzaj>AURINIA d.o.o. za proizvodnju, trgovinu i usluge, OIB 94845361604, Ante Starčevića 14, 31326 Čeminac</izvorni_sadrzaj>
    <derivirana_varijabla naziv="DomainObject.Predmet.ProtustrankaWithAdressOIB_1">AURINIA d.o.o. za proizvodnju, trgovinu i usluge, OIB 94845361604, Ante Starčevića 14, 31326 Čeminac</derivirana_varijabla>
  </DomainObject.Predmet.ProtustrankaWithAdressOIB>
  <DomainObject.Predmet.ProtustrankaNazivFormated>
    <izvorni_sadrzaj>AURINIA d.o.o. za proizvodnju, trgovinu i usluge</izvorni_sadrzaj>
    <derivirana_varijabla naziv="DomainObject.Predmet.ProtustrankaNazivFormated_1">AURINIA d.o.o. za proizvodnju, trgovinu i usluge</derivirana_varijabla>
  </DomainObject.Predmet.ProtustrankaNazivFormated>
  <DomainObject.Predmet.ProtustrankaNazivFormatedOIB>
    <izvorni_sadrzaj>AURINIA d.o.o. za proizvodnju, trgovinu i usluge, OIB 94845361604</izvorni_sadrzaj>
    <derivirana_varijabla naziv="DomainObject.Predmet.ProtustrankaNazivFormatedOIB_1">AURINIA d.o.o. za proizvodnju, trgovinu i usluge, OIB 94845361604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AURINIA d.o.o. za proizvodnju, trgovinu i usluge</item>
    </izvorni_sadrzaj>
    <derivirana_varijabla naziv="DomainObject.Predmet.ProtuStrankaListFormated_1">
      <item>AURINIA d.o.o. za proizvodnju, trgovinu i usluge</item>
    </derivirana_varijabla>
  </DomainObject.Predmet.ProtuStrankaListFormated>
  <DomainObject.Predmet.ProtuStrankaListFormatedOIB>
    <izvorni_sadrzaj>
      <item>AURINIA d.o.o. za proizvodnju, trgovinu i usluge, OIB 94845361604</item>
    </izvorni_sadrzaj>
    <derivirana_varijabla naziv="DomainObject.Predmet.ProtuStrankaListFormatedOIB_1">
      <item>AURINIA d.o.o. za proizvodnju, trgovinu i usluge, OIB 94845361604</item>
    </derivirana_varijabla>
  </DomainObject.Predmet.ProtuStrankaListFormatedOIB>
  <DomainObject.Predmet.ProtuStrankaListFormatedWithAdress>
    <izvorni_sadrzaj>
      <item>AURINIA d.o.o. za proizvodnju, trgovinu i usluge, Ante Starčevića 14, 31326 Čeminac</item>
    </izvorni_sadrzaj>
    <derivirana_varijabla naziv="DomainObject.Predmet.ProtuStrankaListFormatedWithAdress_1">
      <item>AURINIA d.o.o. za proizvodnju, trgovinu i usluge, Ante Starčevića 14, 31326 Čeminac</item>
    </derivirana_varijabla>
  </DomainObject.Predmet.ProtuStrankaListFormatedWithAdress>
  <DomainObject.Predmet.ProtuStrankaListFormatedWithAdressOIB>
    <izvorni_sadrzaj>
      <item>AURINIA d.o.o. za proizvodnju, trgovinu i usluge, OIB 94845361604, Ante Starčevića 14, 31326 Čeminac</item>
    </izvorni_sadrzaj>
    <derivirana_varijabla naziv="DomainObject.Predmet.ProtuStrankaListFormatedWithAdressOIB_1">
      <item>AURINIA d.o.o. za proizvodnju, trgovinu i usluge, OIB 94845361604, Ante Starčevića 14, 31326 Čeminac</item>
    </derivirana_varijabla>
  </DomainObject.Predmet.ProtuStrankaListFormatedWithAdressOIB>
  <DomainObject.Predmet.ProtuStrankaListNazivFormated>
    <izvorni_sadrzaj>
      <item>AURINIA d.o.o. za proizvodnju, trgovinu i usluge</item>
    </izvorni_sadrzaj>
    <derivirana_varijabla naziv="DomainObject.Predmet.ProtuStrankaListNazivFormated_1">
      <item>AURINIA d.o.o. za proizvodnju, trgovinu i usluge</item>
    </derivirana_varijabla>
  </DomainObject.Predmet.ProtuStrankaListNazivFormated>
  <DomainObject.Predmet.ProtuStrankaListNazivFormatedOIB>
    <izvorni_sadrzaj>
      <item>AURINIA d.o.o. za proizvodnju, trgovinu i usluge, OIB 94845361604</item>
    </izvorni_sadrzaj>
    <derivirana_varijabla naziv="DomainObject.Predmet.ProtuStrankaListNazivFormatedOIB_1">
      <item>AURINIA d.o.o. za proizvodnju, trgovinu i usluge, OIB 94845361604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AURINIA d.o.o. za proizvodnju, trgovinu i usluge</izvorni_sadrzaj>
    <derivirana_varijabla naziv="DomainObject.Predmet.ProtustrankaIDrugi_1">AURINIA 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AURINIA d.o.o. za proizvodnju, trgovinu i usluge, OIB 94845361604, Ante Starčevića 14, 31326 Čeminac</izvorni_sadrzaj>
    <derivirana_varijabla naziv="DomainObject.Predmet.ProtustrankaIDrugiAdressOIB_1">AURINIA d.o.o. za proizvodnju, trgovinu i usluge, OIB 94845361604, Ante Starčevića 14, 31326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AURINIA d.o.o. za proizvodnju, trgovinu i usluge</item>
      <item>RH MF POREZNA UPRAVA</item>
    </izvorni_sadrzaj>
    <derivirana_varijabla naziv="DomainObject.Predmet.SudioniciListNaziv_1">
      <item>AURINIA d.o.o. za proizvodnju, trgovinu i usluge</item>
      <item>RH MF POREZNA UPRAVA</item>
    </derivirana_varijabla>
  </DomainObject.Predmet.SudioniciListNaziv>
  <DomainObject.Predmet.SudioniciListAdressOIB>
    <izvorni_sadrzaj>
      <item>AURINIA d.o.o. za proizvodnju, trgovinu i usluge, OIB 94845361604, Ante Starčevića 14,31326 Čeminac</item>
      <item>RH MF POREZNA UPRAVA, OIB 18683136487</item>
    </izvorni_sadrzaj>
    <derivirana_varijabla naziv="DomainObject.Predmet.SudioniciListAdressOIB_1">
      <item>AURINIA d.o.o. za proizvodnju, trgovinu i usluge, OIB 94845361604, Ante Starčevića 14,31326 Čeminac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94845361604</item>
      <item>, OIB 18683136487</item>
    </izvorni_sadrzaj>
    <derivirana_varijabla naziv="DomainObject.Predmet.SudioniciListNazivOIB_1">
      <item>, OIB 94845361604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156AF-D0C4-4DCF-9F95-AF19CA8CFA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498</properties:Words>
  <properties:Characters>2500</properties:Characters>
  <properties:Lines>129</properties:Lines>
  <properties:Paragraphs>25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2018-11-08T12:26:00Z</cp:lastPrinted>
  <dcterms:modified xmlns:xsi="http://www.w3.org/2001/XMLSchema-instance" xsi:type="dcterms:W3CDTF">2018-11-08T12:27:00Z</dcterms:modified>
  <cp:revision>55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