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3815" w14:paraId="656381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0860DD">
        <w:t>1</w:t>
      </w:r>
      <w:r w:rsidR="00063B8D">
        <w:t>1</w:t>
      </w:r>
      <w:r w:rsidR="00C23E94">
        <w:t>58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C23E94">
        <w:t xml:space="preserve">ADEMPIERE j.d.o.o. za usluge Zagreb, Topolčica 7, OIB 12004076805, MBS 080833869,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FE32EA">
        <w:t xml:space="preserve">6. lipnja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C23E94">
        <w:t>ADEMPIERE j.d.o.o. za usluge Zagreb, Topolčica 7, OIB 12004076805, MBS 080833869</w:t>
      </w:r>
      <w:r w:rsidR="00FD21E2">
        <w:t>,</w:t>
      </w:r>
      <w:r w:rsidR="00CA2F78">
        <w:t xml:space="preserve"> </w:t>
      </w:r>
      <w:r w:rsidR="00F94E9E">
        <w:t>i</w:t>
      </w:r>
      <w:r w:rsidR="00DA2E82">
        <w:t>znosi</w:t>
      </w:r>
      <w:r w:rsidR="00A42BD2">
        <w:t xml:space="preserve"> </w:t>
      </w:r>
      <w:r w:rsidR="00C23E94">
        <w:t>5.890,00</w:t>
      </w:r>
      <w:r w:rsidR="00693B28">
        <w:t xml:space="preserve"> 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C23E94">
        <w:t xml:space="preserve"> Marinko Krišto iz Siska</w:t>
      </w:r>
      <w:r w:rsidR="00693B28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EA4D1E">
        <w:t>1</w:t>
      </w:r>
      <w:r w:rsidR="00C23E94">
        <w:t>58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EA4D1E">
        <w:t>6. lipnja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kal.</w:t>
      </w:r>
      <w:r w:rsidR="00904F73">
        <w:t xml:space="preserve"> </w:t>
      </w:r>
      <w:r w:rsidR="0097266D">
        <w:t xml:space="preserve"> 45 dana  </w:t>
      </w:r>
      <w:r w:rsidR="00E5542A">
        <w:t xml:space="preserve">  </w:t>
      </w:r>
      <w:r w:rsidR="00904F73">
        <w:t xml:space="preserve">    </w:t>
      </w:r>
      <w:r w:rsidR="006C3F3A">
        <w:t xml:space="preserve">  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B6A" w:rsidR="00293B6A">
      <w:r>
        <w:separator/>
      </w:r>
    </w:p>
  </w:endnote>
  <w:endnote w:id="0" w:type="continuationSeparator">
    <w:p w:rsidRDefault="00293B6A" w:rsidR="00293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B6A" w:rsidR="00293B6A">
      <w:r>
        <w:separator/>
      </w:r>
    </w:p>
  </w:footnote>
  <w:footnote w:id="0" w:type="continuationSeparator">
    <w:p w:rsidRDefault="00293B6A" w:rsidR="00293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93B6A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514B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E33FF"/>
    <w:rsid w:val="00BE7281"/>
    <w:rsid w:val="00BF32DE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51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5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51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5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ADEMPIERE j.d.o.o. za usluge</izvorni_sadrzaj>
    <derivirana_varijabla naziv="DomainObject.Predmet.ProtustrankaFormated_1">  ADEMPIERE j.d.o.o. za usluge</derivirana_varijabla>
  </DomainObject.Predmet.ProtustrankaFormated>
  <DomainObject.Predmet.ProtustrankaFormatedOIB>
    <izvorni_sadrzaj>  ADEMPIERE j.d.o.o. za usluge, OIB 12004076805</izvorni_sadrzaj>
    <derivirana_varijabla naziv="DomainObject.Predmet.ProtustrankaFormatedOIB_1">  ADEMPIERE j.d.o.o. za usluge, OIB 12004076805</derivirana_varijabla>
  </DomainObject.Predmet.ProtustrankaFormatedOIB>
  <DomainObject.Predmet.ProtustrankaFormatedWithAdress>
    <izvorni_sadrzaj> ADEMPIERE j.d.o.o. za usluge, Topolčica 7, 10000 Zagreb</izvorni_sadrzaj>
    <derivirana_varijabla naziv="DomainObject.Predmet.ProtustrankaFormatedWithAdress_1"> ADEMPIERE j.d.o.o. za usluge, Topolčica 7, 10000 Zagreb</derivirana_varijabla>
  </DomainObject.Predmet.ProtustrankaFormatedWithAdress>
  <DomainObject.Predmet.ProtustrankaFormatedWithAdressOIB>
    <izvorni_sadrzaj> ADEMPIERE j.d.o.o. za usluge, OIB 12004076805, Topolčica 7, 10000 Zagreb</izvorni_sadrzaj>
    <derivirana_varijabla naziv="DomainObject.Predmet.ProtustrankaFormatedWithAdressOIB_1"> ADEMPIERE j.d.o.o. za usluge, OIB 12004076805, Topolčica 7, 10000 Zagreb</derivirana_varijabla>
  </DomainObject.Predmet.ProtustrankaFormatedWithAdressOIB>
  <DomainObject.Predmet.ProtustrankaWithAdress>
    <izvorni_sadrzaj>ADEMPIERE j.d.o.o. za usluge Topolčica 7, 10000 Zagreb</izvorni_sadrzaj>
    <derivirana_varijabla naziv="DomainObject.Predmet.ProtustrankaWithAdress_1">ADEMPIERE j.d.o.o. za usluge Topolčica 7, 10000 Zagreb</derivirana_varijabla>
  </DomainObject.Predmet.ProtustrankaWithAdress>
  <DomainObject.Predmet.ProtustrankaWithAdressOIB>
    <izvorni_sadrzaj>ADEMPIERE j.d.o.o. za usluge, OIB 12004076805, Topolčica 7, 10000 Zagreb</izvorni_sadrzaj>
    <derivirana_varijabla naziv="DomainObject.Predmet.ProtustrankaWithAdressOIB_1">ADEMPIERE j.d.o.o. za usluge, OIB 12004076805, Topolčica 7, 10000 Zagreb</derivirana_varijabla>
  </DomainObject.Predmet.ProtustrankaWithAdressOIB>
  <DomainObject.Predmet.ProtustrankaNazivFormated>
    <izvorni_sadrzaj>ADEMPIERE j.d.o.o. za usluge</izvorni_sadrzaj>
    <derivirana_varijabla naziv="DomainObject.Predmet.ProtustrankaNazivFormated_1">ADEMPIERE j.d.o.o. za usluge</derivirana_varijabla>
  </DomainObject.Predmet.ProtustrankaNazivFormated>
  <DomainObject.Predmet.ProtustrankaNazivFormatedOIB>
    <izvorni_sadrzaj>ADEMPIERE j.d.o.o. za usluge, OIB 12004076805</izvorni_sadrzaj>
    <derivirana_varijabla naziv="DomainObject.Predmet.ProtustrankaNazivFormatedOIB_1">ADEMPIERE j.d.o.o. za usluge, OIB 12004076805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ADEMPIERE j.d.o.o. za usluge</item>
    </izvorni_sadrzaj>
    <derivirana_varijabla naziv="DomainObject.Predmet.ProtuStrankaListFormated_1">
      <item>ADEMPIERE j.d.o.o. za usluge</item>
    </derivirana_varijabla>
  </DomainObject.Predmet.ProtuStrankaListFormated>
  <DomainObject.Predmet.ProtuStrankaListFormatedOIB>
    <izvorni_sadrzaj>
      <item>ADEMPIERE j.d.o.o. za usluge, OIB 12004076805</item>
    </izvorni_sadrzaj>
    <derivirana_varijabla naziv="DomainObject.Predmet.ProtuStrankaListFormatedOIB_1">
      <item>ADEMPIERE j.d.o.o. za usluge, OIB 12004076805</item>
    </derivirana_varijabla>
  </DomainObject.Predmet.ProtuStrankaListFormatedOIB>
  <DomainObject.Predmet.ProtuStrankaListFormatedWithAdress>
    <izvorni_sadrzaj>
      <item>ADEMPIERE j.d.o.o. za usluge, Topolčica 7, 10000 Zagreb</item>
    </izvorni_sadrzaj>
    <derivirana_varijabla naziv="DomainObject.Predmet.ProtuStrankaListFormatedWithAdress_1">
      <item>ADEMPIERE j.d.o.o. za usluge, Topolčica 7, 10000 Zagreb</item>
    </derivirana_varijabla>
  </DomainObject.Predmet.ProtuStrankaListFormatedWithAdress>
  <DomainObject.Predmet.ProtuStrankaListFormatedWithAdressOIB>
    <izvorni_sadrzaj>
      <item>ADEMPIERE j.d.o.o. za usluge, OIB 12004076805, Topolčica 7, 10000 Zagreb</item>
    </izvorni_sadrzaj>
    <derivirana_varijabla naziv="DomainObject.Predmet.ProtuStrankaListFormatedWithAdressOIB_1">
      <item>ADEMPIERE j.d.o.o. za usluge, OIB 12004076805, Topolčica 7, 10000 Zagreb</item>
    </derivirana_varijabla>
  </DomainObject.Predmet.ProtuStrankaListFormatedWithAdressOIB>
  <DomainObject.Predmet.ProtuStrankaListNazivFormated>
    <izvorni_sadrzaj>
      <item>ADEMPIERE j.d.o.o. za usluge</item>
    </izvorni_sadrzaj>
    <derivirana_varijabla naziv="DomainObject.Predmet.ProtuStrankaListNazivFormated_1">
      <item>ADEMPIERE j.d.o.o. za usluge</item>
    </derivirana_varijabla>
  </DomainObject.Predmet.ProtuStrankaListNazivFormated>
  <DomainObject.Predmet.ProtuStrankaListNazivFormatedOIB>
    <izvorni_sadrzaj>
      <item>ADEMPIERE j.d.o.o. za usluge, OIB 12004076805</item>
    </izvorni_sadrzaj>
    <derivirana_varijabla naziv="DomainObject.Predmet.ProtuStrankaListNazivFormatedOIB_1">
      <item>ADEMPIERE j.d.o.o. za usluge, OIB 12004076805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ADEMPIERE j.d.o.o. za usluge</izvorni_sadrzaj>
    <derivirana_varijabla naziv="DomainObject.Predmet.ProtustrankaIDrugi_1">ADEMPIERE j.d.o.o.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ADEMPIERE j.d.o.o. za usluge, OIB 12004076805, Topolčica 7, 10000 Zagreb</izvorni_sadrzaj>
    <derivirana_varijabla naziv="DomainObject.Predmet.ProtustrankaIDrugiAdressOIB_1">ADEMPIERE j.d.o.o. za usluge, OIB 12004076805, Topolčica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ADEMPIERE j.d.o.o. za usluge</item>
      <item>FINA Regionalni centar Zagreb</item>
    </izvorni_sadrzaj>
    <derivirana_varijabla naziv="DomainObject.Predmet.SudioniciListNaziv_1">
      <item>ADEMPIERE j.d.o.o. za usluge</item>
      <item>FINA Regionalni centar Zagreb</item>
    </derivirana_varijabla>
  </DomainObject.Predmet.SudioniciListNaziv>
  <DomainObject.Predmet.SudioniciListAdressOIB>
    <izvorni_sadrzaj>
      <item>ADEMPIERE j.d.o.o. za usluge, OIB 12004076805, Topolčica 7,10000 Zagreb</item>
      <item>FINA Regionalni centar Zagreb, OIB 85821130368, Trg svibanjskih žrtava 1995. br.1,10000 Zagreb</item>
    </izvorni_sadrzaj>
    <derivirana_varijabla naziv="DomainObject.Predmet.SudioniciListAdressOIB_1">
      <item>ADEMPIERE j.d.o.o. za usluge, OIB 12004076805, Topolčica 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12004076805</item>
      <item>, OIB 85821130368</item>
    </izvorni_sadrzaj>
    <derivirana_varijabla naziv="DomainObject.Predmet.SudioniciListNazivOIB_1">
      <item>, OIB 12004076805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22545-5132-49B1-994B-86BA5620B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1841</properties:Characters>
  <properties:Lines>49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2016-06-06T11:34:00Z</cp:lastPrinted>
  <dcterms:modified xmlns:xsi="http://www.w3.org/2001/XMLSchema-instance" xsi:type="dcterms:W3CDTF">2016-06-06T11:34:00Z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