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d1b0" w14:paraId="d30d1b0" w:rsidRDefault="006B4A7A" w:rsidP="006B4A7A" w:rsidR="006B4A7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4A7A" w:rsidP="006B4A7A" w:rsidR="006B4A7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B4A7A" w:rsidP="006B4A7A" w:rsidR="006B4A7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B4A7A" w:rsidP="006B4A7A" w:rsidR="006B4A7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B4A7A" w:rsidP="006B4A7A" w:rsidR="006B4A7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B4A7A" w:rsidP="006B4A7A" w:rsidR="006B4A7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B4A7A" w:rsidP="006B4A7A" w:rsidR="006B4A7A" w:rsidRPr="005D578C">
      <w:pPr>
        <w:jc w:val="center"/>
        <w:rPr>
          <w:rFonts w:cs="Times New Roman" w:eastAsia="Times New Roman"/>
          <w:szCs w:val="24"/>
        </w:rPr>
      </w:pPr>
    </w:p>
    <w:p w:rsidRDefault="006B4A7A" w:rsidP="006B4A7A" w:rsidR="006B4A7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B4A7A" w:rsidP="006B4A7A" w:rsidR="006B4A7A" w:rsidRPr="005D578C">
      <w:pPr>
        <w:rPr>
          <w:rFonts w:cs="Times New Roman" w:eastAsia="Times New Roman"/>
          <w:szCs w:val="24"/>
        </w:rPr>
      </w:pPr>
    </w:p>
    <w:p w:rsidRDefault="006B4A7A" w:rsidP="006B4A7A" w:rsidR="006B4A7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ENISAN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Funtana, Dalmatinska 28</w:t>
      </w:r>
      <w:r w:rsidRPr="002C2F41">
        <w:rPr>
          <w:rFonts w:cs="Times New Roman" w:eastAsia="Times New Roman"/>
        </w:rPr>
        <w:t xml:space="preserve">, OIB </w:t>
      </w:r>
      <w:r w:rsidRPr="006B4A7A">
        <w:rPr>
          <w:rFonts w:cs="Times New Roman" w:eastAsia="Times New Roman"/>
        </w:rPr>
        <w:t>78736012126</w:t>
      </w:r>
      <w:r w:rsidRPr="002C2F41">
        <w:rPr>
          <w:rFonts w:cs="Times New Roman" w:eastAsia="Times New Roman"/>
        </w:rPr>
        <w:t xml:space="preserve">, MBS </w:t>
      </w:r>
      <w:r w:rsidRPr="006B4A7A">
        <w:rPr>
          <w:rFonts w:cs="Times New Roman" w:eastAsia="Times New Roman"/>
        </w:rPr>
        <w:t>040027061</w:t>
      </w:r>
      <w:r>
        <w:rPr>
          <w:rFonts w:cs="Times New Roman" w:eastAsia="Times New Roman"/>
          <w:szCs w:val="24"/>
        </w:rPr>
        <w:t>, 20. lipnja 2017.</w:t>
      </w:r>
    </w:p>
    <w:p w:rsidRDefault="006B4A7A" w:rsidP="006B4A7A" w:rsidR="006B4A7A" w:rsidRPr="005D578C">
      <w:pPr>
        <w:rPr>
          <w:rFonts w:cs="Times New Roman" w:eastAsia="Times New Roman"/>
          <w:szCs w:val="24"/>
        </w:rPr>
      </w:pPr>
    </w:p>
    <w:p w:rsidRDefault="006B4A7A" w:rsidP="006B4A7A" w:rsidR="006B4A7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B4A7A" w:rsidP="006B4A7A" w:rsidR="006B4A7A" w:rsidRPr="005D578C">
      <w:pPr>
        <w:rPr>
          <w:rFonts w:cs="Times New Roman" w:eastAsia="Times New Roman"/>
          <w:szCs w:val="24"/>
        </w:rPr>
      </w:pPr>
    </w:p>
    <w:p w:rsidRDefault="006B4A7A" w:rsidP="006B4A7A" w:rsidR="006B4A7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ENISAN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Funtana, Dalmatinska 28</w:t>
      </w:r>
      <w:r w:rsidRPr="002C2F41">
        <w:rPr>
          <w:rFonts w:cs="Times New Roman" w:eastAsia="Times New Roman"/>
        </w:rPr>
        <w:t xml:space="preserve">, OIB </w:t>
      </w:r>
      <w:r w:rsidRPr="006B4A7A">
        <w:rPr>
          <w:rFonts w:cs="Times New Roman" w:eastAsia="Times New Roman"/>
        </w:rPr>
        <w:t>78736012126</w:t>
      </w:r>
      <w:r w:rsidRPr="002C2F41">
        <w:rPr>
          <w:rFonts w:cs="Times New Roman" w:eastAsia="Times New Roman"/>
        </w:rPr>
        <w:t xml:space="preserve">, MBS </w:t>
      </w:r>
      <w:r w:rsidRPr="006B4A7A">
        <w:rPr>
          <w:rFonts w:cs="Times New Roman" w:eastAsia="Times New Roman"/>
        </w:rPr>
        <w:t>040027061</w:t>
      </w:r>
      <w:r>
        <w:rPr>
          <w:rFonts w:cs="Times New Roman" w:eastAsia="Times New Roman"/>
          <w:szCs w:val="24"/>
        </w:rPr>
        <w:t>.</w:t>
      </w:r>
    </w:p>
    <w:p w:rsidRDefault="006B4A7A" w:rsidP="006B4A7A" w:rsidR="006B4A7A" w:rsidRPr="005D578C">
      <w:pPr>
        <w:rPr>
          <w:rFonts w:cs="Times New Roman" w:eastAsia="Times New Roman"/>
          <w:szCs w:val="24"/>
        </w:rPr>
      </w:pPr>
    </w:p>
    <w:p w:rsidRDefault="006B4A7A" w:rsidP="006B4A7A" w:rsidR="006B4A7A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6B4A7A" w:rsidP="006B4A7A" w:rsidR="006B4A7A">
      <w:pPr>
        <w:rPr>
          <w:rFonts w:cs="Times New Roman" w:eastAsia="Times New Roman"/>
          <w:szCs w:val="20"/>
        </w:rPr>
      </w:pPr>
    </w:p>
    <w:p w:rsidRDefault="006B4A7A" w:rsidP="006B4A7A" w:rsidR="006B4A7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ENISAN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Funtana, Dalmatinska 28</w:t>
      </w:r>
      <w:r w:rsidRPr="002C2F41">
        <w:rPr>
          <w:rFonts w:cs="Times New Roman" w:eastAsia="Times New Roman"/>
        </w:rPr>
        <w:t xml:space="preserve">, OIB </w:t>
      </w:r>
      <w:r w:rsidRPr="006B4A7A">
        <w:rPr>
          <w:rFonts w:cs="Times New Roman" w:eastAsia="Times New Roman"/>
        </w:rPr>
        <w:t>78736012126</w:t>
      </w:r>
      <w:r w:rsidRPr="002C2F41">
        <w:rPr>
          <w:rFonts w:cs="Times New Roman" w:eastAsia="Times New Roman"/>
        </w:rPr>
        <w:t xml:space="preserve">, MBS </w:t>
      </w:r>
      <w:r w:rsidRPr="006B4A7A">
        <w:rPr>
          <w:rFonts w:cs="Times New Roman" w:eastAsia="Times New Roman"/>
        </w:rPr>
        <w:t>040027061</w:t>
      </w:r>
      <w:r>
        <w:rPr>
          <w:rFonts w:cs="Times New Roman" w:eastAsia="Times New Roman"/>
          <w:szCs w:val="24"/>
        </w:rPr>
        <w:t>.</w:t>
      </w:r>
    </w:p>
    <w:p w:rsidRDefault="006B4A7A" w:rsidP="006B4A7A" w:rsidR="006B4A7A">
      <w:pPr>
        <w:ind w:firstLine="709"/>
        <w:rPr>
          <w:rFonts w:cs="Times New Roman" w:eastAsia="Times New Roman"/>
          <w:szCs w:val="24"/>
        </w:rPr>
      </w:pPr>
    </w:p>
    <w:p w:rsidRDefault="006B4A7A" w:rsidP="006B4A7A" w:rsidR="006B4A7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ENISAN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Funtana, Dalmatinska 28</w:t>
      </w:r>
      <w:r w:rsidRPr="002C2F41">
        <w:rPr>
          <w:rFonts w:cs="Times New Roman" w:eastAsia="Times New Roman"/>
        </w:rPr>
        <w:t xml:space="preserve">, OIB </w:t>
      </w:r>
      <w:r w:rsidRPr="006B4A7A">
        <w:rPr>
          <w:rFonts w:cs="Times New Roman" w:eastAsia="Times New Roman"/>
        </w:rPr>
        <w:t>78736012126</w:t>
      </w:r>
      <w:r w:rsidRPr="002C2F41">
        <w:rPr>
          <w:rFonts w:cs="Times New Roman" w:eastAsia="Times New Roman"/>
        </w:rPr>
        <w:t xml:space="preserve">, MBS </w:t>
      </w:r>
      <w:r w:rsidRPr="006B4A7A">
        <w:rPr>
          <w:rFonts w:cs="Times New Roman" w:eastAsia="Times New Roman"/>
        </w:rPr>
        <w:t>040027061</w:t>
      </w:r>
      <w:r>
        <w:rPr>
          <w:rFonts w:cs="Times New Roman" w:eastAsia="Times New Roman"/>
          <w:szCs w:val="24"/>
        </w:rPr>
        <w:t>.</w:t>
      </w:r>
    </w:p>
    <w:p w:rsidRDefault="006B4A7A" w:rsidP="006B4A7A" w:rsidR="006B4A7A">
      <w:pPr>
        <w:rPr>
          <w:rFonts w:cs="Times New Roman" w:eastAsia="Times New Roman"/>
          <w:szCs w:val="24"/>
        </w:rPr>
      </w:pPr>
    </w:p>
    <w:p w:rsidRDefault="006B4A7A" w:rsidP="006B4A7A" w:rsidR="006B4A7A" w:rsidRPr="005D578C">
      <w:pPr>
        <w:rPr>
          <w:rFonts w:cs="Times New Roman" w:eastAsia="Times New Roman"/>
          <w:szCs w:val="24"/>
        </w:rPr>
      </w:pPr>
    </w:p>
    <w:p w:rsidRDefault="006B4A7A" w:rsidP="006B4A7A" w:rsidR="006B4A7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B4A7A" w:rsidP="006B4A7A" w:rsidR="006B4A7A">
      <w:pPr>
        <w:ind w:firstLine="708"/>
        <w:rPr>
          <w:rFonts w:cs="Times New Roman" w:eastAsia="Times New Roman"/>
          <w:szCs w:val="24"/>
        </w:rPr>
      </w:pPr>
    </w:p>
    <w:p w:rsidRDefault="006B4A7A" w:rsidP="006B4A7A" w:rsidR="006B4A7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14.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ENISAN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Funtana</w:t>
      </w:r>
      <w:r>
        <w:rPr>
          <w:rFonts w:cs="Times New Roman" w:eastAsia="Times New Roman"/>
          <w:szCs w:val="24"/>
        </w:rPr>
        <w:t>.</w:t>
      </w:r>
    </w:p>
    <w:p w:rsidRDefault="006B4A7A" w:rsidP="006B4A7A" w:rsidR="006B4A7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12. travnja 2017. imao neizvršene osnove za plaćanje u neprekinutom razdoblju od 120 dana u ukupnom iznosu 9.572,68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19.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St-231/2017-3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B4A7A" w:rsidP="006B4A7A" w:rsidR="006B4A7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6B4A7A" w:rsidP="006B4A7A" w:rsidR="006B4A7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6B4A7A" w:rsidP="006B4A7A" w:rsidR="006B4A7A" w:rsidRPr="005D578C">
      <w:pPr>
        <w:rPr>
          <w:rFonts w:cs="Times New Roman" w:eastAsia="Times New Roman"/>
          <w:szCs w:val="24"/>
        </w:rPr>
      </w:pPr>
    </w:p>
    <w:p w:rsidRDefault="006B4A7A" w:rsidP="006B4A7A" w:rsidR="006B4A7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20.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B4A7A" w:rsidP="006B4A7A" w:rsidR="006B4A7A">
      <w:pPr>
        <w:rPr>
          <w:rFonts w:cs="Times New Roman" w:eastAsia="Times New Roman"/>
          <w:szCs w:val="24"/>
        </w:rPr>
      </w:pPr>
    </w:p>
    <w:p w:rsidRDefault="006B4A7A" w:rsidP="006B4A7A" w:rsidR="006B4A7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B4A7A" w:rsidP="006B4A7A" w:rsidR="006B4A7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26CC5">
        <w:rPr>
          <w:rFonts w:cs="Times New Roman" w:eastAsia="Times New Roman"/>
          <w:szCs w:val="24"/>
        </w:rPr>
        <w:t xml:space="preserve">, v. r. </w:t>
      </w:r>
    </w:p>
    <w:p w:rsidRDefault="006B4A7A" w:rsidP="006B4A7A" w:rsidR="006B4A7A">
      <w:pPr>
        <w:jc w:val="left"/>
        <w:rPr>
          <w:rFonts w:cs="Times New Roman" w:eastAsia="Times New Roman"/>
          <w:szCs w:val="24"/>
        </w:rPr>
      </w:pPr>
    </w:p>
    <w:p w:rsidRDefault="006B4A7A" w:rsidP="006B4A7A" w:rsidR="006B4A7A" w:rsidRPr="005D578C">
      <w:pPr>
        <w:jc w:val="left"/>
        <w:rPr>
          <w:rFonts w:cs="Times New Roman" w:eastAsia="Times New Roman"/>
          <w:szCs w:val="24"/>
        </w:rPr>
      </w:pPr>
    </w:p>
    <w:p w:rsidRDefault="006B4A7A" w:rsidP="006B4A7A" w:rsidR="006B4A7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B4A7A" w:rsidP="006B4A7A" w:rsidR="006B4A7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B4A7A" w:rsidP="006B4A7A" w:rsidR="006B4A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B4A7A" w:rsidP="006B4A7A" w:rsidR="006B4A7A">
      <w:pPr>
        <w:rPr>
          <w:rFonts w:cs="Times New Roman" w:eastAsia="Times New Roman"/>
          <w:szCs w:val="24"/>
        </w:rPr>
      </w:pPr>
    </w:p>
    <w:p w:rsidRDefault="006B4A7A" w:rsidP="006B4A7A" w:rsidR="006B4A7A" w:rsidRPr="005D578C">
      <w:pPr>
        <w:rPr>
          <w:rFonts w:cs="Times New Roman" w:eastAsia="Times New Roman"/>
          <w:szCs w:val="24"/>
        </w:rPr>
      </w:pPr>
    </w:p>
    <w:p w:rsidRDefault="006B4A7A" w:rsidP="006B4A7A" w:rsidR="006B4A7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B4A7A" w:rsidP="006B4A7A" w:rsidR="006B4A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B4A7A" w:rsidP="006B4A7A" w:rsidR="006B4A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ENISAN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Funtana, Dalmatinska 28, </w:t>
      </w:r>
    </w:p>
    <w:p w:rsidRDefault="006B4A7A" w:rsidP="006B4A7A" w:rsidR="006B4A7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B4A7A" w:rsidP="006B4A7A" w:rsidR="006B4A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B4A7A" w:rsidP="006B4A7A" w:rsidR="006B4A7A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6B4A7A" w:rsidP="006B4A7A" w:rsidR="006B4A7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B4A7A" w:rsidP="006B4A7A" w:rsidR="006B4A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B4A7A" w:rsidP="006B4A7A" w:rsidR="006B4A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B4A7A" w:rsidP="006B4A7A" w:rsidR="006B4A7A"/>
    <w:p w:rsidRDefault="006B4A7A" w:rsidP="006B4A7A" w:rsidR="006B4A7A"/>
    <w:p w:rsidRDefault="006B4A7A" w:rsidP="006B4A7A" w:rsidR="006B4A7A"/>
    <w:p w:rsidRDefault="006B4A7A" w:rsidP="006B4A7A" w:rsidR="006B4A7A"/>
    <w:p w:rsidRDefault="006B4A7A" w:rsidP="006B4A7A" w:rsidR="006B4A7A"/>
    <w:p w:rsidRDefault="006B4A7A" w:rsidP="006B4A7A" w:rsidR="006B4A7A"/>
    <w:p w:rsidRDefault="008E61A4" w:rsidR="008E61A4"/>
    <w:sectPr w:rsidSect="006B4A7A" w:rsidR="008E61A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A7A" w:rsidP="006B4A7A" w:rsidR="006B4A7A">
      <w:r>
        <w:separator/>
      </w:r>
    </w:p>
  </w:endnote>
  <w:endnote w:id="0" w:type="continuationSeparator">
    <w:p w:rsidRDefault="006B4A7A" w:rsidP="006B4A7A" w:rsidR="006B4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A7A" w:rsidP="006B4A7A" w:rsidR="006B4A7A">
      <w:r>
        <w:separator/>
      </w:r>
    </w:p>
  </w:footnote>
  <w:footnote w:id="0" w:type="continuationSeparator">
    <w:p w:rsidRDefault="006B4A7A" w:rsidP="006B4A7A" w:rsidR="006B4A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A7A" w:rsidP="006B4A7A" w:rsidR="006B4A7A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26CC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St-231/2017-4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A7A" w:rsidP="006B4A7A" w:rsidR="006B4A7A" w:rsidRPr="00970AE0">
    <w:pPr>
      <w:pStyle w:val="Zaglavlje"/>
      <w:jc w:val="right"/>
    </w:pPr>
    <w:r>
      <w:rPr>
        <w:szCs w:val="24"/>
      </w:rPr>
      <w:t>11 St-231/2017-4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061"/>
    <w:rsid w:val="006636E6"/>
    <w:rsid w:val="006B4A7A"/>
    <w:rsid w:val="008E61A4"/>
    <w:rsid w:val="009C1061"/>
    <w:rsid w:val="00D2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4A7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4A7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B4A7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4A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4A7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4A7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6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CC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26CC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26C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26C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4A7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4A7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B4A7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4A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4A7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4A7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6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CC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26CC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26C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26C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ENISAN d.o.o. FUNTANA</izvorni_sadrzaj>
    <derivirana_varijabla naziv="DomainObject.Predmet.ProtustrankaFormated_1">  ENISAN d.o.o. FUNTANA</derivirana_varijabla>
  </DomainObject.Predmet.ProtustrankaFormated>
  <DomainObject.Predmet.ProtustrankaFormatedOIB>
    <izvorni_sadrzaj>  ENISAN d.o.o. FUNTANA, OIB 78736012126</izvorni_sadrzaj>
    <derivirana_varijabla naziv="DomainObject.Predmet.ProtustrankaFormatedOIB_1">  ENISAN d.o.o. FUNTANA, OIB 78736012126</derivirana_varijabla>
  </DomainObject.Predmet.ProtustrankaFormatedOIB>
  <DomainObject.Predmet.ProtustrankaFormatedWithAdress>
    <izvorni_sadrzaj> ENISAN d.o.o. FUNTANA, Dalmatinska 28, 52450 Funtana</izvorni_sadrzaj>
    <derivirana_varijabla naziv="DomainObject.Predmet.ProtustrankaFormatedWithAdress_1"> ENISAN d.o.o. FUNTANA, Dalmatinska 28, 52450 Funtana</derivirana_varijabla>
  </DomainObject.Predmet.ProtustrankaFormatedWithAdress>
  <DomainObject.Predmet.ProtustrankaFormatedWithAdressOIB>
    <izvorni_sadrzaj> ENISAN d.o.o. FUNTANA, OIB 78736012126, Dalmatinska 28, 52450 Funtana</izvorni_sadrzaj>
    <derivirana_varijabla naziv="DomainObject.Predmet.ProtustrankaFormatedWithAdressOIB_1"> ENISAN d.o.o. FUNTANA, OIB 78736012126, Dalmatinska 28, 52450 Funtana</derivirana_varijabla>
  </DomainObject.Predmet.ProtustrankaFormatedWithAdressOIB>
  <DomainObject.Predmet.ProtustrankaWithAdress>
    <izvorni_sadrzaj>ENISAN d.o.o. FUNTANA Dalmatinska 28, 52450 Funtana</izvorni_sadrzaj>
    <derivirana_varijabla naziv="DomainObject.Predmet.ProtustrankaWithAdress_1">ENISAN d.o.o. FUNTANA Dalmatinska 28, 52450 Funtana</derivirana_varijabla>
  </DomainObject.Predmet.ProtustrankaWithAdress>
  <DomainObject.Predmet.ProtustrankaWithAdressOIB>
    <izvorni_sadrzaj>ENISAN d.o.o. FUNTANA, OIB 78736012126, Dalmatinska 28, 52450 Funtana</izvorni_sadrzaj>
    <derivirana_varijabla naziv="DomainObject.Predmet.ProtustrankaWithAdressOIB_1">ENISAN d.o.o. FUNTANA, OIB 78736012126, Dalmatinska 28, 52450 Funtana</derivirana_varijabla>
  </DomainObject.Predmet.ProtustrankaWithAdressOIB>
  <DomainObject.Predmet.ProtustrankaNazivFormated>
    <izvorni_sadrzaj>ENISAN d.o.o. FUNTANA</izvorni_sadrzaj>
    <derivirana_varijabla naziv="DomainObject.Predmet.ProtustrankaNazivFormated_1">ENISAN d.o.o. FUNTANA</derivirana_varijabla>
  </DomainObject.Predmet.ProtustrankaNazivFormated>
  <DomainObject.Predmet.ProtustrankaNazivFormatedOIB>
    <izvorni_sadrzaj>ENISAN d.o.o. FUNTANA, OIB 78736012126</izvorni_sadrzaj>
    <derivirana_varijabla naziv="DomainObject.Predmet.ProtustrankaNazivFormatedOIB_1">ENISAN d.o.o. FUNTANA, OIB 78736012126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9572.68</izvorni_sadrzaj>
    <derivirana_varijabla naziv="DomainObject.Predmet.TrenutnaVrijednost_1">9572.68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ENISAN d.o.o. FUNTANA</item>
    </izvorni_sadrzaj>
    <derivirana_varijabla naziv="DomainObject.Predmet.ProtuStrankaListFormated_1">
      <item>ENISAN d.o.o. FUNTANA</item>
    </derivirana_varijabla>
  </DomainObject.Predmet.ProtuStrankaListFormated>
  <DomainObject.Predmet.ProtuStrankaListFormatedOIB>
    <izvorni_sadrzaj>
      <item>ENISAN d.o.o. FUNTANA, OIB 78736012126</item>
    </izvorni_sadrzaj>
    <derivirana_varijabla naziv="DomainObject.Predmet.ProtuStrankaListFormatedOIB_1">
      <item>ENISAN d.o.o. FUNTANA, OIB 78736012126</item>
    </derivirana_varijabla>
  </DomainObject.Predmet.ProtuStrankaListFormatedOIB>
  <DomainObject.Predmet.ProtuStrankaListFormatedWithAdress>
    <izvorni_sadrzaj>
      <item>ENISAN d.o.o. FUNTANA, Dalmatinska 28, 52450 Funtana</item>
    </izvorni_sadrzaj>
    <derivirana_varijabla naziv="DomainObject.Predmet.ProtuStrankaListFormatedWithAdress_1">
      <item>ENISAN d.o.o. FUNTANA, Dalmatinska 28, 52450 Funtana</item>
    </derivirana_varijabla>
  </DomainObject.Predmet.ProtuStrankaListFormatedWithAdress>
  <DomainObject.Predmet.ProtuStrankaListFormatedWithAdressOIB>
    <izvorni_sadrzaj>
      <item>ENISAN d.o.o. FUNTANA, OIB 78736012126, Dalmatinska 28, 52450 Funtana</item>
    </izvorni_sadrzaj>
    <derivirana_varijabla naziv="DomainObject.Predmet.ProtuStrankaListFormatedWithAdressOIB_1">
      <item>ENISAN d.o.o. FUNTANA, OIB 78736012126, Dalmatinska 28, 52450 Funtana</item>
    </derivirana_varijabla>
  </DomainObject.Predmet.ProtuStrankaListFormatedWithAdressOIB>
  <DomainObject.Predmet.ProtuStrankaListNazivFormated>
    <izvorni_sadrzaj>
      <item>ENISAN d.o.o. FUNTANA</item>
    </izvorni_sadrzaj>
    <derivirana_varijabla naziv="DomainObject.Predmet.ProtuStrankaListNazivFormated_1">
      <item>ENISAN d.o.o. FUNTANA</item>
    </derivirana_varijabla>
  </DomainObject.Predmet.ProtuStrankaListNazivFormated>
  <DomainObject.Predmet.ProtuStrankaListNazivFormatedOIB>
    <izvorni_sadrzaj>
      <item>ENISAN d.o.o. FUNTANA, OIB 78736012126</item>
    </izvorni_sadrzaj>
    <derivirana_varijabla naziv="DomainObject.Predmet.ProtuStrankaListNazivFormatedOIB_1">
      <item>ENISAN d.o.o. FUNTANA, OIB 78736012126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ENISAN d.o.o. FUNTANA</izvorni_sadrzaj>
    <derivirana_varijabla naziv="DomainObject.Predmet.ProtustrankaIDrugi_1">ENISAN 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ENISAN d.o.o. FUNTANA, OIB 78736012126, Dalmatinska 28, 52450 Funtana</izvorni_sadrzaj>
    <derivirana_varijabla naziv="DomainObject.Predmet.ProtustrankaIDrugiAdressOIB_1">ENISAN d.o.o. FUNTANA, OIB 78736012126, Dalmatinska 28,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ENISAN d.o.o. FUNTANA</item>
    </izvorni_sadrzaj>
    <derivirana_varijabla naziv="DomainObject.Predmet.SudioniciListNaziv_1">
      <item>FINANCIJSKA AGENCIJA, RC RIJEKA, PODRUŽNICA PULA, PULA</item>
      <item>ENISAN d.o.o. FUNTANA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ENISAN d.o.o. FUNTANA, OIB 78736012126, Dalmatinska 28,52450 Funtana</item>
    </izvorni_sadrzaj>
    <derivirana_varijabla naziv="DomainObject.Predmet.SudioniciListAdressOIB_1">
      <item>FINANCIJSKA AGENCIJA, RC RIJEKA, PODRUŽNICA PULA, PULA, OIB 85821130368, Giardini 5,52100 Pula</item>
      <item>ENISAN d.o.o. FUNTANA, OIB 78736012126, Dalmatinska 28,52450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78736012126</item>
    </izvorni_sadrzaj>
    <derivirana_varijabla naziv="DomainObject.Predmet.SudioniciListNazivOIB_1">
      <item>, OIB 85821130368</item>
      <item>, OIB 78736012126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3634</properties:Characters>
  <properties:Lines>91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2017-06-19T06:50:00Z</dcterms:created>
  <dc:creator>Morena Brajuha</dc:creator>
  <dc:description/>
  <cp:keywords/>
  <cp:lastModifiedBy>Morena Brajuha</cp:lastModifiedBy>
  <cp:lastPrinted>2017-06-20T07:15:00Z</cp:lastPrinted>
  <dcterms:modified xmlns:xsi="http://www.w3.org/2001/XMLSchema-instance" xsi:type="dcterms:W3CDTF">2017-06-20T07:15:00Z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