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F6791" w14:paraId="7F8C68BC" w:rsidRDefault="0024718F" w:rsidP="0024718F" w:rsidR="0024718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89AEAC2" w:rsidRDefault="0024718F" w:rsidP="0024718F" w:rsidR="0024718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A2CF50E" w:rsidRDefault="0024718F" w:rsidP="0024718F" w:rsidR="0024718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9C21F76" w:rsidRDefault="0024718F" w:rsidP="0024718F" w:rsidR="0024718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73DB1A2" w:rsidRDefault="0024718F" w:rsidP="0024718F" w:rsidR="0024718F">
      <w:pPr>
        <w:tabs>
          <w:tab w:pos="709" w:val="left"/>
        </w:tabs>
        <w:jc w:val="right"/>
      </w:pPr>
      <w:r>
        <w:t xml:space="preserve">42. St-6988/2015    </w:t>
      </w:r>
    </w:p>
    <w:p w14:textId="77777777" w14:paraId="34D45D6F" w:rsidRDefault="0024718F" w:rsidP="0024718F" w:rsidR="0024718F">
      <w:pPr>
        <w:tabs>
          <w:tab w:pos="709" w:val="left"/>
        </w:tabs>
        <w:jc w:val="right"/>
      </w:pPr>
    </w:p>
    <w:p w14:textId="77777777" w14:paraId="52112D09" w:rsidRDefault="0024718F" w:rsidP="0024718F" w:rsidR="0024718F">
      <w:pPr>
        <w:tabs>
          <w:tab w:pos="709" w:val="left"/>
        </w:tabs>
        <w:jc w:val="center"/>
      </w:pPr>
      <w:r>
        <w:t>R E P U B L I K A   H R V A T S K A</w:t>
      </w:r>
    </w:p>
    <w:p w14:textId="77777777" w14:paraId="77F99792" w:rsidRDefault="0024718F" w:rsidP="0024718F" w:rsidR="0024718F">
      <w:pPr>
        <w:tabs>
          <w:tab w:pos="709" w:val="left"/>
        </w:tabs>
        <w:jc w:val="center"/>
      </w:pPr>
    </w:p>
    <w:p w14:textId="77777777" w14:paraId="3D38AC0F" w:rsidRDefault="0024718F" w:rsidP="0024718F" w:rsidR="0024718F">
      <w:pPr>
        <w:tabs>
          <w:tab w:pos="709" w:val="left"/>
        </w:tabs>
        <w:jc w:val="center"/>
      </w:pPr>
      <w:r>
        <w:t>R J E Š E N J E</w:t>
      </w:r>
    </w:p>
    <w:p w14:textId="77777777" w14:paraId="422D8434" w:rsidRDefault="0024718F" w:rsidP="0024718F" w:rsidR="0024718F">
      <w:pPr>
        <w:tabs>
          <w:tab w:pos="709" w:val="left"/>
        </w:tabs>
        <w:jc w:val="both"/>
      </w:pPr>
    </w:p>
    <w:p w14:textId="77777777" w14:paraId="6735A70A" w:rsidRDefault="0024718F" w:rsidP="0024718F" w:rsidR="0024718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IVA 9000 d.o.o., Sesvete, Trg Antuna Mihanovića 3, OIB 40814742248, dana 27. svibnja 2016.g. </w:t>
      </w:r>
    </w:p>
    <w:p w14:textId="77777777" w14:paraId="105616E8" w:rsidRDefault="0024718F" w:rsidP="0024718F" w:rsidR="0024718F">
      <w:pPr>
        <w:tabs>
          <w:tab w:pos="709" w:val="left"/>
        </w:tabs>
        <w:jc w:val="both"/>
      </w:pPr>
    </w:p>
    <w:p w14:textId="77777777" w14:paraId="51B987D0" w:rsidRDefault="0024718F" w:rsidP="0024718F" w:rsidR="0024718F">
      <w:pPr>
        <w:tabs>
          <w:tab w:pos="709" w:val="left"/>
        </w:tabs>
        <w:jc w:val="both"/>
      </w:pPr>
    </w:p>
    <w:p w14:textId="77777777" w14:paraId="559C25FB" w:rsidRDefault="0024718F" w:rsidP="0024718F" w:rsidR="0024718F">
      <w:pPr>
        <w:tabs>
          <w:tab w:pos="709" w:val="left"/>
        </w:tabs>
        <w:jc w:val="center"/>
      </w:pPr>
      <w:r>
        <w:t>r i j e š i o   j e</w:t>
      </w:r>
    </w:p>
    <w:p w14:textId="77777777" w14:paraId="6269EBD8" w:rsidRDefault="0024718F" w:rsidP="0024718F" w:rsidR="0024718F">
      <w:pPr>
        <w:tabs>
          <w:tab w:pos="709" w:val="left"/>
        </w:tabs>
        <w:jc w:val="both"/>
      </w:pPr>
    </w:p>
    <w:p w14:textId="77777777" w14:paraId="14899942" w:rsidRDefault="0024718F" w:rsidP="0024718F" w:rsidR="0024718F">
      <w:pPr>
        <w:ind w:firstLine="708"/>
        <w:jc w:val="both"/>
      </w:pPr>
      <w:r>
        <w:t xml:space="preserve">I   Otvara se stečajni postupak nad dužnikom IVA 9000 d.o.o., Sesvete, Trg Antuna Mihanovića 3, OIB 40814742248. </w:t>
      </w:r>
    </w:p>
    <w:p w14:textId="77777777" w14:paraId="7DC94001" w:rsidRDefault="0024718F" w:rsidP="0024718F" w:rsidR="0024718F">
      <w:pPr>
        <w:ind w:firstLine="708"/>
        <w:jc w:val="both"/>
      </w:pPr>
      <w:r>
        <w:t xml:space="preserve">Stečajni postupak otvoren je 27. svibnja 2016.g. u 15,00 sati kada je ovo rješenje objavljeno na mrežnoj stanici e-oglasne ploče ovog suda.   </w:t>
      </w:r>
    </w:p>
    <w:p w14:textId="77777777" w14:paraId="2CA96E0F" w:rsidRDefault="0024718F" w:rsidP="0024718F" w:rsidR="0024718F">
      <w:pPr>
        <w:ind w:firstLine="708"/>
        <w:jc w:val="both"/>
      </w:pPr>
    </w:p>
    <w:p w14:textId="77777777" w14:paraId="7AF00D7D" w:rsidRDefault="0024718F" w:rsidP="0024718F" w:rsidR="0024718F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Miljenko Marinić, Zagreb, Lopudska 1 a, OIB: 34668485052. </w:t>
      </w:r>
    </w:p>
    <w:p w14:textId="77777777" w14:paraId="66425EA8" w:rsidRDefault="0024718F" w:rsidP="0024718F" w:rsidR="0024718F">
      <w:pPr>
        <w:ind w:firstLine="708"/>
        <w:jc w:val="both"/>
      </w:pPr>
    </w:p>
    <w:p w14:textId="77777777" w14:paraId="1B36429A" w:rsidRDefault="0024718F" w:rsidP="0024718F" w:rsidR="0024718F">
      <w:pPr>
        <w:ind w:firstLine="708"/>
        <w:jc w:val="both"/>
      </w:pPr>
      <w:r>
        <w:t>III  Zaključuje se stečajni postupak nad dužnikom IVA 9000 d.o.o., Sesvete, Trg Antuna Mihanovića 3, OIB 40814742248.</w:t>
      </w:r>
    </w:p>
    <w:p w14:textId="77777777" w14:paraId="0BA5D32F" w:rsidRDefault="0024718F" w:rsidP="0024718F" w:rsidR="0024718F">
      <w:pPr>
        <w:tabs>
          <w:tab w:pos="4150" w:val="left"/>
        </w:tabs>
        <w:ind w:firstLine="708"/>
        <w:jc w:val="both"/>
      </w:pPr>
      <w:r>
        <w:tab/>
      </w:r>
    </w:p>
    <w:p w14:textId="77777777" w14:paraId="73A35F41" w:rsidRDefault="0024718F" w:rsidP="0024718F" w:rsidR="0024718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D8A2EC2" w:rsidRDefault="0024718F" w:rsidP="0024718F" w:rsidR="0024718F">
      <w:pPr>
        <w:ind w:firstLine="708"/>
        <w:jc w:val="both"/>
      </w:pPr>
    </w:p>
    <w:p w14:textId="77777777" w14:paraId="1930A2C5" w:rsidRDefault="0024718F" w:rsidP="0024718F" w:rsidR="0024718F">
      <w:pPr>
        <w:ind w:firstLine="708"/>
        <w:jc w:val="both"/>
      </w:pPr>
    </w:p>
    <w:p w14:textId="77777777" w14:paraId="79E10E52" w:rsidRDefault="0024718F" w:rsidP="0024718F" w:rsidR="0024718F">
      <w:pPr>
        <w:jc w:val="center"/>
      </w:pPr>
      <w:r>
        <w:t>Obrazloženje</w:t>
      </w:r>
    </w:p>
    <w:p w14:textId="77777777" w14:paraId="49EF46D1" w:rsidRDefault="0024718F" w:rsidP="0024718F" w:rsidR="0024718F">
      <w:pPr>
        <w:jc w:val="center"/>
      </w:pPr>
    </w:p>
    <w:p w14:textId="77777777" w14:paraId="7B7C9078" w:rsidRDefault="0024718F" w:rsidP="0024718F" w:rsidR="0024718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4BF55E9" w:rsidRDefault="0024718F" w:rsidP="0024718F" w:rsidR="0024718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B4FB152" w:rsidRDefault="0024718F" w:rsidP="0024718F" w:rsidR="0024718F">
      <w:pPr>
        <w:ind w:firstLine="708"/>
        <w:jc w:val="both"/>
      </w:pPr>
      <w:r>
        <w:t xml:space="preserve">Dužnik je 16. veljače 2016.g. dostavio javno ovjerovljeni Prokazni popis imovine i obveza društva iz kojeg proizlazi da dužnik ne posjeduje nikakvu imovinu.         </w:t>
      </w:r>
    </w:p>
    <w:p w14:textId="77777777" w14:paraId="6B52835C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78641E7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49B20E5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E49D332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138157B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9CF43C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35298DB" w:rsidRDefault="0024718F" w:rsidP="0024718F" w:rsidR="0024718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2BEFB86" w:rsidRDefault="0024718F" w:rsidP="0024718F" w:rsidR="0024718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3C42829" w:rsidRDefault="0024718F" w:rsidP="0024718F" w:rsidR="0024718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74576A1" w:rsidRDefault="0024718F" w:rsidP="0024718F" w:rsidR="0024718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3A861AD" w:rsidTr="0024718F" w:rsidR="0024718F">
        <w:tc>
          <w:tcPr>
            <w:tcW w:type="dxa" w:w="2346"/>
          </w:tcPr>
          <w:p w14:textId="77777777" w14:paraId="0EE4A7C7" w:rsidRDefault="0024718F" w:rsidR="0024718F">
            <w:pPr>
              <w:tabs>
                <w:tab w:pos="709" w:val="left"/>
              </w:tabs>
              <w:jc w:val="right"/>
            </w:pPr>
            <w:r>
              <w:t xml:space="preserve">42. St-6988/2015          </w:t>
            </w:r>
          </w:p>
          <w:p w14:textId="77777777" w14:paraId="750533FD" w:rsidRDefault="0024718F" w:rsidR="0024718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DB811EC" w:rsidRDefault="0024718F" w:rsidP="0024718F" w:rsidR="0024718F">
      <w:pPr>
        <w:jc w:val="both"/>
      </w:pPr>
    </w:p>
    <w:p w14:textId="77777777" w14:paraId="2994700A" w:rsidRDefault="0024718F" w:rsidP="0024718F" w:rsidR="0024718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E9AF94A" w:rsidRDefault="0024718F" w:rsidP="0024718F" w:rsidR="0024718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A5A5490" w:rsidRDefault="0024718F" w:rsidP="0024718F" w:rsidR="0024718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66AF97E" w:rsidRDefault="0024718F" w:rsidP="0024718F" w:rsidR="0024718F">
      <w:pPr>
        <w:jc w:val="both"/>
      </w:pPr>
      <w:r>
        <w:tab/>
        <w:t>Izbor stečajnog upravitelja odabran je primjenom odredbe čl. 432 SZ.</w:t>
      </w:r>
    </w:p>
    <w:p w14:textId="77777777" w14:paraId="60F2472A" w:rsidRDefault="0024718F" w:rsidP="0024718F" w:rsidR="0024718F">
      <w:pPr>
        <w:jc w:val="both"/>
      </w:pPr>
      <w:r>
        <w:tab/>
      </w:r>
    </w:p>
    <w:p w14:textId="77777777" w14:paraId="49A101C8" w:rsidRDefault="0024718F" w:rsidP="0024718F" w:rsidR="0024718F">
      <w:pPr>
        <w:tabs>
          <w:tab w:pos="709" w:val="left"/>
        </w:tabs>
        <w:jc w:val="center"/>
      </w:pPr>
      <w:r>
        <w:t xml:space="preserve">U Zagrebu,  27. svibnja 2016.g. </w:t>
      </w:r>
    </w:p>
    <w:p w14:textId="77777777" w14:paraId="40CE223C" w:rsidRDefault="0024718F" w:rsidP="0024718F" w:rsidR="0024718F">
      <w:pPr>
        <w:tabs>
          <w:tab w:pos="709" w:val="left"/>
        </w:tabs>
      </w:pPr>
    </w:p>
    <w:p w14:textId="77777777" w14:paraId="3F0423B3" w:rsidRDefault="0024718F" w:rsidP="0024718F" w:rsidR="0024718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CDA63F2" w:rsidRDefault="0024718F" w:rsidP="0024718F" w:rsidR="0024718F">
      <w:pPr>
        <w:tabs>
          <w:tab w:pos="709" w:val="left"/>
        </w:tabs>
      </w:pPr>
    </w:p>
    <w:p w14:textId="77777777" w14:paraId="0138ED32" w:rsidRDefault="0024718F" w:rsidP="0024718F" w:rsidR="0024718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FF04611" w:rsidRDefault="0024718F" w:rsidP="0024718F" w:rsidR="0024718F">
      <w:pPr>
        <w:tabs>
          <w:tab w:pos="709" w:val="left"/>
        </w:tabs>
      </w:pPr>
    </w:p>
    <w:p w14:textId="77777777" w14:paraId="3FBCEF24" w:rsidRDefault="0024718F" w:rsidP="0024718F" w:rsidR="0024718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E2F0BC6" w:rsidRDefault="0024718F" w:rsidP="0024718F" w:rsidR="0024718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DE380A5" w:rsidRDefault="0024718F" w:rsidP="0024718F" w:rsidR="0024718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BCB325B" w:rsidRDefault="0024718F" w:rsidP="0024718F" w:rsidR="0024718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D577CA3" w:rsidRDefault="0024718F" w:rsidP="0024718F" w:rsidR="0024718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055602C" w:rsidRDefault="0024718F" w:rsidP="0024718F" w:rsidR="0024718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6571B20" w:rsidRDefault="0024718F" w:rsidP="0024718F" w:rsidR="0024718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6B87BBC" w:rsidRDefault="0024718F" w:rsidP="0024718F" w:rsidR="0024718F">
      <w:pPr>
        <w:tabs>
          <w:tab w:pos="709" w:val="left"/>
        </w:tabs>
      </w:pPr>
    </w:p>
    <w:p w14:textId="77777777" w14:paraId="5E6FACBE" w:rsidRDefault="0024718F" w:rsidP="0024718F" w:rsidR="0024718F">
      <w:pPr>
        <w:tabs>
          <w:tab w:pos="709" w:val="left"/>
        </w:tabs>
      </w:pPr>
    </w:p>
    <w:p w14:textId="77777777" w14:paraId="7D42DFDE" w:rsidRDefault="0024718F" w:rsidP="0024718F" w:rsidR="0024718F">
      <w:pPr>
        <w:tabs>
          <w:tab w:pos="709" w:val="left"/>
        </w:tabs>
      </w:pPr>
    </w:p>
    <w:p w14:textId="064077D4" w14:paraId="064077D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4718F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7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4718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4718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4718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4718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71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718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7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4718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4718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4718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4718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471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718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St-6988/2015</izvorni_sadrzaj>
    <derivirana_varijabla naziv="DomainObject.Predmet.OznakaBroj_1">St-6988/2015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9000 d.o.o.</izvorni_sadrzaj>
    <derivirana_varijabla naziv="DomainObject.Predmet.ProtustrankaFormated_1">  IVA 9000 d.o.o.</derivirana_varijabla>
  </DomainObject.Predmet.ProtustrankaFormated>
  <DomainObject.Predmet.ProtustrankaFormatedOIB>
    <izvorni_sadrzaj>  IVA 9000 d.o.o., OIB 40814742248</izvorni_sadrzaj>
    <derivirana_varijabla naziv="DomainObject.Predmet.ProtustrankaFormatedOIB_1">  IVA 9000 d.o.o., OIB 40814742248</derivirana_varijabla>
  </DomainObject.Predmet.ProtustrankaFormatedOIB>
  <DomainObject.Predmet.ProtustrankaFormatedWithAdress>
    <izvorni_sadrzaj> IVA 9000 d.o.o., Trg Antuna Mihanovića 3, 10360 Sesvete</izvorni_sadrzaj>
    <derivirana_varijabla naziv="DomainObject.Predmet.ProtustrankaFormatedWithAdress_1"> IVA 9000 d.o.o., Trg Antuna Mihanovića 3, 10360 Sesvete</derivirana_varijabla>
  </DomainObject.Predmet.ProtustrankaFormatedWithAdress>
  <DomainObject.Predmet.ProtustrankaFormatedWithAdressOIB>
    <izvorni_sadrzaj> IVA 9000 d.o.o., OIB 40814742248, Trg Antuna Mihanovića 3, 10360 Sesvete</izvorni_sadrzaj>
    <derivirana_varijabla naziv="DomainObject.Predmet.ProtustrankaFormatedWithAdressOIB_1"> IVA 9000 d.o.o., OIB 40814742248, Trg Antuna Mihanovića 3, 10360 Sesvete</derivirana_varijabla>
  </DomainObject.Predmet.ProtustrankaFormatedWithAdressOIB>
  <DomainObject.Predmet.ProtustrankaWithAdress>
    <izvorni_sadrzaj>IVA 9000 d.o.o. Trg Antuna Mihanovića 3, 10360 Sesvete</izvorni_sadrzaj>
    <derivirana_varijabla naziv="DomainObject.Predmet.ProtustrankaWithAdress_1">IVA 9000 d.o.o. Trg Antuna Mihanovića 3, 10360 Sesvete</derivirana_varijabla>
  </DomainObject.Predmet.ProtustrankaWithAdress>
  <DomainObject.Predmet.ProtustrankaWithAdressOIB>
    <izvorni_sadrzaj>IVA 9000 d.o.o., OIB 40814742248, Trg Antuna Mihanovića 3, 10360 Sesvete</izvorni_sadrzaj>
    <derivirana_varijabla naziv="DomainObject.Predmet.ProtustrankaWithAdressOIB_1">IVA 9000 d.o.o., OIB 40814742248, Trg Antuna Mihanovića 3, 10360 Sesvete</derivirana_varijabla>
  </DomainObject.Predmet.ProtustrankaWithAdressOIB>
  <DomainObject.Predmet.ProtustrankaNazivFormated>
    <izvorni_sadrzaj>IVA 9000 d.o.o.</izvorni_sadrzaj>
    <derivirana_varijabla naziv="DomainObject.Predmet.ProtustrankaNazivFormated_1">IVA 9000 d.o.o.</derivirana_varijabla>
  </DomainObject.Predmet.ProtustrankaNazivFormated>
  <DomainObject.Predmet.ProtustrankaNazivFormatedOIB>
    <izvorni_sadrzaj>IVA 9000 d.o.o., OIB 40814742248</izvorni_sadrzaj>
    <derivirana_varijabla naziv="DomainObject.Predmet.ProtustrankaNazivFormatedOIB_1">IVA 9000 d.o.o., OIB 40814742248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9000 d.o.o.</item>
    </izvorni_sadrzaj>
    <derivirana_varijabla naziv="DomainObject.Predmet.ProtuStrankaListFormated_1">
      <item>IVA 9000 d.o.o.</item>
    </derivirana_varijabla>
  </DomainObject.Predmet.ProtuStrankaListFormated>
  <DomainObject.Predmet.ProtuStrankaListFormatedOIB>
    <izvorni_sadrzaj>
      <item>IVA 9000 d.o.o., OIB 40814742248</item>
    </izvorni_sadrzaj>
    <derivirana_varijabla naziv="DomainObject.Predmet.ProtuStrankaListFormatedOIB_1">
      <item>IVA 9000 d.o.o., OIB 40814742248</item>
    </derivirana_varijabla>
  </DomainObject.Predmet.ProtuStrankaListFormatedOIB>
  <DomainObject.Predmet.ProtuStrankaListFormatedWithAdress>
    <izvorni_sadrzaj>
      <item>IVA 9000 d.o.o., Trg Antuna Mihanovića 3, 10360 Sesvete</item>
    </izvorni_sadrzaj>
    <derivirana_varijabla naziv="DomainObject.Predmet.ProtuStrankaListFormatedWithAdress_1">
      <item>IVA 9000 d.o.o., Trg Antuna Mihanovića 3, 10360 Sesvete</item>
    </derivirana_varijabla>
  </DomainObject.Predmet.ProtuStrankaListFormatedWithAdress>
  <DomainObject.Predmet.ProtuStrankaListFormatedWithAdressOIB>
    <izvorni_sadrzaj>
      <item>IVA 9000 d.o.o., OIB 40814742248, Trg Antuna Mihanovića 3, 10360 Sesvete</item>
    </izvorni_sadrzaj>
    <derivirana_varijabla naziv="DomainObject.Predmet.ProtuStrankaListFormatedWithAdressOIB_1">
      <item>IVA 9000 d.o.o., OIB 40814742248, Trg Antuna Mihanovića 3, 10360 Sesvete</item>
    </derivirana_varijabla>
  </DomainObject.Predmet.ProtuStrankaListFormatedWithAdressOIB>
  <DomainObject.Predmet.ProtuStrankaListNazivFormated>
    <izvorni_sadrzaj>
      <item>IVA 9000 d.o.o.</item>
    </izvorni_sadrzaj>
    <derivirana_varijabla naziv="DomainObject.Predmet.ProtuStrankaListNazivFormated_1">
      <item>IVA 9000 d.o.o.</item>
    </derivirana_varijabla>
  </DomainObject.Predmet.ProtuStrankaListNazivFormated>
  <DomainObject.Predmet.ProtuStrankaListNazivFormatedOIB>
    <izvorni_sadrzaj>
      <item>IVA 9000 d.o.o., OIB 40814742248</item>
    </izvorni_sadrzaj>
    <derivirana_varijabla naziv="DomainObject.Predmet.ProtuStrankaListNazivFormatedOIB_1">
      <item>IVA 9000 d.o.o., OIB 40814742248</item>
    </derivirana_varijabla>
  </DomainObject.Predmet.ProtuStrankaListNazivFormatedOIB>
  <DomainObject.Predmet.OstaliListFormated>
    <izvorni_sadrzaj>
      <item>Dario Oreščanin</item>
      <item>HRVATSKI ZAVOD ZA MIROVINSKO OSIGURANJE</item>
    </izvorni_sadrzaj>
    <derivirana_varijabla naziv="DomainObject.Predmet.OstaliListFormated_1">
      <item>Dario Oreščanin</item>
      <item>HRVATSKI ZAVOD ZA MIROVINSKO OSIGURANJE</item>
    </derivirana_varijabla>
  </DomainObject.Predmet.OstaliListFormated>
  <DomainObject.Predmet.OstaliListFormatedOIB>
    <izvorni_sadrzaj>
      <item>Dario Oreščanin, OIB 60048023136</item>
      <item>HRVATSKI ZAVOD ZA MIROVINSKO OSIGURANJE, OIB 84397956623</item>
    </izvorni_sadrzaj>
    <derivirana_varijabla naziv="DomainObject.Predmet.OstaliListFormatedOIB_1">
      <item>Dario Oreščanin, OIB 60048023136</item>
      <item>HRVATSKI ZAVOD ZA MIROVINSKO OSIGURANJE, OIB 84397956623</item>
    </derivirana_varijabla>
  </DomainObject.Predmet.OstaliListFormatedOIB>
  <DomainObject.Predmet.OstaliListFormatedWithAdress>
    <izvorni_sadrzaj>
      <item>Dario Oreščanin, Mramorni Prilaz 20, 10000 Zagreb</item>
      <item>HRVATSKI ZAVOD ZA MIROVINSKO OSIGURANJE, TRPIMIROVA 4, 10000 Zagreb</item>
    </izvorni_sadrzaj>
    <derivirana_varijabla naziv="DomainObject.Predmet.OstaliListFormatedWithAdress_1">
      <item>Dario Oreščanin, Mramorni Prilaz 20,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Dario Oreščanin, OIB 60048023136, Mramorni Prilaz 20, 10000 Zagreb</item>
      <item>HRVATSKI ZAVOD ZA MIROVINSKO OSIGURANJE, OIB 84397956623, TRPIMIROVA 4, 10000 Zagreb</item>
    </izvorni_sadrzaj>
    <derivirana_varijabla naziv="DomainObject.Predmet.OstaliListFormatedWithAdressOIB_1">
      <item>Dario Oreščanin, OIB 60048023136, Mramorni Prilaz 20,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Dario Oreščanin</item>
      <item>HRVATSKI ZAVOD ZA MIROVINSKO OSIGURANJE</item>
    </izvorni_sadrzaj>
    <derivirana_varijabla naziv="DomainObject.Predmet.OstaliListNazivFormated_1">
      <item>Dario Oreščanin</item>
      <item>HRVATSKI ZAVOD ZA MIROVINSKO OSIGURANJE</item>
    </derivirana_varijabla>
  </DomainObject.Predmet.OstaliListNazivFormated>
  <DomainObject.Predmet.OstaliListNazivFormatedOIB>
    <izvorni_sadrzaj>
      <item>Dario Oreščanin, OIB 60048023136</item>
      <item>HRVATSKI ZAVOD ZA MIROVINSKO OSIGURANJE, OIB 84397956623</item>
    </izvorni_sadrzaj>
    <derivirana_varijabla naziv="DomainObject.Predmet.OstaliListNazivFormatedOIB_1">
      <item>Dario Oreščanin, OIB 60048023136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9000 d.o.o.</izvorni_sadrzaj>
    <derivirana_varijabla naziv="DomainObject.Predmet.ProtustrankaIDrugi_1">IVA 9000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 9000 d.o.o., OIB 40814742248, Trg Antuna Mihanovića 3, 10360 Sesvete</izvorni_sadrzaj>
    <derivirana_varijabla naziv="DomainObject.Predmet.ProtustrankaIDrugiAdressOIB_1">IVA 9000 d.o.o., OIB 40814742248, Trg Antuna Mihanovića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 9000 d.o.o.</item>
      <item>Dario Oreščanin</item>
      <item>HRVATSKI ZAVOD ZA MIROVINSKO OSIGURANJE</item>
    </izvorni_sadrzaj>
    <derivirana_varijabla naziv="DomainObject.Predmet.SudioniciListNaziv_1">
      <item>FINA Regionalni centar Zagreb</item>
      <item>IVA 9000 d.o.o.</item>
      <item>Dario Oreščanin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IVA 9000 d.o.o., OIB 40814742248, Trg Antuna Mihanovića 3,10360 Sesvete</item>
      <item>Dario Oreščanin, OIB 60048023136, Mramorni Prilaz 20,10000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IVA 9000 d.o.o., OIB 40814742248, Trg Antuna Mihanovića 3,10360 Sesvete</item>
      <item>Dario Oreščanin, OIB 60048023136, Mramorni Prilaz 20,10000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40814742248</item>
      <item>, OIB 60048023136</item>
      <item>, OIB 84397956623</item>
    </izvorni_sadrzaj>
    <derivirana_varijabla naziv="DomainObject.Predmet.SudioniciListNazivOIB_1">
      <item>, OIB 85821130368</item>
      <item>, OIB 40814742248</item>
      <item>, OIB 60048023136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2003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2016-05-27T09:10:00Z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