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f915" w14:paraId="c40f91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41CF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41CF4" w:rsidP="00041CF4" w:rsidR="00041CF4" w:rsidRPr="00041CF4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bCs/>
          <w:lang w:eastAsia="hr-HR"/>
        </w:rPr>
        <w:t>R</w:t>
      </w:r>
      <w:r w:rsidRPr="00041CF4">
        <w:rPr>
          <w:rFonts w:cs="Times New Roman" w:eastAsia="Times New Roman"/>
          <w:b/>
          <w:bCs/>
          <w:lang w:eastAsia="hr-HR"/>
        </w:rPr>
        <w:t xml:space="preserve">EPUBLIKA HRVATSKA                                               </w:t>
      </w:r>
      <w:r w:rsidRPr="00041CF4">
        <w:rPr>
          <w:rFonts w:cs="Times New Roman" w:eastAsia="Times New Roman"/>
          <w:b/>
          <w:lang w:eastAsia="hr-HR"/>
        </w:rPr>
        <w:t>Broj: 14. St-1977/2015.</w:t>
      </w:r>
    </w:p>
    <w:p w:rsidRDefault="00041CF4" w:rsidP="00041CF4" w:rsidR="00041CF4" w:rsidRPr="00041CF4">
      <w:pPr>
        <w:spacing w:after="0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b/>
          <w:bCs/>
          <w:lang w:eastAsia="hr-HR"/>
        </w:rPr>
        <w:t>TRGOVAČKI SUD U SPLITU</w:t>
      </w:r>
    </w:p>
    <w:p w:rsidRDefault="00041CF4" w:rsidP="00041CF4" w:rsidR="00041CF4" w:rsidRPr="00041CF4">
      <w:pPr>
        <w:spacing w:after="0"/>
        <w:rPr>
          <w:rFonts w:cs="Times New Roman" w:eastAsia="Times New Roman"/>
          <w:b/>
          <w:lang w:eastAsia="hr-HR"/>
        </w:rPr>
      </w:pPr>
      <w:r w:rsidRPr="00041CF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41CF4">
        <w:rPr>
          <w:rFonts w:cs="Times New Roman" w:eastAsia="Times New Roman"/>
          <w:b/>
          <w:lang w:eastAsia="hr-HR"/>
        </w:rPr>
        <w:t>Sukoišanska</w:t>
      </w:r>
      <w:proofErr w:type="spellEnd"/>
      <w:r w:rsidRPr="00041CF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41CF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041CF4" w:rsidP="00041CF4" w:rsidR="00041CF4" w:rsidRPr="00041CF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41CF4" w:rsidP="00041CF4" w:rsidR="00041CF4" w:rsidRPr="00041CF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41CF4">
        <w:rPr>
          <w:rFonts w:cs="Times New Roman" w:eastAsia="Times New Roman"/>
          <w:b/>
          <w:lang w:eastAsia="hr-HR"/>
        </w:rPr>
        <w:t>R J E Š E NJ E</w:t>
      </w:r>
    </w:p>
    <w:p w:rsidRDefault="00041CF4" w:rsidP="00041CF4" w:rsidR="00041CF4" w:rsidRPr="00041CF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b/>
          <w:lang w:eastAsia="hr-HR"/>
        </w:rPr>
        <w:tab/>
      </w:r>
      <w:r w:rsidRPr="00041CF4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EXEMPLAR d.o.o. za poslovanje nekretninama, Split, Petrića 10., OIB: 12826630921., MBS: 060236478., dana 05. rujna 2016. godine</w:t>
      </w: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center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>r i j e š i o  j e</w:t>
      </w:r>
    </w:p>
    <w:p w:rsidRDefault="00041CF4" w:rsidP="00041CF4" w:rsidR="00041CF4" w:rsidRPr="00041CF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>Otvara se skraćeni stečajni postupak nad Dužnikom: EXEMPLAR d.o.o. za poslovanje nekretninama, Split, Petrića 10., OIB: 12826630921., MBS: 060236478. Skraćeni stečajni postupak je otvoren dana 05. rujna 2016. godine u 12,10 sati, kada je ovo rješenje objavljeno na mrežnoj stranici e-Oglasna ploča sudova.</w:t>
      </w:r>
    </w:p>
    <w:p w:rsidRDefault="00041CF4" w:rsidP="00041CF4" w:rsidR="00041CF4" w:rsidRPr="00041CF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 xml:space="preserve">Za stečajnog upravitelja imenuje se Nada Mikulandra, </w:t>
      </w:r>
      <w:proofErr w:type="spellStart"/>
      <w:r w:rsidRPr="00041CF4">
        <w:rPr>
          <w:rFonts w:cs="Times New Roman" w:eastAsia="Times New Roman"/>
          <w:lang w:eastAsia="hr-HR"/>
        </w:rPr>
        <w:t>Bilice</w:t>
      </w:r>
      <w:proofErr w:type="spellEnd"/>
      <w:r w:rsidRPr="00041CF4">
        <w:rPr>
          <w:rFonts w:cs="Times New Roman" w:eastAsia="Times New Roman"/>
          <w:lang w:eastAsia="hr-HR"/>
        </w:rPr>
        <w:t xml:space="preserve">, </w:t>
      </w:r>
      <w:proofErr w:type="spellStart"/>
      <w:r w:rsidRPr="00041CF4">
        <w:rPr>
          <w:rFonts w:cs="Times New Roman" w:eastAsia="Times New Roman"/>
          <w:lang w:eastAsia="hr-HR"/>
        </w:rPr>
        <w:t>Stubalj</w:t>
      </w:r>
      <w:proofErr w:type="spellEnd"/>
      <w:r w:rsidRPr="00041CF4">
        <w:rPr>
          <w:rFonts w:cs="Times New Roman" w:eastAsia="Times New Roman"/>
          <w:lang w:eastAsia="hr-HR"/>
        </w:rPr>
        <w:t xml:space="preserve"> 238., OIB: 01343352417.</w:t>
      </w:r>
    </w:p>
    <w:p w:rsidRDefault="00041CF4" w:rsidP="00041CF4" w:rsidR="00041CF4" w:rsidRPr="00041CF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>Zaključuje se skraćeni stečajni postupak nad Dužnikom: EXEMPLAR d.o.o. za poslovanje nekretninama, Split, Petrića 10., OIB: 12826630921., MBS: 060236478.</w:t>
      </w:r>
    </w:p>
    <w:p w:rsidRDefault="00041CF4" w:rsidP="00041CF4" w:rsidR="00041CF4" w:rsidRPr="00041CF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041CF4" w:rsidP="00041CF4" w:rsidR="00041CF4" w:rsidRPr="00041CF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center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>Obrazloženje</w:t>
      </w:r>
    </w:p>
    <w:p w:rsidRDefault="00041CF4" w:rsidP="00041CF4" w:rsidR="00041CF4" w:rsidRPr="00041CF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10. studenog 2015. godine Zahtjev za provedbu skraćenog stečajnog postupka (Zahtjev) nad Dužnikom: EXEMPLAR d.o.o. za poslovanje nekretninama, Split, Petrića 10.</w:t>
      </w: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702 dana, u ukupnom iznosu od: 5.400,85 kn, kao i da prema podacima koji su dostavljeni od Hrvatskog zavoda za mirovinskog osiguranje, Dužnik nema zaposlenih.</w:t>
      </w:r>
    </w:p>
    <w:p w:rsidRDefault="00041CF4" w:rsidP="00041CF4" w:rsidR="00041CF4" w:rsidRPr="00041C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41CF4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041CF4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041CF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41CF4">
        <w:rPr>
          <w:rFonts w:cs="Times New Roman" w:eastAsia="Times New Roman"/>
          <w:b/>
          <w:lang w:eastAsia="hr-HR" w:val="en-AU"/>
        </w:rPr>
        <w:t xml:space="preserve">: 14. </w:t>
      </w:r>
      <w:r w:rsidRPr="00041CF4">
        <w:rPr>
          <w:rFonts w:cs="Times New Roman" w:eastAsia="Times New Roman"/>
          <w:b/>
          <w:lang w:eastAsia="hr-HR"/>
        </w:rPr>
        <w:t>St-1977 /2015.</w:t>
      </w: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041CF4">
        <w:rPr>
          <w:rFonts w:cs="Times New Roman" w:eastAsia="Times New Roman"/>
          <w:i/>
          <w:lang w:eastAsia="hr-HR"/>
        </w:rPr>
        <w:t>Narodne novine</w:t>
      </w:r>
      <w:r w:rsidRPr="00041CF4">
        <w:rPr>
          <w:rFonts w:cs="Times New Roman" w:eastAsia="Times New Roman"/>
          <w:lang w:eastAsia="hr-HR"/>
        </w:rPr>
        <w:t>, broj: 71/15., dalje: SZ), ovaj Sud je 02.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ab/>
      </w:r>
    </w:p>
    <w:p w:rsidRDefault="00041CF4" w:rsidP="00041CF4" w:rsidR="00041CF4" w:rsidRPr="00041C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041CF4" w:rsidP="00041CF4" w:rsidR="00041CF4" w:rsidRPr="00041C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041CF4" w:rsidP="00041CF4" w:rsidR="00041CF4" w:rsidRPr="00041C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041CF4" w:rsidP="00041CF4" w:rsidR="00041CF4" w:rsidRPr="00041C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041CF4" w:rsidP="00041CF4" w:rsidR="00041CF4" w:rsidRPr="00041C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041CF4" w:rsidP="00041CF4" w:rsidR="00041CF4" w:rsidRPr="00041C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>U Splitu, 05. rujna 2016. godine</w:t>
      </w:r>
    </w:p>
    <w:p w:rsidRDefault="00041CF4" w:rsidP="00041CF4" w:rsidR="00041CF4" w:rsidRPr="00041CF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>S U D A C</w:t>
      </w:r>
    </w:p>
    <w:p w:rsidRDefault="00041CF4" w:rsidP="00041CF4" w:rsidR="00041CF4" w:rsidRPr="00041CF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>Jozo Ćaleta</w:t>
      </w: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41CF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041CF4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041CF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41CF4">
        <w:rPr>
          <w:rFonts w:cs="Times New Roman" w:eastAsia="Times New Roman"/>
          <w:b/>
          <w:lang w:eastAsia="hr-HR" w:val="en-AU"/>
        </w:rPr>
        <w:t xml:space="preserve">: 14. </w:t>
      </w:r>
      <w:r w:rsidRPr="00041CF4">
        <w:rPr>
          <w:rFonts w:cs="Times New Roman" w:eastAsia="Times New Roman"/>
          <w:b/>
          <w:lang w:eastAsia="hr-HR"/>
        </w:rPr>
        <w:t>St-1977/2015.</w:t>
      </w: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>POUKA O PRAVNOM LIJEKU:</w:t>
      </w: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>DNA:</w:t>
      </w:r>
    </w:p>
    <w:p w:rsidRDefault="00041CF4" w:rsidP="00041CF4" w:rsidR="00041CF4" w:rsidRPr="00041CF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041CF4" w:rsidP="00041CF4" w:rsidR="00041CF4" w:rsidRPr="00041CF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>Dužniku,</w:t>
      </w:r>
    </w:p>
    <w:p w:rsidRDefault="00041CF4" w:rsidP="00041CF4" w:rsidR="00041CF4" w:rsidRPr="00041CF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 xml:space="preserve">stečajnom upravitelju Nada Mikulandra, </w:t>
      </w:r>
      <w:proofErr w:type="spellStart"/>
      <w:r w:rsidRPr="00041CF4">
        <w:rPr>
          <w:rFonts w:cs="Times New Roman" w:eastAsia="Times New Roman"/>
          <w:lang w:eastAsia="hr-HR"/>
        </w:rPr>
        <w:t>Bilice</w:t>
      </w:r>
      <w:proofErr w:type="spellEnd"/>
      <w:r w:rsidRPr="00041CF4">
        <w:rPr>
          <w:rFonts w:cs="Times New Roman" w:eastAsia="Times New Roman"/>
          <w:lang w:eastAsia="hr-HR"/>
        </w:rPr>
        <w:t xml:space="preserve">, </w:t>
      </w:r>
      <w:proofErr w:type="spellStart"/>
      <w:r w:rsidRPr="00041CF4">
        <w:rPr>
          <w:rFonts w:cs="Times New Roman" w:eastAsia="Times New Roman"/>
          <w:lang w:eastAsia="hr-HR"/>
        </w:rPr>
        <w:t>Stubalj</w:t>
      </w:r>
      <w:proofErr w:type="spellEnd"/>
      <w:r w:rsidRPr="00041CF4">
        <w:rPr>
          <w:rFonts w:cs="Times New Roman" w:eastAsia="Times New Roman"/>
          <w:lang w:eastAsia="hr-HR"/>
        </w:rPr>
        <w:t xml:space="preserve"> 238., </w:t>
      </w:r>
    </w:p>
    <w:p w:rsidRDefault="00041CF4" w:rsidP="00041CF4" w:rsidR="00041CF4" w:rsidRPr="00041CF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>Županijsko državno odvjetništvo Split,</w:t>
      </w:r>
    </w:p>
    <w:p w:rsidRDefault="00041CF4" w:rsidP="00041CF4" w:rsidR="00041CF4" w:rsidRPr="00041CF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 xml:space="preserve">Porezna uprava Split, </w:t>
      </w:r>
    </w:p>
    <w:p w:rsidRDefault="00041CF4" w:rsidP="00041CF4" w:rsidR="00041CF4" w:rsidRPr="00041CF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>e-Oglasna ploča Suda – rok 20. dana,</w:t>
      </w:r>
    </w:p>
    <w:p w:rsidRDefault="00041CF4" w:rsidP="00041CF4" w:rsidR="00041CF4" w:rsidRPr="00041CF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>sudski registar – nakon pravomoćnosti</w:t>
      </w:r>
    </w:p>
    <w:p w:rsidRDefault="00041CF4" w:rsidP="00041CF4" w:rsidR="00041CF4" w:rsidRPr="00041CF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1CF4">
        <w:rPr>
          <w:rFonts w:cs="Times New Roman" w:eastAsia="Times New Roman"/>
          <w:lang w:eastAsia="hr-HR"/>
        </w:rPr>
        <w:t>u spis.</w:t>
      </w: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CF4" w:rsidP="00041CF4" w:rsidR="00041CF4" w:rsidRPr="00041C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CF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358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St-1977/2015-5</izvorni_sadrzaj>
    <derivirana_varijabla naziv="DomainObject.Oznaka_1">St-1977/2015-5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1977</izvorni_sadrzaj>
    <derivirana_varijabla naziv="DomainObject.Predmet.Broj_1">1977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St-1977/2015</izvorni_sadrzaj>
    <derivirana_varijabla naziv="DomainObject.Predmet.OznakaBroj_1">St-1977/2015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EXEMPLAR d.o.o. za poslovanje nekretninama</izvorni_sadrzaj>
    <derivirana_varijabla naziv="DomainObject.Predmet.ProtustrankaFormated_1">  EXEMPLAR d.o.o. za poslovanje nekretninama</derivirana_varijabla>
  </DomainObject.Predmet.ProtustrankaFormated>
  <DomainObject.Predmet.ProtustrankaFormatedOIB>
    <izvorni_sadrzaj>  EXEMPLAR d.o.o. za poslovanje nekretninama, OIB 12826630921</izvorni_sadrzaj>
    <derivirana_varijabla naziv="DomainObject.Predmet.ProtustrankaFormatedOIB_1">  EXEMPLAR d.o.o. za poslovanje nekretninama, OIB 12826630921</derivirana_varijabla>
  </DomainObject.Predmet.ProtustrankaFormatedOIB>
  <DomainObject.Predmet.ProtustrankaFormatedWithAdress>
    <izvorni_sadrzaj> EXEMPLAR d.o.o. za poslovanje nekretninama, Petrića 10, 21000 Split</izvorni_sadrzaj>
    <derivirana_varijabla naziv="DomainObject.Predmet.ProtustrankaFormatedWithAdress_1"> EXEMPLAR d.o.o. za poslovanje nekretninama, Petrića 10, 21000 Split</derivirana_varijabla>
  </DomainObject.Predmet.ProtustrankaFormatedWithAdress>
  <DomainObject.Predmet.ProtustrankaFormatedWithAdressOIB>
    <izvorni_sadrzaj> EXEMPLAR d.o.o. za poslovanje nekretninama, OIB 12826630921, Petrića 10, 21000 Split</izvorni_sadrzaj>
    <derivirana_varijabla naziv="DomainObject.Predmet.ProtustrankaFormatedWithAdressOIB_1"> EXEMPLAR d.o.o. za poslovanje nekretninama, OIB 12826630921, Petrića 10, 21000 Split</derivirana_varijabla>
  </DomainObject.Predmet.ProtustrankaFormatedWithAdressOIB>
  <DomainObject.Predmet.ProtustrankaWithAdress>
    <izvorni_sadrzaj>EXEMPLAR d.o.o. za poslovanje nekretninama Petrića 10, 21000 Split</izvorni_sadrzaj>
    <derivirana_varijabla naziv="DomainObject.Predmet.ProtustrankaWithAdress_1">EXEMPLAR d.o.o. za poslovanje nekretninama Petrića 10, 21000 Split</derivirana_varijabla>
  </DomainObject.Predmet.ProtustrankaWithAdress>
  <DomainObject.Predmet.ProtustrankaWithAdressOIB>
    <izvorni_sadrzaj>EXEMPLAR d.o.o. za poslovanje nekretninama, OIB 12826630921, Petrića 10, 21000 Split</izvorni_sadrzaj>
    <derivirana_varijabla naziv="DomainObject.Predmet.ProtustrankaWithAdressOIB_1">EXEMPLAR d.o.o. za poslovanje nekretninama, OIB 12826630921, Petrića 10, 21000 Split</derivirana_varijabla>
  </DomainObject.Predmet.ProtustrankaWithAdressOIB>
  <DomainObject.Predmet.ProtustrankaNazivFormated>
    <izvorni_sadrzaj>EXEMPLAR d.o.o. za poslovanje nekretninama</izvorni_sadrzaj>
    <derivirana_varijabla naziv="DomainObject.Predmet.ProtustrankaNazivFormated_1">EXEMPLAR d.o.o. za poslovanje nekretninama</derivirana_varijabla>
  </DomainObject.Predmet.ProtustrankaNazivFormated>
  <DomainObject.Predmet.ProtustrankaNazivFormatedOIB>
    <izvorni_sadrzaj>EXEMPLAR d.o.o. za poslovanje nekretninama, OIB 12826630921</izvorni_sadrzaj>
    <derivirana_varijabla naziv="DomainObject.Predmet.ProtustrankaNazivFormatedOIB_1">EXEMPLAR d.o.o. za poslovanje nekretninama, OIB 12826630921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5400.85</izvorni_sadrzaj>
    <derivirana_varijabla naziv="DomainObject.Predmet.TrenutnaVrijednost_1">5400.85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EXEMPLAR d.o.o. za poslovanje nekretninama</item>
    </izvorni_sadrzaj>
    <derivirana_varijabla naziv="DomainObject.Predmet.ProtuStrankaListFormated_1">
      <item>EXEMPLAR d.o.o. za poslovanje nekretninama</item>
    </derivirana_varijabla>
  </DomainObject.Predmet.ProtuStrankaListFormated>
  <DomainObject.Predmet.ProtuStrankaListFormatedOIB>
    <izvorni_sadrzaj>
      <item>EXEMPLAR d.o.o. za poslovanje nekretninama, OIB 12826630921</item>
    </izvorni_sadrzaj>
    <derivirana_varijabla naziv="DomainObject.Predmet.ProtuStrankaListFormatedOIB_1">
      <item>EXEMPLAR d.o.o. za poslovanje nekretninama, OIB 12826630921</item>
    </derivirana_varijabla>
  </DomainObject.Predmet.ProtuStrankaListFormatedOIB>
  <DomainObject.Predmet.ProtuStrankaListFormatedWithAdress>
    <izvorni_sadrzaj>
      <item>EXEMPLAR d.o.o. za poslovanje nekretninama, Petrića 10, 21000 Split</item>
    </izvorni_sadrzaj>
    <derivirana_varijabla naziv="DomainObject.Predmet.ProtuStrankaListFormatedWithAdress_1">
      <item>EXEMPLAR d.o.o. za poslovanje nekretninama, Petrića 10, 21000 Split</item>
    </derivirana_varijabla>
  </DomainObject.Predmet.ProtuStrankaListFormatedWithAdress>
  <DomainObject.Predmet.ProtuStrankaListFormatedWithAdressOIB>
    <izvorni_sadrzaj>
      <item>EXEMPLAR d.o.o. za poslovanje nekretninama, OIB 12826630921, Petrića 10, 21000 Split</item>
    </izvorni_sadrzaj>
    <derivirana_varijabla naziv="DomainObject.Predmet.ProtuStrankaListFormatedWithAdressOIB_1">
      <item>EXEMPLAR d.o.o. za poslovanje nekretninama, OIB 12826630921, Petrića 10, 21000 Split</item>
    </derivirana_varijabla>
  </DomainObject.Predmet.ProtuStrankaListFormatedWithAdressOIB>
  <DomainObject.Predmet.ProtuStrankaListNazivFormated>
    <izvorni_sadrzaj>
      <item>EXEMPLAR d.o.o. za poslovanje nekretninama</item>
    </izvorni_sadrzaj>
    <derivirana_varijabla naziv="DomainObject.Predmet.ProtuStrankaListNazivFormated_1">
      <item>EXEMPLAR d.o.o. za poslovanje nekretninama</item>
    </derivirana_varijabla>
  </DomainObject.Predmet.ProtuStrankaListNazivFormated>
  <DomainObject.Predmet.ProtuStrankaListNazivFormatedOIB>
    <izvorni_sadrzaj>
      <item>EXEMPLAR d.o.o. za poslovanje nekretninama, OIB 12826630921</item>
    </izvorni_sadrzaj>
    <derivirana_varijabla naziv="DomainObject.Predmet.ProtuStrankaListNazivFormatedOIB_1">
      <item>EXEMPLAR d.o.o. za poslovanje nekretninama, OIB 12826630921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St-1977/2015-5</izvorni_sadrzaj>
    <derivirana_varijabla naziv="DomainObject.PoslovniBrojDokumenta_1">St-1977/2015-5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EXEMPLAR d.o.o. za poslovanje nekretninama</izvorni_sadrzaj>
    <derivirana_varijabla naziv="DomainObject.Predmet.ProtustrankaIDrugi_1">EXEMPLAR d.o.o. za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EXEMPLAR d.o.o. za poslovanje nekretninama, OIB 12826630921, Petrića 10, 21000 Split</izvorni_sadrzaj>
    <derivirana_varijabla naziv="DomainObject.Predmet.ProtustrankaIDrugiAdressOIB_1">EXEMPLAR d.o.o. za poslovanje nekretninama, OIB 12826630921, Petrića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EXEMPLAR d.o.o. za poslovanje nekretninama</item>
      <item>FINANCIJSKA AGENCIJA RC SPLIT</item>
    </izvorni_sadrzaj>
    <derivirana_varijabla naziv="DomainObject.Predmet.SudioniciListNaziv_1">
      <item>EXEMPLAR d.o.o. za poslovanje nekretninama</item>
      <item>FINANCIJSKA AGENCIJA RC SPLIT</item>
    </derivirana_varijabla>
  </DomainObject.Predmet.SudioniciListNaziv>
  <DomainObject.Predmet.SudioniciListAdressOIB>
    <izvorni_sadrzaj>
      <item>EXEMPLAR d.o.o. za poslovanje nekretninama, OIB 12826630921, Petrića 10,21000 Split</item>
      <item>FINANCIJSKA AGENCIJA RC SPLIT, OIB 85821130368, Mažuranićevo šetalište 24b,21000 Split</item>
    </izvorni_sadrzaj>
    <derivirana_varijabla naziv="DomainObject.Predmet.SudioniciListAdressOIB_1">
      <item>EXEMPLAR d.o.o. za poslovanje nekretninama, OIB 12826630921, Petrića 10,21000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7D8EAD-D2F3-4F49-8C14-51047302CB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784</properties:Words>
  <properties:Characters>4200</properties:Characters>
  <properties:Lines>144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2016-09-05T10:45:00Z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St-1977/2015-5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