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06237" w14:paraId="8606237" w:rsidRDefault="000466A9" w:rsidP="0011750E" w:rsidR="000466A9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5F5458" w:rsidP="00910611" w:rsidR="005F5458">
      <w:pPr>
        <w:ind w:firstLine="708"/>
      </w:pPr>
      <w:r>
        <w:t xml:space="preserve">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5458" w:rsidP="00910611" w:rsidR="005F5458">
      <w:r>
        <w:rPr>
          <w:rFonts w:eastAsia="MS Mincho"/>
          <w:szCs w:val="24"/>
        </w:rPr>
        <w:t>REPUBLIKA HRVATSKA</w:t>
      </w:r>
    </w:p>
    <w:p w:rsidRDefault="005F5458" w:rsidP="00910611" w:rsidR="005F5458">
      <w:r>
        <w:rPr>
          <w:rFonts w:eastAsia="MS Mincho"/>
          <w:szCs w:val="24"/>
        </w:rPr>
        <w:t>TRGOVAČKI SUD U RIJECI</w:t>
      </w:r>
    </w:p>
    <w:p w:rsidRDefault="005F5458" w:rsidR="005F5458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>Rijeka, Zadarska 1 i 3</w:t>
      </w:r>
    </w:p>
    <w:p w:rsidRDefault="00677726" w:rsidP="0011750E" w:rsidR="00677726">
      <w:pPr>
        <w:rPr>
          <w:rFonts w:hAnsi="Times New Roman" w:ascii="Times New Roman"/>
        </w:rPr>
      </w:pPr>
    </w:p>
    <w:p w:rsidRDefault="00677726" w:rsidP="0011750E" w:rsidR="00677726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971E0F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C53F0C">
        <w:rPr>
          <w:rFonts w:hAnsi="Times New Roman" w:ascii="Times New Roman"/>
        </w:rPr>
        <w:t xml:space="preserve">ART &amp; FOOD d.o.o. Rijeka, Užarska 28 </w:t>
      </w:r>
      <w:r w:rsidR="00C43A64">
        <w:rPr>
          <w:rFonts w:hAnsi="Times New Roman" w:ascii="Times New Roman"/>
        </w:rPr>
        <w:t>(</w:t>
      </w:r>
      <w:r w:rsidR="00D347AD">
        <w:rPr>
          <w:rFonts w:hAnsi="Times New Roman" w:ascii="Times New Roman"/>
        </w:rPr>
        <w:t>OIB</w:t>
      </w:r>
      <w:r w:rsidR="00361F55">
        <w:rPr>
          <w:rFonts w:hAnsi="Times New Roman" w:ascii="Times New Roman"/>
        </w:rPr>
        <w:t xml:space="preserve"> </w:t>
      </w:r>
      <w:r w:rsidR="00C53F0C">
        <w:rPr>
          <w:rFonts w:hAnsi="Times New Roman" w:ascii="Times New Roman"/>
        </w:rPr>
        <w:t>78067786516</w:t>
      </w:r>
      <w:r w:rsidR="00C43A64">
        <w:rPr>
          <w:rFonts w:hAnsi="Times New Roman" w:ascii="Times New Roman"/>
        </w:rPr>
        <w:t xml:space="preserve">; </w:t>
      </w:r>
      <w:r w:rsidR="00D347AD">
        <w:rPr>
          <w:rFonts w:hAnsi="Times New Roman" w:ascii="Times New Roman"/>
        </w:rPr>
        <w:t xml:space="preserve">MBS </w:t>
      </w:r>
      <w:r w:rsidR="00C53F0C">
        <w:rPr>
          <w:rFonts w:hAnsi="Times New Roman" w:ascii="Times New Roman"/>
        </w:rPr>
        <w:t>130067599)</w:t>
      </w:r>
      <w:r w:rsidRPr="00005E77">
        <w:rPr>
          <w:rFonts w:hAnsi="Times New Roman" w:ascii="Times New Roman"/>
        </w:rPr>
        <w:t xml:space="preserve">, </w:t>
      </w:r>
      <w:r w:rsidR="0011750E" w:rsidRPr="00BF5B21">
        <w:rPr>
          <w:rFonts w:hAnsi="Times New Roman" w:ascii="Times New Roman"/>
        </w:rPr>
        <w:t xml:space="preserve">dana </w:t>
      </w:r>
      <w:r w:rsidR="00971E0F">
        <w:rPr>
          <w:rFonts w:hAnsi="Times New Roman" w:ascii="Times New Roman"/>
        </w:rPr>
        <w:t>12</w:t>
      </w:r>
      <w:r w:rsidR="0011750E" w:rsidRPr="00BF5B21">
        <w:rPr>
          <w:rFonts w:hAnsi="Times New Roman" w:ascii="Times New Roman"/>
        </w:rPr>
        <w:t xml:space="preserve">. </w:t>
      </w:r>
      <w:r w:rsidR="00971E0F">
        <w:rPr>
          <w:rFonts w:hAnsi="Times New Roman" w:ascii="Times New Roman"/>
        </w:rPr>
        <w:t xml:space="preserve">prosinca </w:t>
      </w:r>
      <w:r w:rsidR="0011750E" w:rsidRPr="00BF5B2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C53F0C" w:rsidRPr="00C53F0C">
        <w:rPr>
          <w:rFonts w:hAnsi="Times New Roman" w:ascii="Times New Roman"/>
        </w:rPr>
        <w:t>ART &amp; FOOD d.o.o. Rijeka, Užarska 28 (OIB 78067786516; MBS 130067599)</w:t>
      </w:r>
      <w:r w:rsidR="00D233BE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971E0F">
        <w:rPr>
          <w:rFonts w:hAnsi="Times New Roman" w:ascii="Times New Roman"/>
        </w:rPr>
        <w:t>12</w:t>
      </w:r>
      <w:r w:rsidR="001F52F6">
        <w:rPr>
          <w:rFonts w:hAnsi="Times New Roman" w:ascii="Times New Roman"/>
        </w:rPr>
        <w:t xml:space="preserve">. </w:t>
      </w:r>
      <w:r w:rsidR="00971E0F">
        <w:rPr>
          <w:rFonts w:hAnsi="Times New Roman" w:ascii="Times New Roman"/>
        </w:rPr>
        <w:t xml:space="preserve">prosinca </w:t>
      </w:r>
      <w:r w:rsidR="0037016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Pr="00BF5B21">
        <w:rPr>
          <w:rFonts w:hAnsi="Times New Roman" w:ascii="Times New Roman"/>
        </w:rPr>
        <w:t xml:space="preserve">. u </w:t>
      </w:r>
      <w:r w:rsidR="005F5458">
        <w:rPr>
          <w:rFonts w:hAnsi="Times New Roman" w:ascii="Times New Roman"/>
        </w:rPr>
        <w:t xml:space="preserve">12,15 </w:t>
      </w:r>
      <w:r w:rsidR="000B3715">
        <w:rPr>
          <w:rFonts w:hAnsi="Times New Roman" w:ascii="Times New Roman"/>
        </w:rPr>
        <w:t>sati</w:t>
      </w:r>
      <w:r w:rsidR="00C26429">
        <w:rPr>
          <w:rFonts w:hAnsi="Times New Roman" w:ascii="Times New Roman"/>
        </w:rPr>
        <w:t xml:space="preserve">, kada je </w:t>
      </w:r>
      <w:r w:rsidRPr="00BF5B21">
        <w:rPr>
          <w:rFonts w:hAnsi="Times New Roman" w:ascii="Times New Roman"/>
        </w:rPr>
        <w:t xml:space="preserve">ovo rješenje objavljeno na mrežnoj stranici e-Oglasna ploča suda.  </w:t>
      </w:r>
    </w:p>
    <w:p w:rsidRDefault="0011750E" w:rsidP="00BF5B21" w:rsidR="0011750E" w:rsidRPr="00661D0E">
      <w:pPr>
        <w:jc w:val="both"/>
        <w:rPr>
          <w:rFonts w:hAnsi="Times New Roman" w:ascii="Times New Roman"/>
        </w:rPr>
      </w:pPr>
    </w:p>
    <w:p w:rsidRDefault="0011750E" w:rsidP="00154CAD" w:rsidR="005C2400" w:rsidRPr="001C35F8">
      <w:pPr>
        <w:jc w:val="both"/>
        <w:rPr>
          <w:rFonts w:hAnsi="Times New Roman" w:ascii="Times New Roman"/>
          <w:b/>
        </w:rPr>
      </w:pPr>
      <w:r w:rsidRPr="008B7719">
        <w:rPr>
          <w:rFonts w:hAnsi="Times New Roman" w:ascii="Times New Roman"/>
        </w:rPr>
        <w:tab/>
        <w:t>III.</w:t>
      </w:r>
      <w:r w:rsidRPr="008B7719">
        <w:rPr>
          <w:rFonts w:hAnsi="Times New Roman" w:ascii="Times New Roman"/>
        </w:rPr>
        <w:tab/>
        <w:t>Za stečajnog upravitelja imenuje se</w:t>
      </w:r>
      <w:r w:rsidR="002D45EC" w:rsidRPr="008B7719">
        <w:rPr>
          <w:rFonts w:hAnsi="Times New Roman" w:ascii="Times New Roman"/>
        </w:rPr>
        <w:t xml:space="preserve"> </w:t>
      </w:r>
      <w:r w:rsidR="00154CAD">
        <w:rPr>
          <w:rFonts w:hAnsi="Times New Roman" w:ascii="Times New Roman"/>
        </w:rPr>
        <w:t xml:space="preserve">Anamarija Murtezini iz Zagreba, Sunčane Škrinjarić 1 </w:t>
      </w:r>
      <w:r w:rsidR="00883CAD">
        <w:rPr>
          <w:rFonts w:hAnsi="Times New Roman" w:ascii="Times New Roman"/>
        </w:rPr>
        <w:t xml:space="preserve">(OIB </w:t>
      </w:r>
      <w:r w:rsidR="00154CAD">
        <w:rPr>
          <w:rFonts w:hAnsi="Times New Roman" w:ascii="Times New Roman"/>
        </w:rPr>
        <w:t>54031780904</w:t>
      </w:r>
      <w:r w:rsidR="00883CAD">
        <w:rPr>
          <w:rFonts w:hAnsi="Times New Roman" w:ascii="Times New Roman"/>
        </w:rPr>
        <w:t>)</w:t>
      </w:r>
      <w:r w:rsidR="00AC2010">
        <w:rPr>
          <w:rFonts w:hAnsi="Times New Roman" w:ascii="Times New Roman"/>
        </w:rPr>
        <w:t>.</w:t>
      </w:r>
    </w:p>
    <w:p w:rsidRDefault="004D39C1" w:rsidP="004D39C1" w:rsidR="004D39C1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C53F0C" w:rsidRPr="00C53F0C">
        <w:rPr>
          <w:rFonts w:hAnsi="Times New Roman" w:ascii="Times New Roman"/>
        </w:rPr>
        <w:t>ART &amp; FOOD d.o.o. Rijeka, Užarska 28 (OIB 78067786516; MBS 130067599)</w:t>
      </w:r>
      <w:r w:rsidR="006F2AF1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C43A64">
        <w:rPr>
          <w:rFonts w:hAnsi="Times New Roman" w:ascii="Times New Roman"/>
        </w:rPr>
        <w:t>sudskog r</w:t>
      </w:r>
      <w:r w:rsidR="00971E0F">
        <w:rPr>
          <w:rFonts w:hAnsi="Times New Roman" w:ascii="Times New Roman"/>
        </w:rPr>
        <w:t>egistra</w:t>
      </w:r>
      <w:r w:rsidRPr="00BF5B21">
        <w:rPr>
          <w:rFonts w:hAnsi="Times New Roman" w:ascii="Times New Roman"/>
        </w:rPr>
        <w:t>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C53F0C">
        <w:rPr>
          <w:rFonts w:hAnsi="Times New Roman" w:ascii="Times New Roman"/>
        </w:rPr>
        <w:t>19</w:t>
      </w:r>
      <w:r w:rsidR="00DD75DE">
        <w:rPr>
          <w:rFonts w:hAnsi="Times New Roman" w:ascii="Times New Roman"/>
        </w:rPr>
        <w:t xml:space="preserve">. </w:t>
      </w:r>
      <w:r w:rsidR="00C53F0C">
        <w:rPr>
          <w:rFonts w:hAnsi="Times New Roman" w:ascii="Times New Roman"/>
        </w:rPr>
        <w:t>lipnja</w:t>
      </w:r>
      <w:r w:rsidR="00C43A64">
        <w:rPr>
          <w:rFonts w:hAnsi="Times New Roman" w:ascii="Times New Roman"/>
        </w:rPr>
        <w:t xml:space="preserve"> 2018. </w:t>
      </w:r>
      <w:r w:rsidRPr="00BF5B21">
        <w:rPr>
          <w:rFonts w:hAnsi="Times New Roman" w:ascii="Times New Roman"/>
        </w:rPr>
        <w:t xml:space="preserve">zahtjev za provedbu skraćenog stečajnog postupka nad dužnikom </w:t>
      </w:r>
      <w:r w:rsidR="00C53F0C" w:rsidRPr="00C53F0C">
        <w:rPr>
          <w:rFonts w:hAnsi="Times New Roman" w:ascii="Times New Roman"/>
        </w:rPr>
        <w:t>ART &amp; FOOD d.o.o. Rijeka, Užarska 28 (OIB 78067786516; MBS 130067599)</w:t>
      </w:r>
      <w:r w:rsidR="00481E05" w:rsidRPr="00481E05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>registar, sud je na mrežnoj stranici e-Oglasne p</w:t>
      </w:r>
      <w:r w:rsidR="005F5458">
        <w:rPr>
          <w:rFonts w:hAnsi="Times New Roman" w:ascii="Times New Roman"/>
        </w:rPr>
        <w:t xml:space="preserve">6                                                                                                                </w:t>
      </w:r>
      <w:r w:rsidRPr="00BF5B21">
        <w:rPr>
          <w:rFonts w:hAnsi="Times New Roman" w:ascii="Times New Roman"/>
        </w:rPr>
        <w:t xml:space="preserve">loče suda </w:t>
      </w:r>
      <w:r w:rsidR="00C53F0C">
        <w:rPr>
          <w:rFonts w:hAnsi="Times New Roman" w:ascii="Times New Roman"/>
        </w:rPr>
        <w:t>30</w:t>
      </w:r>
      <w:r w:rsidR="00E04D90">
        <w:rPr>
          <w:rFonts w:hAnsi="Times New Roman" w:ascii="Times New Roman"/>
        </w:rPr>
        <w:t xml:space="preserve">. </w:t>
      </w:r>
      <w:r w:rsidR="00C53F0C">
        <w:rPr>
          <w:rFonts w:hAnsi="Times New Roman" w:ascii="Times New Roman"/>
        </w:rPr>
        <w:t xml:space="preserve">kolovoza </w:t>
      </w:r>
      <w:r w:rsidRPr="00C96A01">
        <w:rPr>
          <w:rFonts w:hAnsi="Times New Roman" w:ascii="Times New Roman"/>
        </w:rPr>
        <w:t>201</w:t>
      </w:r>
      <w:r w:rsidR="00C26429">
        <w:rPr>
          <w:rFonts w:hAnsi="Times New Roman" w:ascii="Times New Roman"/>
        </w:rPr>
        <w:t>8</w:t>
      </w:r>
      <w:r w:rsidRPr="00C96A01">
        <w:rPr>
          <w:rFonts w:hAnsi="Times New Roman" w:ascii="Times New Roman"/>
        </w:rPr>
        <w:t xml:space="preserve">. objavio oglas kojim su pozvane osobe ovlaštene za zastupanje dužnika </w:t>
      </w:r>
      <w:r w:rsidRPr="00BF5B21">
        <w:rPr>
          <w:rFonts w:hAnsi="Times New Roman" w:ascii="Times New Roman"/>
        </w:rPr>
        <w:t xml:space="preserve">po zakonu dostaviti javnobilježnički ovjerovljeni popis imovine i obveza dužnika na propisanom obrascu sukladno čl. 430., 17. i 13. SZ-a te pozvani dužnikovi vjerovnici sukladno čl. 430. i 431. SZ-a predložiti otvaranje stečajnog postupka nad 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lastRenderedPageBreak/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C26429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971E0F" w:rsidRPr="00971E0F">
        <w:rPr>
          <w:rFonts w:hAnsi="Times New Roman" w:ascii="Times New Roman"/>
        </w:rPr>
        <w:t>12. prosinca 2018.</w:t>
      </w:r>
    </w:p>
    <w:p w:rsidRDefault="00C26429" w:rsidP="00C26429" w:rsidR="00C26429" w:rsidRPr="00BF5B21">
      <w:pPr>
        <w:jc w:val="center"/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187E" w:rsidR="0000187E">
      <w:r>
        <w:separator/>
      </w:r>
    </w:p>
  </w:endnote>
  <w:endnote w:id="0" w:type="continuationSeparator">
    <w:p w:rsidRDefault="0000187E" w:rsidR="000018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874A19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187E" w:rsidR="0000187E">
      <w:r>
        <w:separator/>
      </w:r>
    </w:p>
  </w:footnote>
  <w:footnote w:id="0" w:type="continuationSeparator">
    <w:p w:rsidRDefault="0000187E" w:rsidR="000018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C43A64">
      <w:rPr>
        <w:rFonts w:hAnsi="Times New Roman" w:ascii="Times New Roman"/>
      </w:rPr>
      <w:t>3</w:t>
    </w:r>
    <w:r w:rsidR="00C53F0C">
      <w:rPr>
        <w:rFonts w:hAnsi="Times New Roman" w:ascii="Times New Roman"/>
      </w:rPr>
      <w:t>74</w:t>
    </w:r>
    <w:r w:rsidR="00C94748">
      <w:rPr>
        <w:rFonts w:hAnsi="Times New Roman" w:ascii="Times New Roman"/>
      </w:rPr>
      <w:t>/1</w:t>
    </w:r>
    <w:r w:rsidR="00D347AD">
      <w:rPr>
        <w:rFonts w:hAnsi="Times New Roman" w:ascii="Times New Roman"/>
      </w:rPr>
      <w:t>8</w:t>
    </w:r>
    <w:r w:rsidR="001F52F6">
      <w:rPr>
        <w:rFonts w:hAnsi="Times New Roman" w:ascii="Times New Roman"/>
      </w:rPr>
      <w:t>-</w:t>
    </w:r>
    <w:r w:rsidR="00EC50F2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187E"/>
    <w:rsid w:val="00005E77"/>
    <w:rsid w:val="000061CB"/>
    <w:rsid w:val="00010FCF"/>
    <w:rsid w:val="000238A0"/>
    <w:rsid w:val="00026D36"/>
    <w:rsid w:val="00032279"/>
    <w:rsid w:val="000410EC"/>
    <w:rsid w:val="000466A9"/>
    <w:rsid w:val="00050AF0"/>
    <w:rsid w:val="0005214E"/>
    <w:rsid w:val="0005719F"/>
    <w:rsid w:val="00065E97"/>
    <w:rsid w:val="00065F70"/>
    <w:rsid w:val="00075A41"/>
    <w:rsid w:val="00095C3B"/>
    <w:rsid w:val="000B3715"/>
    <w:rsid w:val="000B6C31"/>
    <w:rsid w:val="000C1042"/>
    <w:rsid w:val="000C107B"/>
    <w:rsid w:val="000C3E81"/>
    <w:rsid w:val="000D7852"/>
    <w:rsid w:val="000E7FD0"/>
    <w:rsid w:val="000F1A51"/>
    <w:rsid w:val="00110F48"/>
    <w:rsid w:val="001129E5"/>
    <w:rsid w:val="0011750E"/>
    <w:rsid w:val="001431CF"/>
    <w:rsid w:val="00154CAD"/>
    <w:rsid w:val="00170B3E"/>
    <w:rsid w:val="001A527D"/>
    <w:rsid w:val="001C187F"/>
    <w:rsid w:val="001C3125"/>
    <w:rsid w:val="001C35F8"/>
    <w:rsid w:val="001C70E4"/>
    <w:rsid w:val="001C7821"/>
    <w:rsid w:val="001D18F4"/>
    <w:rsid w:val="001D40FD"/>
    <w:rsid w:val="001F3B5A"/>
    <w:rsid w:val="001F52F6"/>
    <w:rsid w:val="0021135D"/>
    <w:rsid w:val="002213E5"/>
    <w:rsid w:val="0022673B"/>
    <w:rsid w:val="00250268"/>
    <w:rsid w:val="00252B84"/>
    <w:rsid w:val="0026099F"/>
    <w:rsid w:val="0028012D"/>
    <w:rsid w:val="002A2209"/>
    <w:rsid w:val="002A7E46"/>
    <w:rsid w:val="002D45EC"/>
    <w:rsid w:val="002F044B"/>
    <w:rsid w:val="002F2EB5"/>
    <w:rsid w:val="002F718D"/>
    <w:rsid w:val="003233CC"/>
    <w:rsid w:val="003308D3"/>
    <w:rsid w:val="0034596F"/>
    <w:rsid w:val="00361F55"/>
    <w:rsid w:val="00370161"/>
    <w:rsid w:val="00370B2C"/>
    <w:rsid w:val="003710A6"/>
    <w:rsid w:val="00386A3A"/>
    <w:rsid w:val="003A73E3"/>
    <w:rsid w:val="003C2ABA"/>
    <w:rsid w:val="003C405F"/>
    <w:rsid w:val="003F3EE6"/>
    <w:rsid w:val="004249BA"/>
    <w:rsid w:val="00430069"/>
    <w:rsid w:val="00442161"/>
    <w:rsid w:val="00442593"/>
    <w:rsid w:val="0046068F"/>
    <w:rsid w:val="00464190"/>
    <w:rsid w:val="004654E9"/>
    <w:rsid w:val="00472267"/>
    <w:rsid w:val="0047389F"/>
    <w:rsid w:val="00474AF2"/>
    <w:rsid w:val="00481E05"/>
    <w:rsid w:val="0049289A"/>
    <w:rsid w:val="00497574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018D3"/>
    <w:rsid w:val="00511077"/>
    <w:rsid w:val="00512A52"/>
    <w:rsid w:val="00527278"/>
    <w:rsid w:val="00544A8B"/>
    <w:rsid w:val="005572BC"/>
    <w:rsid w:val="00576553"/>
    <w:rsid w:val="00596394"/>
    <w:rsid w:val="005B6EC5"/>
    <w:rsid w:val="005C2400"/>
    <w:rsid w:val="005D536D"/>
    <w:rsid w:val="005D6965"/>
    <w:rsid w:val="005F15D2"/>
    <w:rsid w:val="005F5458"/>
    <w:rsid w:val="006000C6"/>
    <w:rsid w:val="00627985"/>
    <w:rsid w:val="00634897"/>
    <w:rsid w:val="00642441"/>
    <w:rsid w:val="00647A5D"/>
    <w:rsid w:val="00650E4D"/>
    <w:rsid w:val="00654076"/>
    <w:rsid w:val="00661D0E"/>
    <w:rsid w:val="006636D6"/>
    <w:rsid w:val="00672ED4"/>
    <w:rsid w:val="00677726"/>
    <w:rsid w:val="00685243"/>
    <w:rsid w:val="00685DD8"/>
    <w:rsid w:val="006A51FA"/>
    <w:rsid w:val="006D2CF2"/>
    <w:rsid w:val="006F19B3"/>
    <w:rsid w:val="006F2AF1"/>
    <w:rsid w:val="00702609"/>
    <w:rsid w:val="0070408E"/>
    <w:rsid w:val="00724380"/>
    <w:rsid w:val="007357EE"/>
    <w:rsid w:val="00762085"/>
    <w:rsid w:val="007623B4"/>
    <w:rsid w:val="007708E6"/>
    <w:rsid w:val="00782FA3"/>
    <w:rsid w:val="00783AB7"/>
    <w:rsid w:val="00797E95"/>
    <w:rsid w:val="007A095E"/>
    <w:rsid w:val="007B492F"/>
    <w:rsid w:val="007D4637"/>
    <w:rsid w:val="007D7B29"/>
    <w:rsid w:val="007E1E7D"/>
    <w:rsid w:val="0081645A"/>
    <w:rsid w:val="00822677"/>
    <w:rsid w:val="00823FED"/>
    <w:rsid w:val="008251E4"/>
    <w:rsid w:val="00826205"/>
    <w:rsid w:val="00834C6B"/>
    <w:rsid w:val="00834E29"/>
    <w:rsid w:val="00874A19"/>
    <w:rsid w:val="00883CAD"/>
    <w:rsid w:val="008A2EC0"/>
    <w:rsid w:val="008B44DF"/>
    <w:rsid w:val="008B456A"/>
    <w:rsid w:val="008B7719"/>
    <w:rsid w:val="008C70E9"/>
    <w:rsid w:val="008E19BF"/>
    <w:rsid w:val="008F1332"/>
    <w:rsid w:val="0090592F"/>
    <w:rsid w:val="00907968"/>
    <w:rsid w:val="00912870"/>
    <w:rsid w:val="0092173A"/>
    <w:rsid w:val="00930203"/>
    <w:rsid w:val="00945A46"/>
    <w:rsid w:val="00960295"/>
    <w:rsid w:val="00964A6A"/>
    <w:rsid w:val="00971E0F"/>
    <w:rsid w:val="009B78A7"/>
    <w:rsid w:val="009C732D"/>
    <w:rsid w:val="009D153C"/>
    <w:rsid w:val="009E04BF"/>
    <w:rsid w:val="009E1993"/>
    <w:rsid w:val="009F60B7"/>
    <w:rsid w:val="00A05394"/>
    <w:rsid w:val="00A06EA4"/>
    <w:rsid w:val="00A16F1E"/>
    <w:rsid w:val="00A21852"/>
    <w:rsid w:val="00A35411"/>
    <w:rsid w:val="00A37E86"/>
    <w:rsid w:val="00A42202"/>
    <w:rsid w:val="00A64C48"/>
    <w:rsid w:val="00A67DCD"/>
    <w:rsid w:val="00AA78CF"/>
    <w:rsid w:val="00AB4BE4"/>
    <w:rsid w:val="00AC2010"/>
    <w:rsid w:val="00AD290C"/>
    <w:rsid w:val="00AD44B8"/>
    <w:rsid w:val="00AD5BC7"/>
    <w:rsid w:val="00AD709C"/>
    <w:rsid w:val="00AF25B3"/>
    <w:rsid w:val="00B07961"/>
    <w:rsid w:val="00B25C6F"/>
    <w:rsid w:val="00B32C3F"/>
    <w:rsid w:val="00B404CC"/>
    <w:rsid w:val="00B55822"/>
    <w:rsid w:val="00B5636F"/>
    <w:rsid w:val="00B60FA5"/>
    <w:rsid w:val="00B63236"/>
    <w:rsid w:val="00B64C01"/>
    <w:rsid w:val="00BA0FB9"/>
    <w:rsid w:val="00BA2283"/>
    <w:rsid w:val="00BA7C17"/>
    <w:rsid w:val="00BB746B"/>
    <w:rsid w:val="00BC30F4"/>
    <w:rsid w:val="00BE3CEF"/>
    <w:rsid w:val="00BE7817"/>
    <w:rsid w:val="00BF488A"/>
    <w:rsid w:val="00BF5B19"/>
    <w:rsid w:val="00BF5B21"/>
    <w:rsid w:val="00BF6B1F"/>
    <w:rsid w:val="00C23939"/>
    <w:rsid w:val="00C26429"/>
    <w:rsid w:val="00C35D74"/>
    <w:rsid w:val="00C43A64"/>
    <w:rsid w:val="00C446EA"/>
    <w:rsid w:val="00C46DA0"/>
    <w:rsid w:val="00C53F0C"/>
    <w:rsid w:val="00C62628"/>
    <w:rsid w:val="00C80F01"/>
    <w:rsid w:val="00C839B0"/>
    <w:rsid w:val="00C94748"/>
    <w:rsid w:val="00C96A01"/>
    <w:rsid w:val="00CB0B5C"/>
    <w:rsid w:val="00CB0F61"/>
    <w:rsid w:val="00CC4CB1"/>
    <w:rsid w:val="00CD3C8C"/>
    <w:rsid w:val="00CE0DC0"/>
    <w:rsid w:val="00CE2BEA"/>
    <w:rsid w:val="00D02691"/>
    <w:rsid w:val="00D076BE"/>
    <w:rsid w:val="00D1182E"/>
    <w:rsid w:val="00D233BE"/>
    <w:rsid w:val="00D347AD"/>
    <w:rsid w:val="00D45ECC"/>
    <w:rsid w:val="00D83334"/>
    <w:rsid w:val="00D942B4"/>
    <w:rsid w:val="00D956B5"/>
    <w:rsid w:val="00DB31EB"/>
    <w:rsid w:val="00DC68F1"/>
    <w:rsid w:val="00DD75DE"/>
    <w:rsid w:val="00DE52D5"/>
    <w:rsid w:val="00E04D90"/>
    <w:rsid w:val="00E10361"/>
    <w:rsid w:val="00E128AA"/>
    <w:rsid w:val="00E17F96"/>
    <w:rsid w:val="00E23AB8"/>
    <w:rsid w:val="00E41684"/>
    <w:rsid w:val="00E54B2A"/>
    <w:rsid w:val="00E56B1E"/>
    <w:rsid w:val="00E645DA"/>
    <w:rsid w:val="00E978D7"/>
    <w:rsid w:val="00E97AE9"/>
    <w:rsid w:val="00EA6C75"/>
    <w:rsid w:val="00EC50F2"/>
    <w:rsid w:val="00F01692"/>
    <w:rsid w:val="00F016BE"/>
    <w:rsid w:val="00F01AE8"/>
    <w:rsid w:val="00F04ACE"/>
    <w:rsid w:val="00F0622C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74A1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74A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4A1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4A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4A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74A1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74A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4A1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4A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4A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</izvorni_sadrzaj>
    <derivirana_varijabla naziv="DomainObject.Predmet.Broj_1">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2018.</izvorni_sadrzaj>
    <derivirana_varijabla naziv="DomainObject.Predmet.DatumOsnivanja_1">19.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St-374/2018</izvorni_sadrzaj>
    <derivirana_varijabla naziv="DomainObject.Predmet.OznakaBroj_1">St-374/2018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 &amp; FOOD d.o.o.</izvorni_sadrzaj>
    <derivirana_varijabla naziv="DomainObject.Predmet.ProtustrankaFormated_1">  ART &amp; FOOD d.o.o.</derivirana_varijabla>
  </DomainObject.Predmet.ProtustrankaFormated>
  <DomainObject.Predmet.ProtustrankaFormatedOIB>
    <izvorni_sadrzaj>  ART &amp; FOOD d.o.o., OIB 78067786516</izvorni_sadrzaj>
    <derivirana_varijabla naziv="DomainObject.Predmet.ProtustrankaFormatedOIB_1">  ART &amp; FOOD d.o.o., OIB 78067786516</derivirana_varijabla>
  </DomainObject.Predmet.ProtustrankaFormatedOIB>
  <DomainObject.Predmet.ProtustrankaFormatedWithAdress>
    <izvorni_sadrzaj> ART &amp; FOOD d.o.o., Užarska 28, 51000 Rijeka</izvorni_sadrzaj>
    <derivirana_varijabla naziv="DomainObject.Predmet.ProtustrankaFormatedWithAdress_1"> ART &amp; FOOD d.o.o., Užarska 28, 51000 Rijeka</derivirana_varijabla>
  </DomainObject.Predmet.ProtustrankaFormatedWithAdress>
  <DomainObject.Predmet.ProtustrankaFormatedWithAdressOIB>
    <izvorni_sadrzaj> ART &amp; FOOD d.o.o., OIB 78067786516, Užarska 28, 51000 Rijeka</izvorni_sadrzaj>
    <derivirana_varijabla naziv="DomainObject.Predmet.ProtustrankaFormatedWithAdressOIB_1"> ART &amp; FOOD d.o.o., OIB 78067786516, Užarska 28, 51000 Rijeka</derivirana_varijabla>
  </DomainObject.Predmet.ProtustrankaFormatedWithAdressOIB>
  <DomainObject.Predmet.ProtustrankaWithAdress>
    <izvorni_sadrzaj>ART &amp; FOOD d.o.o. Užarska 28, 51000 Rijeka</izvorni_sadrzaj>
    <derivirana_varijabla naziv="DomainObject.Predmet.ProtustrankaWithAdress_1">ART &amp; FOOD d.o.o. Užarska 28, 51000 Rijeka</derivirana_varijabla>
  </DomainObject.Predmet.ProtustrankaWithAdress>
  <DomainObject.Predmet.ProtustrankaWithAdressOIB>
    <izvorni_sadrzaj>ART &amp; FOOD d.o.o., OIB 78067786516, Užarska 28, 51000 Rijeka</izvorni_sadrzaj>
    <derivirana_varijabla naziv="DomainObject.Predmet.ProtustrankaWithAdressOIB_1">ART &amp; FOOD d.o.o., OIB 78067786516, Užarska 28, 51000 Rijeka</derivirana_varijabla>
  </DomainObject.Predmet.ProtustrankaWithAdressOIB>
  <DomainObject.Predmet.ProtustrankaNazivFormated>
    <izvorni_sadrzaj>ART &amp; FOOD d.o.o.</izvorni_sadrzaj>
    <derivirana_varijabla naziv="DomainObject.Predmet.ProtustrankaNazivFormated_1">ART &amp; FOOD d.o.o.</derivirana_varijabla>
  </DomainObject.Predmet.ProtustrankaNazivFormated>
  <DomainObject.Predmet.ProtustrankaNazivFormatedOIB>
    <izvorni_sadrzaj>ART &amp; FOOD d.o.o., OIB 78067786516</izvorni_sadrzaj>
    <derivirana_varijabla naziv="DomainObject.Predmet.ProtustrankaNazivFormatedOIB_1">ART &amp; FOOD d.o.o., OIB 78067786516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ART &amp; FOOD d.o.o.</item>
    </izvorni_sadrzaj>
    <derivirana_varijabla naziv="DomainObject.Predmet.ProtuStrankaListFormated_1">
      <item>ART &amp; FOOD d.o.o.</item>
    </derivirana_varijabla>
  </DomainObject.Predmet.ProtuStrankaListFormated>
  <DomainObject.Predmet.ProtuStrankaListFormatedOIB>
    <izvorni_sadrzaj>
      <item>ART &amp; FOOD d.o.o., OIB 78067786516</item>
    </izvorni_sadrzaj>
    <derivirana_varijabla naziv="DomainObject.Predmet.ProtuStrankaListFormatedOIB_1">
      <item>ART &amp; FOOD d.o.o., OIB 78067786516</item>
    </derivirana_varijabla>
  </DomainObject.Predmet.ProtuStrankaListFormatedOIB>
  <DomainObject.Predmet.ProtuStrankaListFormatedWithAdress>
    <izvorni_sadrzaj>
      <item>ART &amp; FOOD d.o.o., Užarska 28, 51000 Rijeka</item>
    </izvorni_sadrzaj>
    <derivirana_varijabla naziv="DomainObject.Predmet.ProtuStrankaListFormatedWithAdress_1">
      <item>ART &amp; FOOD d.o.o., Užarska 28, 51000 Rijeka</item>
    </derivirana_varijabla>
  </DomainObject.Predmet.ProtuStrankaListFormatedWithAdress>
  <DomainObject.Predmet.ProtuStrankaListFormatedWithAdressOIB>
    <izvorni_sadrzaj>
      <item>ART &amp; FOOD d.o.o., OIB 78067786516, Užarska 28, 51000 Rijeka</item>
    </izvorni_sadrzaj>
    <derivirana_varijabla naziv="DomainObject.Predmet.ProtuStrankaListFormatedWithAdressOIB_1">
      <item>ART &amp; FOOD d.o.o., OIB 78067786516, Užarska 28, 51000 Rijeka</item>
    </derivirana_varijabla>
  </DomainObject.Predmet.ProtuStrankaListFormatedWithAdressOIB>
  <DomainObject.Predmet.ProtuStrankaListNazivFormated>
    <izvorni_sadrzaj>
      <item>ART &amp; FOOD d.o.o.</item>
    </izvorni_sadrzaj>
    <derivirana_varijabla naziv="DomainObject.Predmet.ProtuStrankaListNazivFormated_1">
      <item>ART &amp; FOOD d.o.o.</item>
    </derivirana_varijabla>
  </DomainObject.Predmet.ProtuStrankaListNazivFormated>
  <DomainObject.Predmet.ProtuStrankaListNazivFormatedOIB>
    <izvorni_sadrzaj>
      <item>ART &amp; FOOD d.o.o., OIB 78067786516</item>
    </izvorni_sadrzaj>
    <derivirana_varijabla naziv="DomainObject.Predmet.ProtuStrankaListNazivFormatedOIB_1">
      <item>ART &amp; FOOD d.o.o., OIB 78067786516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ART &amp; FOOD d.o.o.</izvorni_sadrzaj>
    <derivirana_varijabla naziv="DomainObject.Predmet.ProtustrankaIDrugi_1">ART &amp; FOOD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ART &amp; FOOD d.o.o., OIB 78067786516, Užarska 28, 51000 Rijeka</izvorni_sadrzaj>
    <derivirana_varijabla naziv="DomainObject.Predmet.ProtustrankaIDrugiAdressOIB_1">ART &amp; FOOD d.o.o., OIB 78067786516, Užarska 28,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ART &amp; FOOD d.o.o.</item>
    </izvorni_sadrzaj>
    <derivirana_varijabla naziv="DomainObject.Predmet.SudioniciListNaziv_1">
      <item>FINA  Rijeka</item>
      <item>ART &amp; FOOD d.o.o.</item>
    </derivirana_varijabla>
  </DomainObject.Predmet.SudioniciListNaziv>
  <DomainObject.Predmet.SudioniciListAdressOIB>
    <izvorni_sadrzaj>
      <item>FINA  Rijeka, OIB 85821130368, Frana Kurelca 8,51000 Rijeka</item>
      <item>ART &amp; FOOD d.o.o., OIB 78067786516, Užarska 28,51000 Rijeka</item>
    </izvorni_sadrzaj>
    <derivirana_varijabla naziv="DomainObject.Predmet.SudioniciListAdressOIB_1">
      <item>FINA  Rijeka, OIB 85821130368, Frana Kurelca 8,51000 Rijeka</item>
      <item>ART &amp; FOOD d.o.o., OIB 78067786516, Užarska 28,51000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78067786516</item>
    </izvorni_sadrzaj>
    <derivirana_varijabla naziv="DomainObject.Predmet.SudioniciListNazivOIB_1">
      <item>, OIB 85821130368</item>
      <item>, OIB 78067786516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srpnja 2018.</izvorni_sadrzaj>
    <derivirana_varijabla naziv="DomainObject.PredzadnjaOdlukaIzPredmeta.DatumDonosenjaOdluke_1">12. srpnja 2018.</derivirana_varijabla>
  </DomainObject.PredzadnjaOdlukaIzPredmeta.DatumDonosenjaOdluke>
  <DomainObject.PredzadnjaOdlukaIzPredmeta.Oznaka>
    <izvorni_sadrzaj>St-374/2018-3</izvorni_sadrzaj>
    <derivirana_varijabla naziv="DomainObject.PredzadnjaOdlukaIzPredmeta.Oznaka_1">St-374/2018-3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96FB1A-26F6-4CD9-BF94-50CA113179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453</properties:Words>
  <properties:Characters>2419</properties:Characters>
  <properties:Lines>94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3010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2018-12-12T11:10:00Z</dcterms:created>
  <dc:creator>mbalenovic</dc:creator>
  <cp:lastModifiedBy>Miljenka Balenović</cp:lastModifiedBy>
  <cp:lastPrinted>2018-12-12T11:08:00Z</cp:lastPrinted>
  <dcterms:modified xmlns:xsi="http://www.w3.org/2001/XMLSchema-instance" xsi:type="dcterms:W3CDTF">2018-12-12T11:11:00Z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(374,18 otv i zaklj.docx)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