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4518" w14:paraId="0d7451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11D33">
        <w:rPr>
          <w:rFonts w:cs="Times New Roman" w:hAnsi="Times New Roman" w:ascii="Times New Roman"/>
          <w:b/>
          <w:sz w:val="24"/>
          <w:szCs w:val="24"/>
        </w:rPr>
        <w:t>506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11D33">
        <w:rPr>
          <w:rFonts w:cs="Times New Roman" w:hAnsi="Times New Roman" w:ascii="Times New Roman"/>
          <w:sz w:val="24"/>
          <w:szCs w:val="24"/>
        </w:rPr>
        <w:t>MULTIMEDIA KLUB "HOKUS-POKUS" ŠIBENIK, Šibenik, Ante Šupuka, OIB: 67512579762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11D33">
        <w:rPr>
          <w:rFonts w:cs="Times New Roman" w:hAnsi="Times New Roman" w:ascii="Times New Roman"/>
          <w:sz w:val="24"/>
          <w:szCs w:val="24"/>
        </w:rPr>
        <w:t>MULTIMEDIA KLUB "HOKUS-POKUS" ŠIBENIK, Šibenik, Ante Šupuka, OIB: 67512579762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11D33">
        <w:rPr>
          <w:rFonts w:cs="Times New Roman" w:hAnsi="Times New Roman" w:ascii="Times New Roman"/>
          <w:sz w:val="24"/>
          <w:szCs w:val="24"/>
        </w:rPr>
        <w:t>2.209,01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111D33">
        <w:rPr>
          <w:rFonts w:cs="Times New Roman" w:hAnsi="Times New Roman" w:ascii="Times New Roman"/>
          <w:sz w:val="24"/>
          <w:szCs w:val="24"/>
        </w:rPr>
        <w:t>Jelka Marjanović Čaneva, Šibenik, Ante Šupuka</w:t>
      </w:r>
      <w:r w:rsidR="00C97344">
        <w:rPr>
          <w:rFonts w:cs="Times New Roman" w:hAnsi="Times New Roman" w:ascii="Times New Roman"/>
          <w:sz w:val="24"/>
          <w:szCs w:val="24"/>
        </w:rPr>
        <w:t xml:space="preserve"> bb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722F6">
        <w:rPr>
          <w:rFonts w:cs="Times New Roman" w:hAnsi="Times New Roman" w:ascii="Times New Roman"/>
          <w:sz w:val="24"/>
          <w:szCs w:val="24"/>
        </w:rPr>
        <w:t>model 05, poziv na broj 221-50</w:t>
      </w:r>
      <w:r w:rsidR="00111D33">
        <w:rPr>
          <w:rFonts w:cs="Times New Roman" w:hAnsi="Times New Roman" w:ascii="Times New Roman"/>
          <w:sz w:val="24"/>
          <w:szCs w:val="24"/>
        </w:rPr>
        <w:t>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38319C">
        <w:rPr>
          <w:rFonts w:cs="Times New Roman" w:hAnsi="Times New Roman" w:ascii="Times New Roman"/>
          <w:sz w:val="24"/>
          <w:szCs w:val="24"/>
        </w:rPr>
        <w:t>zakonski zastupnik dužnika</w:t>
      </w:r>
      <w:r w:rsidR="00B53AD5">
        <w:rPr>
          <w:rFonts w:cs="Times New Roman" w:hAnsi="Times New Roman" w:ascii="Times New Roman"/>
          <w:sz w:val="24"/>
          <w:szCs w:val="24"/>
        </w:rPr>
        <w:t xml:space="preserve"> </w:t>
      </w:r>
      <w:r w:rsidR="00111D33">
        <w:rPr>
          <w:rFonts w:cs="Times New Roman" w:hAnsi="Times New Roman" w:ascii="Times New Roman"/>
          <w:sz w:val="24"/>
          <w:szCs w:val="24"/>
        </w:rPr>
        <w:t>Jelka Marjanović Čaneva, Šibenik, Ante Šupuka</w:t>
      </w:r>
      <w:r w:rsidR="00C97344">
        <w:rPr>
          <w:rFonts w:cs="Times New Roman" w:hAnsi="Times New Roman" w:ascii="Times New Roman"/>
          <w:sz w:val="24"/>
          <w:szCs w:val="24"/>
        </w:rPr>
        <w:t xml:space="preserve"> bb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531" w:rsidP="00357C73" w:rsidR="001E3531">
      <w:pPr>
        <w:spacing w:lineRule="auto" w:line="240" w:after="0"/>
      </w:pPr>
      <w:r>
        <w:separator/>
      </w:r>
    </w:p>
  </w:endnote>
  <w:endnote w:id="0" w:type="continuationSeparator">
    <w:p w:rsidRDefault="001E3531" w:rsidP="00357C73" w:rsidR="001E35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531" w:rsidP="00357C73" w:rsidR="001E3531">
      <w:pPr>
        <w:spacing w:lineRule="auto" w:line="240" w:after="0"/>
      </w:pPr>
      <w:r>
        <w:separator/>
      </w:r>
    </w:p>
  </w:footnote>
  <w:footnote w:id="0" w:type="continuationSeparator">
    <w:p w:rsidRDefault="001E3531" w:rsidP="00357C73" w:rsidR="001E35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46F7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B722F6">
          <w:rPr>
            <w:rFonts w:cs="Times New Roman" w:hAnsi="Times New Roman" w:ascii="Times New Roman"/>
            <w:sz w:val="24"/>
            <w:szCs w:val="24"/>
          </w:rPr>
          <w:t>50</w:t>
        </w:r>
        <w:r w:rsidR="00111D33">
          <w:rPr>
            <w:rFonts w:cs="Times New Roman" w:hAnsi="Times New Roman" w:ascii="Times New Roman"/>
            <w:sz w:val="24"/>
            <w:szCs w:val="24"/>
          </w:rPr>
          <w:t>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D703B"/>
    <w:rsid w:val="000E3D47"/>
    <w:rsid w:val="00103E16"/>
    <w:rsid w:val="00111D33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3531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687B"/>
    <w:rsid w:val="00346E3E"/>
    <w:rsid w:val="00346F78"/>
    <w:rsid w:val="00357C73"/>
    <w:rsid w:val="00361FCC"/>
    <w:rsid w:val="0036416C"/>
    <w:rsid w:val="003677F6"/>
    <w:rsid w:val="003763E7"/>
    <w:rsid w:val="0038319C"/>
    <w:rsid w:val="003C144A"/>
    <w:rsid w:val="003F66BF"/>
    <w:rsid w:val="003F7FD8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5E6AD7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C4A4C"/>
    <w:rsid w:val="007F4C1E"/>
    <w:rsid w:val="00804426"/>
    <w:rsid w:val="0081233D"/>
    <w:rsid w:val="00815F51"/>
    <w:rsid w:val="008214E7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029EE"/>
    <w:rsid w:val="00A1166B"/>
    <w:rsid w:val="00A32D37"/>
    <w:rsid w:val="00A34362"/>
    <w:rsid w:val="00A425CD"/>
    <w:rsid w:val="00A64072"/>
    <w:rsid w:val="00A645B7"/>
    <w:rsid w:val="00A758E5"/>
    <w:rsid w:val="00A925A8"/>
    <w:rsid w:val="00A94060"/>
    <w:rsid w:val="00AA751C"/>
    <w:rsid w:val="00AE4720"/>
    <w:rsid w:val="00B26EFA"/>
    <w:rsid w:val="00B36735"/>
    <w:rsid w:val="00B53AD5"/>
    <w:rsid w:val="00B722F6"/>
    <w:rsid w:val="00B85FEC"/>
    <w:rsid w:val="00B9237B"/>
    <w:rsid w:val="00BA587E"/>
    <w:rsid w:val="00BC09E9"/>
    <w:rsid w:val="00BD71F3"/>
    <w:rsid w:val="00BE66A4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97344"/>
    <w:rsid w:val="00CA5207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EE0F2F"/>
    <w:rsid w:val="00EE5741"/>
    <w:rsid w:val="00F0249C"/>
    <w:rsid w:val="00F11F7D"/>
    <w:rsid w:val="00F1385E"/>
    <w:rsid w:val="00F143E6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97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34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34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34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34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97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34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34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34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34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St-506/2015</izvorni_sadrzaj>
    <derivirana_varijabla naziv="DomainObject.Predmet.OznakaBroj_1">St-506/2015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MULTIMEDIA KLUB "HOKUS-POKUS" ŠIBENIK</izvorni_sadrzaj>
    <derivirana_varijabla naziv="DomainObject.Predmet.ProtustrankaFormated_1">  MULTIMEDIA KLUB "HOKUS-POKUS" ŠIBENIK</derivirana_varijabla>
  </DomainObject.Predmet.ProtustrankaFormated>
  <DomainObject.Predmet.ProtustrankaFormatedOIB>
    <izvorni_sadrzaj>  MULTIMEDIA KLUB "HOKUS-POKUS" ŠIBENIK, OIB 67512579762</izvorni_sadrzaj>
    <derivirana_varijabla naziv="DomainObject.Predmet.ProtustrankaFormatedOIB_1">  MULTIMEDIA KLUB "HOKUS-POKUS" ŠIBENIK, OIB 67512579762</derivirana_varijabla>
  </DomainObject.Predmet.ProtustrankaFormatedOIB>
  <DomainObject.Predmet.ProtustrankaFormatedWithAdress>
    <izvorni_sadrzaj> MULTIMEDIA KLUB "HOKUS-POKUS" ŠIBENIK, Ante Šupuka bb, 22000 Šibenik</izvorni_sadrzaj>
    <derivirana_varijabla naziv="DomainObject.Predmet.ProtustrankaFormatedWithAdress_1"> MULTIMEDIA KLUB "HOKUS-POKUS" ŠIBENIK, Ante Šupuka bb, 22000 Šibenik</derivirana_varijabla>
  </DomainObject.Predmet.ProtustrankaFormatedWithAdress>
  <DomainObject.Predmet.ProtustrankaFormatedWithAdressOIB>
    <izvorni_sadrzaj> MULTIMEDIA KLUB "HOKUS-POKUS" ŠIBENIK, OIB 67512579762, Ante Šupuka bb, 22000 Šibenik</izvorni_sadrzaj>
    <derivirana_varijabla naziv="DomainObject.Predmet.ProtustrankaFormatedWithAdressOIB_1"> MULTIMEDIA KLUB "HOKUS-POKUS" ŠIBENIK, OIB 67512579762, Ante Šupuka bb, 22000 Šibenik</derivirana_varijabla>
  </DomainObject.Predmet.ProtustrankaFormatedWithAdressOIB>
  <DomainObject.Predmet.ProtustrankaWithAdress>
    <izvorni_sadrzaj>MULTIMEDIA KLUB "HOKUS-POKUS" ŠIBENIK Ante Šupuka bb, 22000 Šibenik</izvorni_sadrzaj>
    <derivirana_varijabla naziv="DomainObject.Predmet.ProtustrankaWithAdress_1">MULTIMEDIA KLUB "HOKUS-POKUS" ŠIBENIK Ante Šupuka bb, 22000 Šibenik</derivirana_varijabla>
  </DomainObject.Predmet.ProtustrankaWithAdress>
  <DomainObject.Predmet.ProtustrankaWithAdressOIB>
    <izvorni_sadrzaj>MULTIMEDIA KLUB "HOKUS-POKUS" ŠIBENIK, OIB 67512579762, Ante Šupuka bb, 22000 Šibenik</izvorni_sadrzaj>
    <derivirana_varijabla naziv="DomainObject.Predmet.ProtustrankaWithAdressOIB_1">MULTIMEDIA KLUB "HOKUS-POKUS" ŠIBENIK, OIB 67512579762, Ante Šupuka bb, 22000 Šibenik</derivirana_varijabla>
  </DomainObject.Predmet.ProtustrankaWithAdressOIB>
  <DomainObject.Predmet.ProtustrankaNazivFormated>
    <izvorni_sadrzaj>MULTIMEDIA KLUB "HOKUS-POKUS" ŠIBENIK</izvorni_sadrzaj>
    <derivirana_varijabla naziv="DomainObject.Predmet.ProtustrankaNazivFormated_1">MULTIMEDIA KLUB "HOKUS-POKUS" ŠIBENIK</derivirana_varijabla>
  </DomainObject.Predmet.ProtustrankaNazivFormated>
  <DomainObject.Predmet.ProtustrankaNazivFormatedOIB>
    <izvorni_sadrzaj>MULTIMEDIA KLUB "HOKUS-POKUS" ŠIBENIK, OIB 67512579762</izvorni_sadrzaj>
    <derivirana_varijabla naziv="DomainObject.Predmet.ProtustrankaNazivFormatedOIB_1">MULTIMEDIA KLUB "HOKUS-POKUS" ŠIBENIK, OIB 67512579762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MULTIMEDIA KLUB "HOKUS-POKUS" ŠIBENIK</item>
    </izvorni_sadrzaj>
    <derivirana_varijabla naziv="DomainObject.Predmet.ProtuStrankaListFormated_1">
      <item>MULTIMEDIA KLUB "HOKUS-POKUS" ŠIBENIK</item>
    </derivirana_varijabla>
  </DomainObject.Predmet.ProtuStrankaListFormated>
  <DomainObject.Predmet.ProtuStrankaListFormatedOIB>
    <izvorni_sadrzaj>
      <item>MULTIMEDIA KLUB "HOKUS-POKUS" ŠIBENIK, OIB 67512579762</item>
    </izvorni_sadrzaj>
    <derivirana_varijabla naziv="DomainObject.Predmet.ProtuStrankaListFormatedOIB_1">
      <item>MULTIMEDIA KLUB "HOKUS-POKUS" ŠIBENIK, OIB 67512579762</item>
    </derivirana_varijabla>
  </DomainObject.Predmet.ProtuStrankaListFormatedOIB>
  <DomainObject.Predmet.ProtuStrankaListFormatedWithAdress>
    <izvorni_sadrzaj>
      <item>MULTIMEDIA KLUB "HOKUS-POKUS" ŠIBENIK, Ante Šupuka bb, 22000 Šibenik</item>
    </izvorni_sadrzaj>
    <derivirana_varijabla naziv="DomainObject.Predmet.ProtuStrankaListFormatedWithAdress_1">
      <item>MULTIMEDIA KLUB "HOKUS-POKUS" ŠIBENIK, Ante Šupuka bb, 22000 Šibenik</item>
    </derivirana_varijabla>
  </DomainObject.Predmet.ProtuStrankaListFormatedWithAdress>
  <DomainObject.Predmet.ProtuStrankaListFormatedWithAdressOIB>
    <izvorni_sadrzaj>
      <item>MULTIMEDIA KLUB "HOKUS-POKUS" ŠIBENIK, OIB 67512579762, Ante Šupuka bb, 22000 Šibenik</item>
    </izvorni_sadrzaj>
    <derivirana_varijabla naziv="DomainObject.Predmet.ProtuStrankaListFormatedWithAdressOIB_1">
      <item>MULTIMEDIA KLUB "HOKUS-POKUS" ŠIBENIK, OIB 67512579762, Ante Šupuka bb, 22000 Šibenik</item>
    </derivirana_varijabla>
  </DomainObject.Predmet.ProtuStrankaListFormatedWithAdressOIB>
  <DomainObject.Predmet.ProtuStrankaListNazivFormated>
    <izvorni_sadrzaj>
      <item>MULTIMEDIA KLUB "HOKUS-POKUS" ŠIBENIK</item>
    </izvorni_sadrzaj>
    <derivirana_varijabla naziv="DomainObject.Predmet.ProtuStrankaListNazivFormated_1">
      <item>MULTIMEDIA KLUB "HOKUS-POKUS" ŠIBENIK</item>
    </derivirana_varijabla>
  </DomainObject.Predmet.ProtuStrankaListNazivFormated>
  <DomainObject.Predmet.ProtuStrankaListNazivFormatedOIB>
    <izvorni_sadrzaj>
      <item>MULTIMEDIA KLUB "HOKUS-POKUS" ŠIBENIK, OIB 67512579762</item>
    </izvorni_sadrzaj>
    <derivirana_varijabla naziv="DomainObject.Predmet.ProtuStrankaListNazivFormatedOIB_1">
      <item>MULTIMEDIA KLUB "HOKUS-POKUS" ŠIBENIK, OIB 67512579762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MULTIMEDIA KLUB "HOKUS-POKUS" ŠIBENIK</izvorni_sadrzaj>
    <derivirana_varijabla naziv="DomainObject.Predmet.ProtustrankaIDrugi_1">MULTIMEDIA KLUB "HOKUS-POKUS" ŠIBENIK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MULTIMEDIA KLUB "HOKUS-POKUS" ŠIBENIK, OIB 67512579762, Ante Šupuka bb, 22000 Šibenik</izvorni_sadrzaj>
    <derivirana_varijabla naziv="DomainObject.Predmet.ProtustrankaIDrugiAdressOIB_1">MULTIMEDIA KLUB "HOKUS-POKUS" ŠIBENIK, OIB 67512579762, Ante Šupuka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MULTIMEDIA KLUB "HOKUS-POKUS" ŠIBENIK</item>
    </izvorni_sadrzaj>
    <derivirana_varijabla naziv="DomainObject.Predmet.SudioniciListNaziv_1">
      <item>FINA Šibenik</item>
      <item>MULTIMEDIA KLUB "HOKUS-POKUS" ŠIBENIK</item>
    </derivirana_varijabla>
  </DomainObject.Predmet.SudioniciListNaziv>
  <DomainObject.Predmet.SudioniciListAdressOIB>
    <izvorni_sadrzaj>
      <item>FINA Šibenik, OIB 85821130368, Perivoj Luje Maruna 1,22000 Šibenik</item>
      <item>MULTIMEDIA KLUB "HOKUS-POKUS" ŠIBENIK, OIB 67512579762, Ante Šupuka bb,22000 Šibenik</item>
    </izvorni_sadrzaj>
    <derivirana_varijabla naziv="DomainObject.Predmet.SudioniciListAdressOIB_1">
      <item>FINA Šibenik, OIB 85821130368, Perivoj Luje Maruna 1,22000 Šibenik</item>
      <item>MULTIMEDIA KLUB "HOKUS-POKUS" ŠIBENIK, OIB 67512579762, Ante Šupuka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67512579762</item>
    </izvorni_sadrzaj>
    <derivirana_varijabla naziv="DomainObject.Predmet.SudioniciListNazivOIB_1">
      <item>, OIB 85821130368</item>
      <item>, OIB 67512579762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2270</properties:Characters>
  <properties:Lines>72</properties:Lines>
  <properties:Paragraphs>19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2015-12-07T08:29:00Z</cp:lastPrinted>
  <dcterms:modified xmlns:xsi="http://www.w3.org/2001/XMLSchema-instance" xsi:type="dcterms:W3CDTF">2015-12-07T08:29:00Z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