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427c" w14:paraId="d4c427c" w:rsidRDefault="00AE649C" w:rsidP="00FA5B5E" w:rsidR="00AE649C" w:rsidRPr="00B76F3C">
      <w:pPr>
        <w:pStyle w:val="Naslov3"/>
        <w15:collapsed w:val="false"/>
      </w:pPr>
    </w:p>
    <w:p w:rsidRDefault="00C6132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6132C" w:rsidP="00C6132C" w:rsidR="00C6132C" w:rsidRPr="00C6132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6132C" w:rsidP="00C6132C" w:rsidR="00C6132C" w:rsidRPr="00C6132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6132C" w:rsidP="00C6132C" w:rsidR="00C6132C" w:rsidRPr="00C6132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6132C" w:rsidP="00C6132C" w:rsidR="00C6132C" w:rsidRPr="00C6132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6132C" w:rsidP="00C6132C" w:rsidR="00C6132C" w:rsidRPr="00C6132C">
      <w:pPr>
        <w:spacing w:after="0"/>
        <w:ind w:firstLine="708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>REPUBLIKA HRVATSKA</w:t>
      </w:r>
    </w:p>
    <w:p w:rsidRDefault="00C6132C" w:rsidP="00C6132C" w:rsidR="00C6132C" w:rsidRPr="00C6132C">
      <w:pPr>
        <w:spacing w:after="0"/>
        <w:ind w:firstLine="708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>TRGOVAČKI SUD U ZADRU</w:t>
      </w:r>
      <w:r w:rsidRPr="00C6132C">
        <w:rPr>
          <w:rFonts w:cs="Times New Roman" w:eastAsia="Times New Roman"/>
          <w:lang w:eastAsia="hr-HR"/>
        </w:rPr>
        <w:tab/>
        <w:t xml:space="preserve">                             Poslovni broj: 3. St-894/2016-5</w:t>
      </w:r>
    </w:p>
    <w:p w:rsidRDefault="00C6132C" w:rsidP="00C6132C" w:rsidR="00C6132C" w:rsidRPr="00C6132C">
      <w:pPr>
        <w:spacing w:after="0"/>
        <w:ind w:firstLine="708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>Zadar, Dr. Franje Tuđmana 35</w:t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  <w:t xml:space="preserve">        </w:t>
      </w:r>
    </w:p>
    <w:p w:rsidRDefault="00C6132C" w:rsidP="00C6132C" w:rsidR="00C6132C" w:rsidRPr="00C6132C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C6132C" w:rsidP="00C6132C" w:rsidR="00C6132C" w:rsidRPr="00C6132C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6132C" w:rsidP="00C6132C" w:rsidR="00C6132C" w:rsidRPr="00C6132C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6132C" w:rsidP="00C6132C" w:rsidR="00C6132C" w:rsidRPr="00C6132C">
      <w:pPr>
        <w:spacing w:after="0"/>
        <w:jc w:val="right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C6132C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C6132C">
        <w:rPr>
          <w:rFonts w:cs="Times New Roman" w:eastAsia="Times New Roman"/>
          <w:lang w:eastAsia="hr-HR"/>
        </w:rPr>
        <w:t>Regionalni centar Split, Podružnica Zadar,</w:t>
      </w:r>
    </w:p>
    <w:p w:rsidRDefault="00C6132C" w:rsidP="00C6132C" w:rsidR="00C6132C" w:rsidRPr="00C6132C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C6132C">
        <w:rPr>
          <w:rFonts w:cs="Times New Roman" w:eastAsia="Times New Roman"/>
          <w:lang w:eastAsia="hr-HR"/>
        </w:rPr>
        <w:t xml:space="preserve"> Ivana Danila 4</w:t>
      </w:r>
    </w:p>
    <w:p w:rsidRDefault="00C6132C" w:rsidP="00C6132C" w:rsidR="00C6132C" w:rsidRPr="00C613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6132C" w:rsidP="00C6132C" w:rsidR="00C6132C" w:rsidRPr="00C613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6132C" w:rsidP="00C6132C" w:rsidR="00C6132C" w:rsidRPr="00C613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C6132C">
        <w:rPr>
          <w:rFonts w:cs="Times New Roman" w:eastAsia="Times New Roman"/>
          <w:lang w:eastAsia="hr-HR"/>
        </w:rPr>
        <w:t>posl</w:t>
      </w:r>
      <w:proofErr w:type="spellEnd"/>
      <w:r w:rsidRPr="00C6132C">
        <w:rPr>
          <w:rFonts w:cs="Times New Roman" w:eastAsia="Times New Roman"/>
          <w:lang w:eastAsia="hr-HR"/>
        </w:rPr>
        <w:t>. broj gornji od 7. srpnja 2016. koje se u privitku dostavlja, pozvani ste na ročišta od 13. rujna 2016. radi očitovanja o prijedlogu i utvrđivanja pretpostavki za otvaranje stečajnog postupka nad dužnikom JOSIP-MARIJA COMMERCE, d.o.o. sa sjedištem u Zadru, Velebitska 12/B, OIB: 94373295957.</w:t>
      </w:r>
    </w:p>
    <w:p w:rsidRDefault="00C6132C" w:rsidP="00C6132C" w:rsidR="00C6132C" w:rsidRPr="00C613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6132C" w:rsidP="00C6132C" w:rsidR="00C6132C" w:rsidRPr="00C6132C">
      <w:pPr>
        <w:spacing w:after="0"/>
        <w:jc w:val="both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12.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C6132C" w:rsidP="00C6132C" w:rsidR="00C6132C" w:rsidRPr="00C6132C">
      <w:pPr>
        <w:spacing w:after="0"/>
        <w:jc w:val="both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 xml:space="preserve"> </w:t>
      </w:r>
    </w:p>
    <w:p w:rsidRDefault="00C6132C" w:rsidP="00C6132C" w:rsidR="00C6132C" w:rsidRPr="00C6132C">
      <w:pPr>
        <w:spacing w:after="0"/>
        <w:jc w:val="both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C6132C">
        <w:rPr>
          <w:rFonts w:cs="Times New Roman" w:eastAsia="Times New Roman"/>
          <w:lang w:eastAsia="hr-HR"/>
        </w:rPr>
        <w:t>faxa</w:t>
      </w:r>
      <w:proofErr w:type="spellEnd"/>
      <w:r w:rsidRPr="00C6132C">
        <w:rPr>
          <w:rFonts w:cs="Times New Roman" w:eastAsia="Times New Roman"/>
          <w:lang w:eastAsia="hr-HR"/>
        </w:rPr>
        <w:t xml:space="preserve"> ovog suda broj 023/292-055.</w:t>
      </w:r>
    </w:p>
    <w:p w:rsidRDefault="00C6132C" w:rsidP="00C6132C" w:rsidR="00C6132C" w:rsidRPr="00C61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132C" w:rsidP="00C6132C" w:rsidR="00C6132C" w:rsidRPr="00C6132C">
      <w:pPr>
        <w:spacing w:after="0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</w:r>
    </w:p>
    <w:p w:rsidRDefault="00C6132C" w:rsidP="00C6132C" w:rsidR="00C6132C" w:rsidRPr="00C6132C">
      <w:pPr>
        <w:spacing w:after="0"/>
        <w:jc w:val="center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 xml:space="preserve">U Zadru 7. srpnja 2016. </w:t>
      </w:r>
    </w:p>
    <w:p w:rsidRDefault="00C6132C" w:rsidP="00C6132C" w:rsidR="00C6132C" w:rsidRPr="00C613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132C" w:rsidP="00C6132C" w:rsidR="00C6132C" w:rsidRPr="00C6132C">
      <w:pPr>
        <w:spacing w:after="0"/>
        <w:rPr>
          <w:rFonts w:cs="Times New Roman" w:eastAsia="Times New Roman"/>
          <w:lang w:eastAsia="hr-HR"/>
        </w:rPr>
      </w:pPr>
    </w:p>
    <w:p w:rsidRDefault="00C6132C" w:rsidP="00C6132C" w:rsidR="00C6132C" w:rsidRPr="00C6132C">
      <w:pPr>
        <w:spacing w:after="0"/>
        <w:rPr>
          <w:rFonts w:cs="Times New Roman" w:eastAsia="Times New Roman"/>
          <w:lang w:eastAsia="hr-HR"/>
        </w:rPr>
      </w:pPr>
    </w:p>
    <w:p w:rsidRDefault="00C6132C" w:rsidP="00C6132C" w:rsidR="00C6132C" w:rsidRPr="00C6132C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C6132C" w:rsidP="00C6132C" w:rsidR="00C6132C" w:rsidRPr="00C6132C">
      <w:pPr>
        <w:spacing w:after="0"/>
        <w:ind w:firstLine="708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 xml:space="preserve">                                 </w:t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</w:r>
      <w:r w:rsidRPr="00C6132C">
        <w:rPr>
          <w:rFonts w:cs="Times New Roman" w:eastAsia="Times New Roman"/>
          <w:lang w:eastAsia="hr-HR"/>
        </w:rPr>
        <w:tab/>
        <w:t xml:space="preserve">    Sutkinja:</w:t>
      </w:r>
    </w:p>
    <w:p w:rsidRDefault="00C6132C" w:rsidP="00C6132C" w:rsidR="00C6132C" w:rsidRPr="00C6132C">
      <w:pPr>
        <w:spacing w:after="0"/>
        <w:jc w:val="right"/>
        <w:rPr>
          <w:rFonts w:cs="Times New Roman" w:eastAsia="Times New Roman"/>
          <w:lang w:eastAsia="hr-HR"/>
        </w:rPr>
      </w:pPr>
      <w:r w:rsidRPr="00C6132C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32C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11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St-894/2016-4</izvorni_sadrzaj>
    <derivirana_varijabla naziv="DomainObject.Oznaka_1">St-894/2016-4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JOSIP-MARIJA COMMERCE, društvo s ograničenom odgovornošću za trgovinu proizvodnju, usluge i ugostiteljstvo</izvorni_sadrzaj>
    <derivirana_varijabla naziv="DomainObject.Predmet.ProtustrankaFormated_1">  JOSIP-MARIJA COMMERCE, društvo s ograničenom odgovornošću za trgovinu proizvodnju, usluge i ugostiteljstvo</derivirana_varijabla>
  </DomainObject.Predmet.ProtustrankaFormated>
  <DomainObject.Predmet.ProtustrankaFormatedOIB>
    <izvorni_sadrzaj>  JOSIP-MARIJA COMMERCE, društvo s ograničenom odgovornošću za trgovinu proizvodnju, usluge i ugostiteljstvo, OIB 94373295957</izvorni_sadrzaj>
    <derivirana_varijabla naziv="DomainObject.Predmet.ProtustrankaFormatedOIB_1">  JOSIP-MARIJA COMMERCE, društvo s ograničenom odgovornošću za trgovinu proizvodnju, usluge i ugostiteljstvo, OIB 94373295957</derivirana_varijabla>
  </DomainObject.Predmet.ProtustrankaFormatedOIB>
  <DomainObject.Predmet.ProtustrankaFormatedWithAdress>
    <izvorni_sadrzaj> JOSIP-MARIJA COMMERCE, društvo s ograničenom odgovornošću za trgovinu proizvodnju, usluge i ugostiteljstvo, Velebitska 12/B, 23000 Zadar</izvorni_sadrzaj>
    <derivirana_varijabla naziv="DomainObject.Predmet.ProtustrankaFormatedWithAdress_1"> JOSIP-MARIJA COMMERCE, društvo s ograničenom odgovornošću za trgovinu proizvodnju, usluge i ugostiteljstvo, Velebitska 12/B, 23000 Zadar</derivirana_varijabla>
  </DomainObject.Predmet.ProtustrankaFormatedWithAdress>
  <DomainObject.Predmet.ProtustrankaFormatedWithAdressOIB>
    <izvorni_sadrzaj> JOSIP-MARIJA COMMERCE, društvo s ograničenom odgovornošću za trgovinu proizvodnju, usluge i ugostiteljstvo, OIB 94373295957, Velebitska 12/B, 23000 Zadar</izvorni_sadrzaj>
    <derivirana_varijabla naziv="DomainObject.Predmet.ProtustrankaFormatedWithAdressOIB_1"> JOSIP-MARIJA COMMERCE, društvo s ograničenom odgovornošću za trgovinu proizvodnju, usluge i ugostiteljstvo, OIB 94373295957, Velebitska 12/B, 23000 Zadar</derivirana_varijabla>
  </DomainObject.Predmet.ProtustrankaFormatedWithAdressOIB>
  <DomainObject.Predmet.ProtustrankaWithAdress>
    <izvorni_sadrzaj>JOSIP-MARIJA COMMERCE, društvo s ograničenom odgovornošću za trgovinu proizvodnju, usluge i ugostiteljstvo Velebitska 12/B, 23000 Zadar</izvorni_sadrzaj>
    <derivirana_varijabla naziv="DomainObject.Predmet.ProtustrankaWithAdress_1">JOSIP-MARIJA COMMERCE, društvo s ograničenom odgovornošću za trgovinu proizvodnju, usluge i ugostiteljstvo Velebitska 12/B, 23000 Zadar</derivirana_varijabla>
  </DomainObject.Predmet.ProtustrankaWithAdress>
  <DomainObject.Predmet.ProtustrankaWithAdressOIB>
    <izvorni_sadrzaj>JOSIP-MARIJA COMMERCE, društvo s ograničenom odgovornošću za trgovinu proizvodnju, usluge i ugostiteljstvo, OIB 94373295957, Velebitska 12/B, 23000 Zadar</izvorni_sadrzaj>
    <derivirana_varijabla naziv="DomainObject.Predmet.ProtustrankaWithAdressOIB_1">JOSIP-MARIJA COMMERCE, društvo s ograničenom odgovornošću za trgovinu proizvodnju, usluge i ugostiteljstvo, OIB 94373295957, Velebitska 12/B, 23000 Zadar</derivirana_varijabla>
  </DomainObject.Predmet.ProtustrankaWithAdressOIB>
  <DomainObject.Predmet.ProtustrankaNazivFormated>
    <izvorni_sadrzaj>JOSIP-MARIJA COMMERCE, društvo s ograničenom odgovornošću za trgovinu proizvodnju, usluge i ugostiteljstvo</izvorni_sadrzaj>
    <derivirana_varijabla naziv="DomainObject.Predmet.ProtustrankaNazivFormated_1">JOSIP-MARIJA COMMERCE, društvo s ograničenom odgovornošću za trgovinu proizvodnju, usluge i ugostiteljstvo</derivirana_varijabla>
  </DomainObject.Predmet.ProtustrankaNazivFormated>
  <DomainObject.Predmet.ProtustrankaNazivFormatedOIB>
    <izvorni_sadrzaj>JOSIP-MARIJA COMMERCE, društvo s ograničenom odgovornošću za trgovinu proizvodnju, usluge i ugostiteljstvo, OIB 94373295957</izvorni_sadrzaj>
    <derivirana_varijabla naziv="DomainObject.Predmet.ProtustrankaNazivFormatedOIB_1">JOSIP-MARIJA COMMERCE, društvo s ograničenom odgovornošću za trgovinu proizvodnju, usluge i ugostiteljstvo, OIB 94373295957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Klaudio Brčić</izvorni_sadrzaj>
    <derivirana_varijabla naziv="DomainObject.Predmet.StrankaFormated_1">  Financijska agencija; Klaudio Brčić</derivirana_varijabla>
  </DomainObject.Predmet.StrankaFormated>
  <DomainObject.Predmet.StrankaFormatedOIB>
    <izvorni_sadrzaj>  Financijska agencija, OIB 85821130368; Klaudio Brčić, OIB 62750277098</izvorni_sadrzaj>
    <derivirana_varijabla naziv="DomainObject.Predmet.StrankaFormatedOIB_1">  Financijska agencija, OIB 85821130368; Klaudio Brčić, OIB 62750277098</derivirana_varijabla>
  </DomainObject.Predmet.StrankaFormatedOIB>
  <DomainObject.Predmet.StrankaFormatedWithAdress>
    <izvorni_sadrzaj> Financijska agencija, Ivana Danila 4, 23000 Zadar; Klaudio Brčić, PUT IGRALIŠTA 6 (ranije: KOŽINO, KOŽINO, 19), 23000 Kožino</izvorni_sadrzaj>
    <derivirana_varijabla naziv="DomainObject.Predmet.StrankaFormatedWithAdress_1"> Financijska agencija, Ivana Danila 4, 23000 Zadar; Klaudio Brčić, PUT IGRALIŠTA 6 (ranije: KOŽINO, KOŽINO, 19), 23000 Kožino</derivirana_varijabla>
  </DomainObject.Predmet.StrankaFormatedWithAdress>
  <DomainObject.Predmet.StrankaFormatedWithAdressOIB>
    <izvorni_sadrzaj> Financijska agencija, OIB 85821130368, Ivana Danila 4, 23000 Zadar; Klaudio Brčić, OIB 62750277098, PUT IGRALIŠTA 6 (ranije: KOŽINO, KOŽINO, 19), 23000 Kožino</izvorni_sadrzaj>
    <derivirana_varijabla naziv="DomainObject.Predmet.StrankaFormatedWithAdressOIB_1"> Financijska agencija, OIB 85821130368, Ivana Danila 4, 23000 Zadar; Klaudio Brčić, OIB 62750277098, PUT IGRALIŠTA 6 (ranije: KOŽINO, KOŽINO, 19), 23000 Kožino</derivirana_varijabla>
  </DomainObject.Predmet.StrankaFormatedWithAdressOIB>
  <DomainObject.Predmet.StrankaWithAdress>
    <izvorni_sadrzaj>Financijska agencija Ivana Danila 4,23000 Zadar,Klaudio Brčić PUT IGRALIŠTA 6 (ranije: KOŽINO, KOŽINO, 19),23000 Kožino</izvorni_sadrzaj>
    <derivirana_varijabla naziv="DomainObject.Predmet.StrankaWithAdress_1">Financijska agencija Ivana Danila 4,23000 Zadar,Klaudio Brčić PUT IGRALIŠTA 6 (ranije: KOŽINO, KOŽINO, 19),23000 Kožino</derivirana_varijabla>
  </DomainObject.Predmet.StrankaWithAdress>
  <DomainObject.Predmet.StrankaWithAdressOIB>
    <izvorni_sadrzaj>Financijska agencija, OIB 85821130368, Ivana Danila 4,23000 Zadar,Klaudio Brčić, OIB 62750277098, PUT IGRALIŠTA 6 (ranije: KOŽINO, KOŽINO, 19),23000 Kožino</izvorni_sadrzaj>
    <derivirana_varijabla naziv="DomainObject.Predmet.StrankaWithAdressOIB_1">Financijska agencija, OIB 85821130368, Ivana Danila 4,23000 Zadar,Klaudio Brčić, OIB 62750277098, PUT IGRALIŠTA 6 (ranije: KOŽINO, KOŽINO, 19),23000 Kožino</derivirana_varijabla>
  </DomainObject.Predmet.StrankaWithAdressOIB>
  <DomainObject.Predmet.StrankaNazivFormated>
    <izvorni_sadrzaj>Financijska agencija,Klaudio Brčić</izvorni_sadrzaj>
    <derivirana_varijabla naziv="DomainObject.Predmet.StrankaNazivFormated_1">Financijska agencija,Klaudio Brčić</derivirana_varijabla>
  </DomainObject.Predmet.StrankaNazivFormated>
  <DomainObject.Predmet.StrankaNazivFormatedOIB>
    <izvorni_sadrzaj>Financijska agencija, OIB 85821130368,Klaudio Brčić, OIB 62750277098</izvorni_sadrzaj>
    <derivirana_varijabla naziv="DomainObject.Predmet.StrankaNazivFormatedOIB_1">Financijska agencija, OIB 85821130368,Klaudio Brčić, OIB 62750277098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51084.32</izvorni_sadrzaj>
    <derivirana_varijabla naziv="DomainObject.Predmet.TrenutnaVrijednost_1">51084.32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Klaudio Brčić</item>
    </izvorni_sadrzaj>
    <derivirana_varijabla naziv="DomainObject.Predmet.StrankaListFormated_1">
      <item>Financijska agencija</item>
      <item>Klaudio Brčić</item>
    </derivirana_varijabla>
  </DomainObject.Predmet.StrankaListFormated>
  <DomainObject.Predmet.StrankaListFormatedOIB>
    <izvorni_sadrzaj>
      <item>Financijska agencija, OIB 85821130368</item>
      <item>Klaudio Brčić, OIB 62750277098</item>
    </izvorni_sadrzaj>
    <derivirana_varijabla naziv="DomainObject.Predmet.StrankaListFormatedOIB_1">
      <item>Financijska agencija, OIB 85821130368</item>
      <item>Klaudio Brčić, OIB 62750277098</item>
    </derivirana_varijabla>
  </DomainObject.Predmet.StrankaListFormatedOIB>
  <DomainObject.Predmet.StrankaListFormatedWithAdress>
    <izvorni_sadrzaj>
      <item>Financijska agencija, Ivana Danila 4, 23000 Zadar</item>
      <item>Klaudio Brčić, PUT IGRALIŠTA 6 (ranije: KOŽINO, KOŽINO, 19), 23000 Kožino</item>
    </izvorni_sadrzaj>
    <derivirana_varijabla naziv="DomainObject.Predmet.StrankaListFormatedWithAdress_1">
      <item>Financijska agencija, Ivana Danila 4, 23000 Zadar</item>
      <item>Klaudio Brčić, PUT IGRALIŠTA 6 (ranije: KOŽINO, KOŽINO, 19), 23000 Kožino</item>
    </derivirana_varijabla>
  </DomainObject.Predmet.StrankaListFormatedWithAdress>
  <DomainObject.Predmet.StrankaListFormatedWithAdressOIB>
    <izvorni_sadrzaj>
      <item>Financijska agencija, OIB 85821130368, Ivana Danila 4, 23000 Zadar</item>
      <item>Klaudio Brčić, OIB 62750277098, PUT IGRALIŠTA 6 (ranije: KOŽINO, KOŽINO, 19), 23000 Kožino</item>
    </izvorni_sadrzaj>
    <derivirana_varijabla naziv="DomainObject.Predmet.StrankaListFormatedWithAdressOIB_1">
      <item>Financijska agencija, OIB 85821130368, Ivana Danila 4, 23000 Zadar</item>
      <item>Klaudio Brčić, OIB 62750277098, PUT IGRALIŠTA 6 (ranije: KOŽINO, KOŽINO, 19), 23000 Kožino</item>
    </derivirana_varijabla>
  </DomainObject.Predmet.StrankaListFormatedWithAdressOIB>
  <DomainObject.Predmet.StrankaListNazivFormated>
    <izvorni_sadrzaj>
      <item>Financijska agencija</item>
      <item>Klaudio Brčić</item>
    </izvorni_sadrzaj>
    <derivirana_varijabla naziv="DomainObject.Predmet.StrankaListNazivFormated_1">
      <item>Financijska agencija</item>
      <item>Klaudio Brčić</item>
    </derivirana_varijabla>
  </DomainObject.Predmet.StrankaListNazivFormated>
  <DomainObject.Predmet.StrankaListNazivFormatedOIB>
    <izvorni_sadrzaj>
      <item>Financijska agencija, OIB 85821130368</item>
      <item>Klaudio Brčić, OIB 62750277098</item>
    </izvorni_sadrzaj>
    <derivirana_varijabla naziv="DomainObject.Predmet.StrankaListNazivFormatedOIB_1">
      <item>Financijska agencija, OIB 85821130368</item>
      <item>Klaudio Brčić, OIB 62750277098</item>
    </derivirana_varijabla>
  </DomainObject.Predmet.StrankaListNazivFormatedOIB>
  <DomainObject.Predmet.ProtuStrankaListFormated>
    <izvorni_sadrzaj>
      <item>JOSIP-MARIJA COMMERCE, društvo s ograničenom odgovornošću za trgovinu proizvodnju, usluge i ugostiteljstvo</item>
    </izvorni_sadrzaj>
    <derivirana_varijabla naziv="DomainObject.Predmet.ProtuStrankaListFormated_1">
      <item>JOSIP-MARIJA COMMERCE, društvo s ograničenom odgovornošću za trgovinu proizvodnju, usluge i ugostiteljstvo</item>
    </derivirana_varijabla>
  </DomainObject.Predmet.ProtuStrankaListFormated>
  <DomainObject.Predmet.ProtuStrankaListFormatedOIB>
    <izvorni_sadrzaj>
      <item>JOSIP-MARIJA COMMERCE, društvo s ograničenom odgovornošću za trgovinu proizvodnju, usluge i ugostiteljstvo, OIB 94373295957</item>
    </izvorni_sadrzaj>
    <derivirana_varijabla naziv="DomainObject.Predmet.ProtuStrankaListFormatedOIB_1">
      <item>JOSIP-MARIJA COMMERCE, društvo s ograničenom odgovornošću za trgovinu proizvodnju, usluge i ugostiteljstvo, OIB 94373295957</item>
    </derivirana_varijabla>
  </DomainObject.Predmet.ProtuStrankaListFormatedOIB>
  <DomainObject.Predmet.ProtuStrankaListFormatedWithAdress>
    <izvorni_sadrzaj>
      <item>JOSIP-MARIJA COMMERCE, društvo s ograničenom odgovornošću za trgovinu proizvodnju, usluge i ugostiteljstvo, Velebitska 12/B, 23000 Zadar</item>
    </izvorni_sadrzaj>
    <derivirana_varijabla naziv="DomainObject.Predmet.ProtuStrankaListFormatedWithAdress_1">
      <item>JOSIP-MARIJA COMMERCE, društvo s ograničenom odgovornošću za trgovinu proizvodnju, usluge i ugostiteljstvo, Velebitska 12/B, 23000 Zadar</item>
    </derivirana_varijabla>
  </DomainObject.Predmet.ProtuStrankaListFormatedWithAdress>
  <DomainObject.Predmet.ProtuStrankaListFormatedWithAdressOIB>
    <izvorni_sadrzaj>
      <item>JOSIP-MARIJA COMMERCE, društvo s ograničenom odgovornošću za trgovinu proizvodnju, usluge i ugostiteljstvo, OIB 94373295957, Velebitska 12/B, 23000 Zadar</item>
    </izvorni_sadrzaj>
    <derivirana_varijabla naziv="DomainObject.Predmet.ProtuStrankaListFormatedWithAdressOIB_1">
      <item>JOSIP-MARIJA COMMERCE, društvo s ograničenom odgovornošću za trgovinu proizvodnju, usluge i ugostiteljstvo, OIB 94373295957, Velebitska 12/B, 23000 Zadar</item>
    </derivirana_varijabla>
  </DomainObject.Predmet.ProtuStrankaListFormatedWithAdressOIB>
  <DomainObject.Predmet.ProtuStrankaListNazivFormated>
    <izvorni_sadrzaj>
      <item>JOSIP-MARIJA COMMERCE, društvo s ograničenom odgovornošću za trgovinu proizvodnju, usluge i ugostiteljstvo</item>
    </izvorni_sadrzaj>
    <derivirana_varijabla naziv="DomainObject.Predmet.ProtuStrankaListNazivFormated_1">
      <item>JOSIP-MARIJA COMMERCE, društvo s ograničenom odgovornošću za trgovinu proizvodnju, usluge i ugostiteljstvo</item>
    </derivirana_varijabla>
  </DomainObject.Predmet.ProtuStrankaListNazivFormated>
  <DomainObject.Predmet.ProtuStrankaListNazivFormatedOIB>
    <izvorni_sadrzaj>
      <item>JOSIP-MARIJA COMMERCE, društvo s ograničenom odgovornošću za trgovinu proizvodnju, usluge i ugostiteljstvo, OIB 94373295957</item>
    </izvorni_sadrzaj>
    <derivirana_varijabla naziv="DomainObject.Predmet.ProtuStrankaListNazivFormatedOIB_1">
      <item>JOSIP-MARIJA COMMERCE, društvo s ograničenom odgovornošću za trgovinu proizvodnju, usluge i ugostiteljstvo, OIB 94373295957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St-894/2016-4</izvorni_sadrzaj>
    <derivirana_varijabla naziv="DomainObject.PoslovniBrojDokumenta_1">St-894/2016-4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JOSIP-MARIJA COMMERCE, društvo s ograničenom odgovornošću za trgovinu proizvodnju, usluge i ugostiteljstvo</izvorni_sadrzaj>
    <derivirana_varijabla naziv="DomainObject.Predmet.ProtustrankaIDrugi_1">JOSIP-MARIJA COMMERCE, društvo s ograničenom odgovornošću za trgovinu proizvodnju, usluge i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JOSIP-MARIJA COMMERCE, društvo s ograničenom odgovornošću za trgovinu proizvodnju, usluge i ugostiteljstvo, OIB 94373295957, Velebitska 12/B, 23000 Zadar</izvorni_sadrzaj>
    <derivirana_varijabla naziv="DomainObject.Predmet.ProtustrankaIDrugiAdressOIB_1">JOSIP-MARIJA COMMERCE, društvo s ograničenom odgovornošću za trgovinu proizvodnju, usluge i ugostiteljstvo, OIB 94373295957, Velebitska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JOSIP-MARIJA COMMERCE, društvo s ograničenom odgovornošću za trgovinu proizvodnju, usluge i ugostiteljstvo</item>
      <item>Klaudio Brčić</item>
    </izvorni_sadrzaj>
    <derivirana_varijabla naziv="DomainObject.Predmet.SudioniciListNaziv_1">
      <item>Financijska agencija</item>
      <item>JOSIP-MARIJA COMMERCE, društvo s ograničenom odgovornošću za trgovinu proizvodnju, usluge i ugostiteljstvo</item>
      <item>Klaudio Brčić</item>
    </derivirana_varijabla>
  </DomainObject.Predmet.SudioniciListNaziv>
  <DomainObject.Predmet.SudioniciListAdressOIB>
    <izvorni_sadrzaj>
      <item>Financijska agencija, OIB 85821130368, Ivana Danila 4,23000 Zadar</item>
      <item>JOSIP-MARIJA COMMERCE, društvo s ograničenom odgovornošću za trgovinu proizvodnju, usluge i ugostiteljstvo, OIB 94373295957, Velebitska 12/B,23000 Zadar</item>
      <item>Klaudio Brčić, OIB 62750277098, PUT IGRALIŠTA 6 (ranije: KOŽINO, KOŽINO, 19),23000 Kožino</item>
    </izvorni_sadrzaj>
    <derivirana_varijabla naziv="DomainObject.Predmet.SudioniciListAdressOIB_1">
      <item>Financijska agencija, OIB 85821130368, Ivana Danila 4,23000 Zadar</item>
      <item>JOSIP-MARIJA COMMERCE, društvo s ograničenom odgovornošću za trgovinu proizvodnju, usluge i ugostiteljstvo, OIB 94373295957, Velebitska 12/B,23000 Zadar</item>
      <item>Klaudio Brčić, OIB 62750277098, PUT IGRALIŠTA 6 (ranije: KOŽINO, KOŽINO, 19),23000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1452B-7AB8-465D-A778-75F0D777C9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793</properties:Characters>
  <properties:Lines>41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2016-07-08T11:56:00Z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