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11b2" w14:paraId="f4e11b2" w:rsidRDefault="007331B6" w:rsidP="00F14254" w:rsidR="007331B6" w:rsidRPr="00EB7AB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EB7AB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E24E27" w:rsidRPr="00E050B1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E050B1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E050B1">
        <w:rPr>
          <w:rFonts w:hAnsi="Times New Roman" w:ascii="Times New Roman"/>
          <w:szCs w:val="24"/>
          <w:lang w:val="hr-HR"/>
        </w:rPr>
        <w:t xml:space="preserve">po sucu </w:t>
      </w:r>
      <w:r w:rsidR="00EB7ABE" w:rsidRPr="00E050B1">
        <w:rPr>
          <w:rFonts w:hAnsi="Times New Roman" w:ascii="Times New Roman"/>
          <w:szCs w:val="24"/>
          <w:lang w:val="hr-HR"/>
        </w:rPr>
        <w:t>pojedincu</w:t>
      </w:r>
      <w:r w:rsidR="004A4BFC" w:rsidRPr="00E050B1">
        <w:rPr>
          <w:rFonts w:hAnsi="Times New Roman" w:ascii="Times New Roman"/>
          <w:szCs w:val="24"/>
          <w:lang w:val="hr-HR"/>
        </w:rPr>
        <w:t xml:space="preserve"> Nevenki Siladi Rstić u stečajnom postupku </w:t>
      </w:r>
      <w:r w:rsidR="00EB7ABE" w:rsidRPr="00E050B1">
        <w:rPr>
          <w:rFonts w:hAnsi="Times New Roman" w:ascii="Times New Roman"/>
          <w:szCs w:val="24"/>
          <w:lang w:val="hr-HR"/>
        </w:rPr>
        <w:t xml:space="preserve">nad </w:t>
      </w:r>
      <w:r w:rsidR="008C54B0" w:rsidRPr="00E050B1">
        <w:rPr>
          <w:rFonts w:hAnsi="Times New Roman" w:ascii="Times New Roman"/>
          <w:szCs w:val="24"/>
          <w:lang w:val="hr-HR"/>
        </w:rPr>
        <w:t>stečajnim dužnikom</w:t>
      </w:r>
      <w:r w:rsidR="004A4BFC" w:rsidRPr="00E050B1">
        <w:rPr>
          <w:rFonts w:hAnsi="Times New Roman" w:ascii="Times New Roman"/>
          <w:szCs w:val="24"/>
          <w:lang w:val="hr-HR"/>
        </w:rPr>
        <w:t xml:space="preserve"> </w:t>
      </w:r>
      <w:r w:rsidR="007638A3">
        <w:rPr>
          <w:rFonts w:hAnsi="Times New Roman" w:ascii="Times New Roman"/>
          <w:lang w:val="hr-HR"/>
        </w:rPr>
        <w:t xml:space="preserve">PRIMATEL d.o.o. za usluge u stečaju, OIB: 95995965521, Zaprešić (Zaprešić), Drage </w:t>
      </w:r>
      <w:proofErr w:type="spellStart"/>
      <w:r w:rsidR="007638A3">
        <w:rPr>
          <w:rFonts w:hAnsi="Times New Roman" w:ascii="Times New Roman"/>
          <w:lang w:val="hr-HR"/>
        </w:rPr>
        <w:t>Švajcara</w:t>
      </w:r>
      <w:proofErr w:type="spellEnd"/>
      <w:r w:rsidR="007638A3">
        <w:rPr>
          <w:rFonts w:hAnsi="Times New Roman" w:ascii="Times New Roman"/>
          <w:lang w:val="hr-HR"/>
        </w:rPr>
        <w:t xml:space="preserve"> 1</w:t>
      </w:r>
      <w:r w:rsidR="00981E6F" w:rsidRPr="00E050B1">
        <w:rPr>
          <w:rFonts w:hAnsi="Times New Roman" w:ascii="Times New Roman"/>
          <w:szCs w:val="24"/>
          <w:lang w:val="hr-HR"/>
        </w:rPr>
        <w:t>,</w:t>
      </w:r>
      <w:r w:rsidR="00EB7ABE" w:rsidRPr="00E050B1">
        <w:rPr>
          <w:rFonts w:hAnsi="Times New Roman" w:ascii="Times New Roman"/>
          <w:szCs w:val="24"/>
          <w:lang w:val="hr-HR"/>
        </w:rPr>
        <w:t xml:space="preserve"> dana</w:t>
      </w:r>
      <w:r w:rsidR="00981E6F" w:rsidRPr="00E050B1">
        <w:rPr>
          <w:rFonts w:hAnsi="Times New Roman" w:ascii="Times New Roman"/>
          <w:szCs w:val="24"/>
          <w:lang w:val="hr-HR"/>
        </w:rPr>
        <w:t xml:space="preserve"> </w:t>
      </w:r>
      <w:r w:rsidR="007638A3">
        <w:rPr>
          <w:rFonts w:hAnsi="Times New Roman" w:ascii="Times New Roman"/>
          <w:szCs w:val="24"/>
          <w:lang w:val="hr-HR"/>
        </w:rPr>
        <w:t>26</w:t>
      </w:r>
      <w:r w:rsidR="00981E6F" w:rsidRPr="00E050B1">
        <w:rPr>
          <w:rFonts w:hAnsi="Times New Roman" w:ascii="Times New Roman"/>
          <w:szCs w:val="24"/>
          <w:lang w:val="hr-HR"/>
        </w:rPr>
        <w:t xml:space="preserve">. </w:t>
      </w:r>
      <w:r w:rsidR="007638A3">
        <w:rPr>
          <w:rFonts w:hAnsi="Times New Roman" w:ascii="Times New Roman"/>
          <w:szCs w:val="24"/>
          <w:lang w:val="hr-HR"/>
        </w:rPr>
        <w:t>srpnja</w:t>
      </w:r>
      <w:r w:rsidR="00981E6F" w:rsidRPr="00E050B1">
        <w:rPr>
          <w:rFonts w:hAnsi="Times New Roman" w:ascii="Times New Roman"/>
          <w:szCs w:val="24"/>
          <w:lang w:val="hr-HR"/>
        </w:rPr>
        <w:t xml:space="preserve"> </w:t>
      </w:r>
      <w:r w:rsidR="00EB7ABE" w:rsidRPr="00E050B1">
        <w:rPr>
          <w:rFonts w:hAnsi="Times New Roman" w:ascii="Times New Roman"/>
          <w:szCs w:val="24"/>
          <w:lang w:val="hr-HR"/>
        </w:rPr>
        <w:t>2016</w:t>
      </w:r>
      <w:r w:rsidR="00981E6F" w:rsidRPr="00E050B1">
        <w:rPr>
          <w:rFonts w:hAnsi="Times New Roman" w:ascii="Times New Roman"/>
          <w:szCs w:val="24"/>
          <w:lang w:val="hr-HR"/>
        </w:rPr>
        <w:t>.</w:t>
      </w:r>
      <w:r w:rsidR="00EB7ABE" w:rsidRPr="00E050B1">
        <w:rPr>
          <w:rFonts w:hAnsi="Times New Roman" w:ascii="Times New Roman"/>
          <w:szCs w:val="24"/>
          <w:lang w:val="hr-HR"/>
        </w:rPr>
        <w:t xml:space="preserve"> godina</w:t>
      </w:r>
    </w:p>
    <w:p w:rsidRDefault="00FD1458" w:rsidR="00FD1458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EB7ABE" w:rsidP="00777D64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 xml:space="preserve">r i j e š i o   </w:t>
      </w:r>
      <w:r w:rsidR="00317030" w:rsidRPr="00EB7ABE">
        <w:rPr>
          <w:rFonts w:hAnsi="Times New Roman" w:ascii="Times New Roman"/>
          <w:szCs w:val="24"/>
          <w:lang w:val="hr-HR"/>
        </w:rPr>
        <w:t>j e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B0714A" w:rsidP="007638A3" w:rsidR="008C54B0">
      <w:pPr>
        <w:pStyle w:val="Odlomakpopisa"/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C54B0">
        <w:rPr>
          <w:rFonts w:hAnsi="Times New Roman" w:ascii="Times New Roman"/>
          <w:szCs w:val="24"/>
          <w:lang w:val="hr-HR"/>
        </w:rPr>
        <w:t xml:space="preserve">Stečajnom </w:t>
      </w:r>
      <w:r w:rsidRPr="00E050B1">
        <w:rPr>
          <w:rFonts w:hAnsi="Times New Roman" w:ascii="Times New Roman"/>
          <w:szCs w:val="24"/>
          <w:lang w:val="hr-HR"/>
        </w:rPr>
        <w:t>upravitelju</w:t>
      </w:r>
      <w:r w:rsidR="00E24E27" w:rsidRPr="00E050B1">
        <w:rPr>
          <w:rFonts w:hAnsi="Times New Roman" w:ascii="Times New Roman"/>
          <w:szCs w:val="24"/>
          <w:lang w:val="hr-HR"/>
        </w:rPr>
        <w:t xml:space="preserve"> </w:t>
      </w:r>
      <w:r w:rsidR="007638A3">
        <w:rPr>
          <w:rFonts w:hAnsi="Times New Roman" w:ascii="Times New Roman"/>
          <w:szCs w:val="24"/>
          <w:lang w:val="hr-HR"/>
        </w:rPr>
        <w:t xml:space="preserve">Anti Dragičeviću, odvjetniku iz Zagreba, Zagreb, Zadarska 77, OIB: </w:t>
      </w:r>
      <w:r w:rsidR="007638A3" w:rsidRPr="007638A3">
        <w:rPr>
          <w:rFonts w:hAnsi="Times New Roman" w:ascii="Times New Roman"/>
          <w:szCs w:val="24"/>
          <w:lang w:val="hr-HR"/>
        </w:rPr>
        <w:t>74126068971</w:t>
      </w:r>
      <w:r w:rsidR="00EF0FBB" w:rsidRPr="00E050B1">
        <w:rPr>
          <w:rFonts w:hAnsi="Times New Roman" w:ascii="Times New Roman"/>
          <w:szCs w:val="24"/>
          <w:lang w:val="hr-HR"/>
        </w:rPr>
        <w:t xml:space="preserve"> u stečajnom postupku koji se vodi nad stečajnim dužnikom </w:t>
      </w:r>
      <w:r w:rsidR="007638A3">
        <w:rPr>
          <w:rFonts w:hAnsi="Times New Roman" w:ascii="Times New Roman"/>
          <w:lang w:val="hr-HR"/>
        </w:rPr>
        <w:t xml:space="preserve">PRIMATEL d.o.o. za usluge u stečaju, OIB: 95995965521, Zaprešić (Zaprešić), Drage </w:t>
      </w:r>
      <w:proofErr w:type="spellStart"/>
      <w:r w:rsidR="007638A3">
        <w:rPr>
          <w:rFonts w:hAnsi="Times New Roman" w:ascii="Times New Roman"/>
          <w:lang w:val="hr-HR"/>
        </w:rPr>
        <w:t>Švajcara</w:t>
      </w:r>
      <w:proofErr w:type="spellEnd"/>
      <w:r w:rsidR="007638A3">
        <w:rPr>
          <w:rFonts w:hAnsi="Times New Roman" w:ascii="Times New Roman"/>
          <w:lang w:val="hr-HR"/>
        </w:rPr>
        <w:t xml:space="preserve"> 1</w:t>
      </w:r>
      <w:r w:rsidR="00EF0FBB" w:rsidRPr="00E050B1">
        <w:rPr>
          <w:rFonts w:hAnsi="Times New Roman" w:ascii="Times New Roman"/>
          <w:szCs w:val="24"/>
          <w:lang w:val="hr-HR"/>
        </w:rPr>
        <w:t xml:space="preserve">, </w:t>
      </w:r>
      <w:r w:rsidR="008B2289" w:rsidRPr="00E050B1">
        <w:rPr>
          <w:rFonts w:hAnsi="Times New Roman" w:ascii="Times New Roman"/>
          <w:szCs w:val="24"/>
          <w:lang w:val="hr-HR"/>
        </w:rPr>
        <w:t>određuje se</w:t>
      </w:r>
      <w:r w:rsidR="009B0A52" w:rsidRPr="00E050B1">
        <w:rPr>
          <w:rFonts w:hAnsi="Times New Roman" w:ascii="Times New Roman"/>
          <w:szCs w:val="24"/>
          <w:lang w:val="hr-HR"/>
        </w:rPr>
        <w:t xml:space="preserve"> </w:t>
      </w:r>
      <w:r w:rsidR="008B2289" w:rsidRPr="00E050B1">
        <w:rPr>
          <w:rFonts w:hAnsi="Times New Roman" w:ascii="Times New Roman"/>
          <w:szCs w:val="24"/>
          <w:lang w:val="hr-HR"/>
        </w:rPr>
        <w:t xml:space="preserve">nagrada u iznosu od </w:t>
      </w:r>
      <w:r w:rsidR="008C54B0" w:rsidRPr="00E050B1">
        <w:rPr>
          <w:rFonts w:hAnsi="Times New Roman" w:ascii="Times New Roman"/>
          <w:szCs w:val="24"/>
          <w:lang w:val="hr-HR"/>
        </w:rPr>
        <w:t xml:space="preserve">zatraženih </w:t>
      </w:r>
      <w:r w:rsidR="007638A3">
        <w:rPr>
          <w:rFonts w:hAnsi="Times New Roman" w:ascii="Times New Roman"/>
          <w:szCs w:val="24"/>
          <w:lang w:val="hr-HR"/>
        </w:rPr>
        <w:t>7</w:t>
      </w:r>
      <w:r w:rsidR="008C54B0" w:rsidRPr="00E050B1">
        <w:rPr>
          <w:rFonts w:hAnsi="Times New Roman" w:ascii="Times New Roman"/>
          <w:szCs w:val="24"/>
          <w:lang w:val="hr-HR"/>
        </w:rPr>
        <w:t>.</w:t>
      </w:r>
      <w:r w:rsidR="007638A3">
        <w:rPr>
          <w:rFonts w:hAnsi="Times New Roman" w:ascii="Times New Roman"/>
          <w:szCs w:val="24"/>
          <w:lang w:val="hr-HR"/>
        </w:rPr>
        <w:t>500</w:t>
      </w:r>
      <w:r w:rsidR="008C54B0" w:rsidRPr="00E050B1">
        <w:rPr>
          <w:rFonts w:hAnsi="Times New Roman" w:ascii="Times New Roman"/>
          <w:szCs w:val="24"/>
          <w:lang w:val="hr-HR"/>
        </w:rPr>
        <w:t>,00</w:t>
      </w:r>
      <w:r w:rsidR="0084773A" w:rsidRPr="00E050B1">
        <w:rPr>
          <w:rFonts w:hAnsi="Times New Roman" w:ascii="Times New Roman"/>
          <w:szCs w:val="24"/>
          <w:lang w:val="hr-HR"/>
        </w:rPr>
        <w:t xml:space="preserve"> </w:t>
      </w:r>
      <w:r w:rsidR="008B2289" w:rsidRPr="00E050B1">
        <w:rPr>
          <w:rFonts w:hAnsi="Times New Roman" w:ascii="Times New Roman"/>
          <w:szCs w:val="24"/>
          <w:lang w:val="hr-HR"/>
        </w:rPr>
        <w:t>kuna</w:t>
      </w:r>
      <w:r w:rsidR="00270CB9" w:rsidRPr="00E050B1">
        <w:rPr>
          <w:rFonts w:hAnsi="Times New Roman" w:ascii="Times New Roman"/>
          <w:szCs w:val="24"/>
          <w:lang w:val="hr-HR"/>
        </w:rPr>
        <w:t>.</w:t>
      </w:r>
    </w:p>
    <w:p w:rsidRDefault="008C54B0" w:rsidP="008C54B0" w:rsidR="008C54B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B0A52" w:rsidP="008C54B0" w:rsidR="00981E6F" w:rsidRPr="008C54B0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C54B0">
        <w:rPr>
          <w:rFonts w:hAnsi="Times New Roman" w:ascii="Times New Roman"/>
          <w:szCs w:val="24"/>
          <w:lang w:val="hr-HR"/>
        </w:rPr>
        <w:t xml:space="preserve">Porezi i doprinosi na neto </w:t>
      </w:r>
      <w:r w:rsidR="00981E6F" w:rsidRPr="008C54B0">
        <w:rPr>
          <w:rFonts w:hAnsi="Times New Roman" w:ascii="Times New Roman"/>
          <w:szCs w:val="24"/>
          <w:lang w:val="hr-HR"/>
        </w:rPr>
        <w:t>iznos nagrade terete troškove stečajnog postupka.</w:t>
      </w:r>
    </w:p>
    <w:p w:rsidRDefault="008B2289" w:rsidP="00274B39" w:rsidR="008B2289" w:rsidRPr="00EB7ABE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Obrazloženje</w:t>
      </w:r>
    </w:p>
    <w:p w:rsidRDefault="009B0A52" w:rsidP="00777D64" w:rsidR="009B0A52" w:rsidRPr="00EB7ABE">
      <w:pPr>
        <w:jc w:val="center"/>
        <w:rPr>
          <w:rFonts w:hAnsi="Times New Roman" w:ascii="Times New Roman"/>
          <w:szCs w:val="24"/>
          <w:lang w:val="hr-HR"/>
        </w:rPr>
      </w:pPr>
    </w:p>
    <w:p w:rsidRDefault="00FD1458" w:rsidP="00DC02D3" w:rsidR="00DC02D3" w:rsidRPr="00EB7A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Temeljem odredbe članka</w:t>
      </w:r>
      <w:r w:rsidR="00DC02D3" w:rsidRPr="00EB7ABE">
        <w:rPr>
          <w:rFonts w:hAnsi="Times New Roman" w:ascii="Times New Roman"/>
          <w:szCs w:val="24"/>
          <w:lang w:val="hr-HR"/>
        </w:rPr>
        <w:t xml:space="preserve"> </w:t>
      </w:r>
      <w:r w:rsidR="007638A3">
        <w:rPr>
          <w:rFonts w:hAnsi="Times New Roman" w:ascii="Times New Roman"/>
          <w:szCs w:val="24"/>
          <w:lang w:val="hr-HR"/>
        </w:rPr>
        <w:t>9</w:t>
      </w:r>
      <w:r w:rsidR="00DC02D3" w:rsidRPr="00EB7ABE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638A3">
        <w:rPr>
          <w:rFonts w:hAnsi="Times New Roman" w:ascii="Times New Roman"/>
          <w:szCs w:val="24"/>
          <w:lang w:val="hr-HR"/>
        </w:rPr>
        <w:t>i 20</w:t>
      </w:r>
      <w:r w:rsidR="00DC02D3" w:rsidRPr="00EB7ABE">
        <w:rPr>
          <w:rFonts w:hAnsi="Times New Roman" w:ascii="Times New Roman"/>
          <w:szCs w:val="24"/>
          <w:lang w:val="hr-HR"/>
        </w:rPr>
        <w:t>. Uredbe o kriterijima i načinu obračuna  i plaćanja nagr</w:t>
      </w:r>
      <w:r>
        <w:rPr>
          <w:rFonts w:hAnsi="Times New Roman" w:ascii="Times New Roman"/>
          <w:szCs w:val="24"/>
          <w:lang w:val="hr-HR"/>
        </w:rPr>
        <w:t>ada stečajnim upraviteljima ("Narodne novine" 189/03), te odredbe članka</w:t>
      </w:r>
      <w:r w:rsidR="00DC02D3" w:rsidRPr="00EB7ABE">
        <w:rPr>
          <w:rFonts w:hAnsi="Times New Roman" w:ascii="Times New Roman"/>
          <w:szCs w:val="24"/>
          <w:lang w:val="hr-HR"/>
        </w:rPr>
        <w:t xml:space="preserve"> 17. i 29. </w:t>
      </w:r>
      <w:r w:rsidR="00DC02D3" w:rsidRPr="00EB7ABE">
        <w:rPr>
          <w:rFonts w:hAnsi="Times New Roman" w:ascii="Times New Roman"/>
          <w:lang w:val="hr-HR"/>
        </w:rPr>
        <w:t xml:space="preserve">Stečajnog </w:t>
      </w:r>
      <w:r>
        <w:rPr>
          <w:rFonts w:hAnsi="Times New Roman" w:ascii="Times New Roman"/>
          <w:lang w:val="hr-HR"/>
        </w:rPr>
        <w:t xml:space="preserve">zakona ("Narodne novine" </w:t>
      </w:r>
      <w:r w:rsidR="00DC02D3" w:rsidRPr="00EB7ABE">
        <w:rPr>
          <w:rFonts w:hAnsi="Times New Roman" w:ascii="Times New Roman"/>
          <w:lang w:val="hr-HR"/>
        </w:rPr>
        <w:t>44/96, 29/99, 129/00, 123/03, 82/06, 116/10, 25/12, 133/12; dalje u tekstu SZ)</w:t>
      </w:r>
      <w:r w:rsidR="00695A52" w:rsidRPr="00EB7ABE">
        <w:rPr>
          <w:rFonts w:hAnsi="Times New Roman" w:ascii="Times New Roman"/>
          <w:lang w:val="hr-HR"/>
        </w:rPr>
        <w:t xml:space="preserve"> </w:t>
      </w:r>
      <w:r w:rsidR="00EF0FBB">
        <w:rPr>
          <w:rFonts w:hAnsi="Times New Roman" w:ascii="Times New Roman"/>
          <w:lang w:val="hr-HR"/>
        </w:rPr>
        <w:t xml:space="preserve">i članka 441. stav 1. ("Stečajnog zakona" 71/15) </w:t>
      </w:r>
      <w:r w:rsidR="00DC02D3" w:rsidRPr="00EB7ABE">
        <w:rPr>
          <w:rFonts w:hAnsi="Times New Roman" w:ascii="Times New Roman"/>
          <w:szCs w:val="24"/>
          <w:lang w:val="hr-HR"/>
        </w:rPr>
        <w:t>odluč</w:t>
      </w:r>
      <w:r w:rsidR="00EF0FBB">
        <w:rPr>
          <w:rFonts w:hAnsi="Times New Roman" w:ascii="Times New Roman"/>
          <w:szCs w:val="24"/>
          <w:lang w:val="hr-HR"/>
        </w:rPr>
        <w:t>e</w:t>
      </w:r>
      <w:r w:rsidR="00DC02D3" w:rsidRPr="00EB7ABE">
        <w:rPr>
          <w:rFonts w:hAnsi="Times New Roman" w:ascii="Times New Roman"/>
          <w:szCs w:val="24"/>
          <w:lang w:val="hr-HR"/>
        </w:rPr>
        <w:t>no je kao u izreci ovog rješenja</w:t>
      </w:r>
      <w:r w:rsidR="00EF0FBB">
        <w:rPr>
          <w:rFonts w:hAnsi="Times New Roman" w:ascii="Times New Roman"/>
          <w:szCs w:val="24"/>
          <w:lang w:val="hr-HR"/>
        </w:rPr>
        <w:t>.</w:t>
      </w:r>
    </w:p>
    <w:p w:rsidRDefault="000A7E0E" w:rsidP="00FD1458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 xml:space="preserve">U Zagrebu, </w:t>
      </w:r>
      <w:r w:rsidR="007638A3">
        <w:rPr>
          <w:rFonts w:hAnsi="Times New Roman" w:ascii="Times New Roman"/>
          <w:szCs w:val="24"/>
          <w:lang w:val="hr-HR"/>
        </w:rPr>
        <w:t>26</w:t>
      </w:r>
      <w:r w:rsidR="00981E6F" w:rsidRPr="00EB7ABE">
        <w:rPr>
          <w:rFonts w:hAnsi="Times New Roman" w:ascii="Times New Roman"/>
          <w:szCs w:val="24"/>
          <w:lang w:val="hr-HR"/>
        </w:rPr>
        <w:t xml:space="preserve">. </w:t>
      </w:r>
      <w:r w:rsidR="007638A3">
        <w:rPr>
          <w:rFonts w:hAnsi="Times New Roman" w:ascii="Times New Roman"/>
          <w:szCs w:val="24"/>
          <w:lang w:val="hr-HR"/>
        </w:rPr>
        <w:t>srpnja</w:t>
      </w:r>
      <w:r w:rsidR="00EB7ABE" w:rsidRPr="00EB7ABE">
        <w:rPr>
          <w:rFonts w:hAnsi="Times New Roman" w:ascii="Times New Roman"/>
          <w:szCs w:val="24"/>
          <w:lang w:val="hr-HR"/>
        </w:rPr>
        <w:t xml:space="preserve"> 2016</w:t>
      </w:r>
      <w:r w:rsidR="0084773A" w:rsidRPr="00EB7ABE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="00952EA0" w:rsidRPr="00EB7ABE">
        <w:rPr>
          <w:rFonts w:hAnsi="Times New Roman" w:ascii="Times New Roman"/>
          <w:szCs w:val="24"/>
          <w:lang w:val="hr-HR"/>
        </w:rPr>
        <w:tab/>
      </w:r>
      <w:r w:rsidR="00E67CCB" w:rsidRPr="00EB7ABE">
        <w:rPr>
          <w:rFonts w:hAnsi="Times New Roman" w:ascii="Times New Roman"/>
          <w:szCs w:val="24"/>
          <w:lang w:val="hr-HR"/>
        </w:rPr>
        <w:tab/>
      </w:r>
      <w:r w:rsidR="00F456E8" w:rsidRPr="00EB7ABE">
        <w:rPr>
          <w:rFonts w:hAnsi="Times New Roman" w:ascii="Times New Roman"/>
          <w:szCs w:val="24"/>
          <w:lang w:val="hr-HR"/>
        </w:rPr>
        <w:t xml:space="preserve"> </w:t>
      </w:r>
      <w:r w:rsidR="00EB7ABE">
        <w:rPr>
          <w:rFonts w:hAnsi="Times New Roman" w:ascii="Times New Roman"/>
          <w:szCs w:val="24"/>
          <w:lang w:val="hr-HR"/>
        </w:rPr>
        <w:t xml:space="preserve"> </w:t>
      </w:r>
      <w:r w:rsidR="00E67CCB" w:rsidRPr="00EB7ABE">
        <w:rPr>
          <w:rFonts w:hAnsi="Times New Roman" w:ascii="Times New Roman"/>
          <w:szCs w:val="24"/>
          <w:lang w:val="hr-HR"/>
        </w:rPr>
        <w:t>SUDAC</w:t>
      </w:r>
      <w:r w:rsidRPr="00EB7ABE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EB7ABE">
      <w:pPr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="00E67CCB" w:rsidRPr="00EB7ABE">
        <w:rPr>
          <w:rFonts w:hAnsi="Times New Roman" w:ascii="Times New Roman"/>
          <w:szCs w:val="24"/>
          <w:lang w:val="hr-HR"/>
        </w:rPr>
        <w:tab/>
      </w:r>
      <w:r w:rsidR="00EB7ABE" w:rsidRPr="00EB7ABE">
        <w:rPr>
          <w:rFonts w:hAnsi="Times New Roman" w:ascii="Times New Roman"/>
          <w:szCs w:val="24"/>
          <w:lang w:val="hr-HR"/>
        </w:rPr>
        <w:t xml:space="preserve"> </w:t>
      </w:r>
      <w:r w:rsidR="00274B39" w:rsidRPr="00EB7ABE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EB7ABE">
        <w:rPr>
          <w:rFonts w:hAnsi="Times New Roman" w:ascii="Times New Roman"/>
          <w:szCs w:val="24"/>
          <w:lang w:val="hr-HR"/>
        </w:rPr>
        <w:t xml:space="preserve">Siladi </w:t>
      </w:r>
      <w:r w:rsidR="00EB7ABE" w:rsidRPr="00EB7ABE">
        <w:rPr>
          <w:rFonts w:hAnsi="Times New Roman" w:ascii="Times New Roman"/>
          <w:szCs w:val="24"/>
          <w:lang w:val="hr-HR"/>
        </w:rPr>
        <w:t xml:space="preserve">Rstić, </w:t>
      </w:r>
      <w:r w:rsidR="005D250C" w:rsidRPr="00EB7ABE">
        <w:rPr>
          <w:rFonts w:hAnsi="Times New Roman" w:ascii="Times New Roman"/>
          <w:szCs w:val="24"/>
          <w:lang w:val="hr-HR"/>
        </w:rPr>
        <w:t>v.</w:t>
      </w:r>
      <w:r w:rsidR="00EB7ABE" w:rsidRPr="00EB7ABE">
        <w:rPr>
          <w:rFonts w:hAnsi="Times New Roman" w:ascii="Times New Roman"/>
          <w:szCs w:val="24"/>
          <w:lang w:val="hr-HR"/>
        </w:rPr>
        <w:t xml:space="preserve"> </w:t>
      </w:r>
      <w:r w:rsidR="005D250C" w:rsidRPr="00EB7ABE">
        <w:rPr>
          <w:rFonts w:hAnsi="Times New Roman" w:ascii="Times New Roman"/>
          <w:szCs w:val="24"/>
          <w:lang w:val="hr-HR"/>
        </w:rPr>
        <w:t>r.</w:t>
      </w:r>
    </w:p>
    <w:p w:rsidRDefault="00E67CCB" w:rsidP="00F14254" w:rsidR="00E67CCB" w:rsidRPr="00EB7ABE">
      <w:pPr>
        <w:jc w:val="both"/>
        <w:rPr>
          <w:rFonts w:hAnsi="Times New Roman" w:ascii="Times New Roman"/>
          <w:i/>
          <w:szCs w:val="24"/>
          <w:lang w:val="hr-HR"/>
        </w:rPr>
      </w:pPr>
      <w:r w:rsidRPr="00EB7ABE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EB7ABE">
      <w:pPr>
        <w:jc w:val="both"/>
        <w:rPr>
          <w:rFonts w:hAnsi="Times New Roman" w:ascii="Times New Roman"/>
          <w:i/>
          <w:szCs w:val="24"/>
          <w:lang w:val="hr-HR"/>
        </w:rPr>
      </w:pPr>
      <w:r w:rsidRPr="00EB7ABE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695A52" w:rsidRPr="00EB7ABE">
        <w:rPr>
          <w:rFonts w:hAnsi="Times New Roman" w:ascii="Times New Roman"/>
          <w:i/>
          <w:szCs w:val="24"/>
          <w:lang w:val="hr-HR"/>
        </w:rPr>
        <w:t>.</w:t>
      </w:r>
    </w:p>
    <w:p w:rsidRDefault="00695A52" w:rsidP="00F14254" w:rsidR="00695A52" w:rsidRPr="00EB7AB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0A7E0E" w:rsidR="00E67CCB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EB7ABE">
        <w:rPr>
          <w:rFonts w:hAnsi="Times New Roman" w:ascii="Times New Roman"/>
          <w:szCs w:val="24"/>
          <w:lang w:val="hr-HR"/>
        </w:rPr>
        <w:t>otpravka</w:t>
      </w:r>
      <w:proofErr w:type="spellEnd"/>
      <w:r w:rsidRPr="00EB7ABE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E67CCB" w:rsidP="00E24E27" w:rsidR="00FD1458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  <w:t xml:space="preserve"> </w:t>
      </w:r>
      <w:r w:rsidRPr="00EB7ABE">
        <w:rPr>
          <w:rFonts w:hAnsi="Times New Roman" w:ascii="Times New Roman"/>
          <w:szCs w:val="24"/>
          <w:lang w:val="hr-HR"/>
        </w:rPr>
        <w:tab/>
        <w:t>Ana Brlek</w:t>
      </w:r>
    </w:p>
    <w:p w:rsidRDefault="00E050B1" w:rsidP="00E24E27" w:rsidR="00E050B1">
      <w:pPr>
        <w:jc w:val="both"/>
        <w:rPr>
          <w:rFonts w:hAnsi="Times New Roman" w:ascii="Times New Roman"/>
          <w:szCs w:val="24"/>
          <w:lang w:val="hr-HR"/>
        </w:rPr>
      </w:pPr>
    </w:p>
    <w:p w:rsidRDefault="00FD1458" w:rsidP="00E24E27" w:rsidR="00FD1458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9B0A52" w:rsidP="005D250C" w:rsidR="005D250C" w:rsidRPr="00EB7ABE">
      <w:pPr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DN</w:t>
      </w:r>
      <w:r w:rsidR="005D250C" w:rsidRPr="00EB7ABE">
        <w:rPr>
          <w:rFonts w:hAnsi="Times New Roman" w:ascii="Times New Roman"/>
          <w:szCs w:val="24"/>
          <w:lang w:val="hr-HR"/>
        </w:rPr>
        <w:t>a:</w:t>
      </w:r>
    </w:p>
    <w:p w:rsidRDefault="008C54B0" w:rsidP="00F1376A" w:rsidR="005D250C" w:rsidRPr="00EB7ABE">
      <w:pPr>
        <w:numPr>
          <w:ilvl w:val="0"/>
          <w:numId w:val="8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7638A3">
        <w:rPr>
          <w:rFonts w:hAnsi="Times New Roman" w:ascii="Times New Roman"/>
          <w:szCs w:val="24"/>
          <w:lang w:val="hr-HR"/>
        </w:rPr>
        <w:t>Ante Dragičević</w:t>
      </w:r>
    </w:p>
    <w:p w:rsidRDefault="008C54B0" w:rsidP="00F1376A" w:rsidR="005D250C" w:rsidRPr="00EB7ABE">
      <w:pPr>
        <w:numPr>
          <w:ilvl w:val="0"/>
          <w:numId w:val="8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e-Oglasna ploča Trgovačkog suda u Zagrebu</w:t>
      </w:r>
    </w:p>
    <w:sectPr w:rsidSect="00E67CCB" w:rsidR="005D250C" w:rsidRPr="00EB7AB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5537557"/>
      <w:docPartObj>
        <w:docPartGallery w:val="Page Numbers (Top of Page)"/>
        <w:docPartUnique/>
      </w:docPartObj>
    </w:sdtPr>
    <w:sdtEndPr/>
    <w:sdtContent>
      <w:p w:rsidRDefault="007331B6" w:rsidR="007331B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638A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7331B6" w:rsidR="005D250C">
    <w:pPr>
      <w:pStyle w:val="Zaglavlje"/>
      <w:ind w:right="360"/>
    </w:pPr>
    <w:r>
      <w:tab/>
    </w:r>
    <w:r>
      <w:tab/>
    </w:r>
    <w:r w:rsidR="008C54B0">
      <w:rPr>
        <w:rFonts w:hAnsi="Times New Roman" w:ascii="Times New Roman"/>
      </w:rPr>
      <w:t>47. St-1294/12</w:t>
    </w:r>
    <w:r w:rsidR="008C54B0">
      <w:t>-</w:t>
    </w:r>
    <w:r w:rsidR="008C54B0">
      <w:rPr>
        <w:rFonts w:hAnsi="Times New Roman" w:ascii="Times New Roman"/>
        <w:sz w:val="20"/>
      </w:rPr>
      <w:t>54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0B1" w:rsidP="00953077" w:rsidR="00E050B1">
    <w:pPr>
      <w:pStyle w:val="Zaglavlje"/>
      <w:rPr>
        <w:rFonts w:hAnsi="Times New Roman" w:ascii="Times New Roman"/>
      </w:rPr>
    </w:pPr>
  </w:p>
  <w:p w:rsidRDefault="00E050B1" w:rsidP="00953077" w:rsidR="00E050B1">
    <w:pPr>
      <w:pStyle w:val="Zaglavlje"/>
      <w:rPr>
        <w:rFonts w:hAnsi="Times New Roman" w:ascii="Times New Roman"/>
      </w:rPr>
    </w:pPr>
  </w:p>
  <w:p w:rsidRDefault="00E050B1" w:rsidP="00953077" w:rsidR="00E050B1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proofErr w:type="spellStart"/>
    <w:r>
      <w:rPr>
        <w:rFonts w:hAnsi="Times New Roman" w:ascii="Times New Roman"/>
      </w:rPr>
      <w:t>Poslovni</w:t>
    </w:r>
    <w:proofErr w:type="spellEnd"/>
    <w:r>
      <w:rPr>
        <w:rFonts w:hAnsi="Times New Roman" w:ascii="Times New Roman"/>
      </w:rPr>
      <w:t xml:space="preserve"> </w:t>
    </w:r>
    <w:proofErr w:type="spellStart"/>
    <w:r>
      <w:rPr>
        <w:rFonts w:hAnsi="Times New Roman" w:ascii="Times New Roman"/>
      </w:rPr>
      <w:t>broj</w:t>
    </w:r>
    <w:proofErr w:type="spellEnd"/>
    <w:r>
      <w:rPr>
        <w:rFonts w:hAnsi="Times New Roman" w:ascii="Times New Roman"/>
      </w:rPr>
      <w:t xml:space="preserve">: </w:t>
    </w:r>
    <w:r w:rsidR="008C54B0">
      <w:rPr>
        <w:rFonts w:hAnsi="Times New Roman" w:ascii="Times New Roman"/>
      </w:rPr>
      <w:t>47. St-</w:t>
    </w:r>
    <w:r w:rsidR="007638A3">
      <w:rPr>
        <w:rFonts w:hAnsi="Times New Roman" w:ascii="Times New Roman"/>
      </w:rPr>
      <w:t>1395</w:t>
    </w:r>
    <w:r w:rsidR="008C54B0">
      <w:rPr>
        <w:rFonts w:hAnsi="Times New Roman" w:ascii="Times New Roman"/>
      </w:rPr>
      <w:t>/1</w:t>
    </w:r>
    <w:r w:rsidR="007638A3">
      <w:rPr>
        <w:rFonts w:hAnsi="Times New Roman" w:ascii="Times New Roman"/>
      </w:rPr>
      <w:t>3</w:t>
    </w:r>
    <w:r w:rsidR="008C54B0">
      <w:t>-</w:t>
    </w:r>
    <w:r w:rsidR="007638A3">
      <w:rPr>
        <w:rFonts w:hAnsi="Times New Roman" w:ascii="Times New Roman"/>
        <w:sz w:val="20"/>
      </w:rPr>
      <w:t>57</w:t>
    </w:r>
  </w:p>
  <w:p w:rsidRDefault="00E050B1" w:rsidP="00953077" w:rsidR="00E050B1">
    <w:pPr>
      <w:pStyle w:val="Zaglavlje"/>
      <w:rPr>
        <w:rFonts w:hAnsi="Times New Roman" w:ascii="Times New Roman"/>
        <w:sz w:val="20"/>
      </w:rPr>
    </w:pPr>
  </w:p>
  <w:p w:rsidRDefault="00E050B1" w:rsidP="00953077" w:rsidR="00E050B1">
    <w:pPr>
      <w:pStyle w:val="Zaglavlje"/>
      <w:rPr>
        <w:rFonts w:hAnsi="Times New Roman" w:ascii="Times New Roman"/>
        <w:sz w:val="20"/>
      </w:rPr>
    </w:pPr>
  </w:p>
  <w:p w:rsidRDefault="00EB7ABE" w:rsidP="00953077" w:rsidR="00EB7ABE">
    <w:pPr>
      <w:pStyle w:val="Zaglavlje"/>
      <w:rPr>
        <w:rFonts w:hAnsi="Times New Roman" w:ascii="Times New Roman"/>
        <w:sz w:val="20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050B1" w:rsidP="00953077" w:rsidR="00E050B1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0C42FE" w:rsidR="00EB7AB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B7ABE" w:rsidP="000C42FE" w:rsidR="00EB7ABE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B7ABE" w:rsidP="000C42FE" w:rsidR="00EB7AB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C47AA"/>
    <w:multiLevelType w:val="hybridMultilevel"/>
    <w:tmpl w:val="C5E67BB8"/>
    <w:lvl w:tplc="9ABEDAC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003BD7"/>
    <w:multiLevelType w:val="hybridMultilevel"/>
    <w:tmpl w:val="D32A74AC"/>
    <w:lvl w:tplc="8F62385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11"/>
  </w:num>
  <w:num w:numId="11">
    <w:abstractNumId w:val="9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18326B"/>
    <w:rsid w:val="001C5B78"/>
    <w:rsid w:val="002013E2"/>
    <w:rsid w:val="00207F4E"/>
    <w:rsid w:val="0025111A"/>
    <w:rsid w:val="00252A2E"/>
    <w:rsid w:val="00270CB9"/>
    <w:rsid w:val="00274B39"/>
    <w:rsid w:val="002E78AC"/>
    <w:rsid w:val="00314EEF"/>
    <w:rsid w:val="00317030"/>
    <w:rsid w:val="003921CF"/>
    <w:rsid w:val="003C4EC3"/>
    <w:rsid w:val="00452661"/>
    <w:rsid w:val="004A4BFC"/>
    <w:rsid w:val="004C7B81"/>
    <w:rsid w:val="005A4F13"/>
    <w:rsid w:val="005C6E21"/>
    <w:rsid w:val="005D250C"/>
    <w:rsid w:val="00610FA9"/>
    <w:rsid w:val="0061174B"/>
    <w:rsid w:val="00630699"/>
    <w:rsid w:val="0064774B"/>
    <w:rsid w:val="00695A52"/>
    <w:rsid w:val="006E0387"/>
    <w:rsid w:val="007331B6"/>
    <w:rsid w:val="0074277E"/>
    <w:rsid w:val="00746943"/>
    <w:rsid w:val="007513B4"/>
    <w:rsid w:val="007638A3"/>
    <w:rsid w:val="00777D64"/>
    <w:rsid w:val="007D45E8"/>
    <w:rsid w:val="007F6F6F"/>
    <w:rsid w:val="0084773A"/>
    <w:rsid w:val="008A5A96"/>
    <w:rsid w:val="008B1994"/>
    <w:rsid w:val="008B2289"/>
    <w:rsid w:val="008C54B0"/>
    <w:rsid w:val="008E6644"/>
    <w:rsid w:val="00952EA0"/>
    <w:rsid w:val="00954675"/>
    <w:rsid w:val="00981E6F"/>
    <w:rsid w:val="00987F2F"/>
    <w:rsid w:val="009B0A52"/>
    <w:rsid w:val="009E3051"/>
    <w:rsid w:val="00A160A1"/>
    <w:rsid w:val="00A1629D"/>
    <w:rsid w:val="00A5565D"/>
    <w:rsid w:val="00B000E3"/>
    <w:rsid w:val="00B0714A"/>
    <w:rsid w:val="00B118E5"/>
    <w:rsid w:val="00B13A81"/>
    <w:rsid w:val="00B505E1"/>
    <w:rsid w:val="00B75307"/>
    <w:rsid w:val="00BC7905"/>
    <w:rsid w:val="00C418F3"/>
    <w:rsid w:val="00D1273B"/>
    <w:rsid w:val="00D621BD"/>
    <w:rsid w:val="00DC02D3"/>
    <w:rsid w:val="00E050B1"/>
    <w:rsid w:val="00E246C5"/>
    <w:rsid w:val="00E24E27"/>
    <w:rsid w:val="00E44360"/>
    <w:rsid w:val="00E67637"/>
    <w:rsid w:val="00E67CCB"/>
    <w:rsid w:val="00EB7ABE"/>
    <w:rsid w:val="00EE2FEB"/>
    <w:rsid w:val="00EF0FBB"/>
    <w:rsid w:val="00F1376A"/>
    <w:rsid w:val="00F14254"/>
    <w:rsid w:val="00F32F07"/>
    <w:rsid w:val="00F456E8"/>
    <w:rsid w:val="00F853BE"/>
    <w:rsid w:val="00FB3E6E"/>
    <w:rsid w:val="00FD1458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F456E8"/>
    <w:rPr>
      <w:rFonts w:cs="Arial" w:hAnsi="Arial" w:ascii="Arial"/>
      <w:sz w:val="22"/>
      <w:lang w:val="de-DE"/>
    </w:rPr>
  </w:style>
  <w:style w:customStyle="true" w:styleId="ZaglavljeChar" w:type="character">
    <w:name w:val="Zaglavlje Char"/>
    <w:basedOn w:val="Zadanifontodlomka"/>
    <w:link w:val="Zaglavlje"/>
    <w:uiPriority w:val="99"/>
    <w:rsid w:val="007331B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13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A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A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A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A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F456E8"/>
    <w:rPr>
      <w:rFonts w:ascii="Arial" w:cs="Arial" w:hAnsi="Arial"/>
      <w:sz w:val="22"/>
      <w:lang w:val="de-DE"/>
    </w:rPr>
  </w:style>
  <w:style w:customStyle="1" w:styleId="ZaglavljeChar" w:type="character">
    <w:name w:val="Zaglavlje Char"/>
    <w:basedOn w:val="Zadanifontodlomka"/>
    <w:link w:val="Zaglavlje"/>
    <w:uiPriority w:val="99"/>
    <w:rsid w:val="007331B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13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A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A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A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A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St-1395/2013-57</izvorni_sadrzaj>
    <derivirana_varijabla naziv="DomainObject.Oznaka_1">St-1395/2013-57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pirjedlog za pokretanje stečajnog postupka</izvorni_sadrzaj>
    <derivirana_varijabla naziv="DomainObject.Predmet.Opis_1">pirjedlog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St-1395/2013</izvorni_sadrzaj>
    <derivirana_varijabla naziv="DomainObject.Predmet.OznakaBroj_1">St-1395/2013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PRIMATEL d.o.o. za usluge u stečaju</izvorni_sadrzaj>
    <derivirana_varijabla naziv="DomainObject.Predmet.ProtustrankaFormated_1">  PRIMATEL d.o.o. za usluge u stečaju</derivirana_varijabla>
  </DomainObject.Predmet.ProtustrankaFormated>
  <DomainObject.Predmet.ProtustrankaFormatedOIB>
    <izvorni_sadrzaj>  PRIMATEL d.o.o. za usluge u stečaju, OIB 95995965521</izvorni_sadrzaj>
    <derivirana_varijabla naziv="DomainObject.Predmet.ProtustrankaFormatedOIB_1">  PRIMATEL d.o.o. za usluge u stečaju, OIB 95995965521</derivirana_varijabla>
  </DomainObject.Predmet.ProtustrankaFormatedOIB>
  <DomainObject.Predmet.ProtustrankaFormatedWithAdress>
    <izvorni_sadrzaj> PRIMATEL d.o.o. za usluge u stečaju, Drage Švajcara 1, 10290 Zaprešić</izvorni_sadrzaj>
    <derivirana_varijabla naziv="DomainObject.Predmet.ProtustrankaFormatedWithAdress_1"> PRIMATEL d.o.o. za usluge u stečaju, Drage Švajcara 1, 10290 Zaprešić</derivirana_varijabla>
  </DomainObject.Predmet.ProtustrankaFormatedWithAdress>
  <DomainObject.Predmet.ProtustrankaFormatedWithAdressOIB>
    <izvorni_sadrzaj> PRIMATEL d.o.o. za usluge u stečaju, OIB 95995965521, Drage Švajcara 1, 10290 Zaprešić</izvorni_sadrzaj>
    <derivirana_varijabla naziv="DomainObject.Predmet.ProtustrankaFormatedWithAdressOIB_1"> PRIMATEL d.o.o. za usluge u stečaju, OIB 95995965521, Drage Švajcara 1, 10290 Zaprešić</derivirana_varijabla>
  </DomainObject.Predmet.ProtustrankaFormatedWithAdressOIB>
  <DomainObject.Predmet.ProtustrankaWithAdress>
    <izvorni_sadrzaj>PRIMATEL d.o.o. za usluge u stečaju Drage Švajcara 1, 10290 Zaprešić</izvorni_sadrzaj>
    <derivirana_varijabla naziv="DomainObject.Predmet.ProtustrankaWithAdress_1">PRIMATEL d.o.o. za usluge u stečaju Drage Švajcara 1, 10290 Zaprešić</derivirana_varijabla>
  </DomainObject.Predmet.ProtustrankaWithAdress>
  <DomainObject.Predmet.ProtustrankaWithAdressOIB>
    <izvorni_sadrzaj>PRIMATEL d.o.o. za usluge u stečaju, OIB 95995965521, Drage Švajcara 1, 10290 Zaprešić</izvorni_sadrzaj>
    <derivirana_varijabla naziv="DomainObject.Predmet.ProtustrankaWithAdressOIB_1">PRIMATEL d.o.o. za usluge u stečaju, OIB 95995965521, Drage Švajcara 1, 10290 Zaprešić</derivirana_varijabla>
  </DomainObject.Predmet.ProtustrankaWithAdressOIB>
  <DomainObject.Predmet.ProtustrankaNazivFormated>
    <izvorni_sadrzaj>PRIMATEL d.o.o. za usluge u stečaju</izvorni_sadrzaj>
    <derivirana_varijabla naziv="DomainObject.Predmet.ProtustrankaNazivFormated_1">PRIMATEL d.o.o. za usluge u stečaju</derivirana_varijabla>
  </DomainObject.Predmet.ProtustrankaNazivFormated>
  <DomainObject.Predmet.ProtustrankaNazivFormatedOIB>
    <izvorni_sadrzaj>PRIMATEL d.o.o. za usluge u stečaju, OIB 95995965521</izvorni_sadrzaj>
    <derivirana_varijabla naziv="DomainObject.Predmet.ProtustrankaNazivFormatedOIB_1">PRIMATEL d.o.o. za usluge u stečaju, OIB 95995965521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DIGICOM d.o.o. za telekomunikacije</izvorni_sadrzaj>
    <derivirana_varijabla naziv="DomainObject.Predmet.StrankaFormated_1">  FINA ZAGREB; DIGICOM d.o.o. za telekomunikacije</derivirana_varijabla>
  </DomainObject.Predmet.StrankaFormated>
  <DomainObject.Predmet.StrankaFormatedOIB>
    <izvorni_sadrzaj>  FINA ZAGREB, OIB 85821130368; DIGICOM d.o.o. za telekomunikacije, OIB 31042317257</izvorni_sadrzaj>
    <derivirana_varijabla naziv="DomainObject.Predmet.StrankaFormatedOIB_1">  FINA ZAGREB, OIB 85821130368; DIGICOM d.o.o. za telekomunikacije, OIB 31042317257</derivirana_varijabla>
  </DomainObject.Predmet.StrankaFormatedOIB>
  <DomainObject.Predmet.StrankaFormatedWithAdress>
    <izvorni_sadrzaj> FINA ZAGREB, Ulica grada Vukovara 70, 10000 Zagreb; DIGICOM d.o.o. za telekomunikacije, Vojmila Rabadana 12, 10000 Zagreb</izvorni_sadrzaj>
    <derivirana_varijabla naziv="DomainObject.Predmet.StrankaFormatedWithAdress_1"> FINA ZAGREB, Ulica grada Vukovara 70, 10000 Zagreb; DIGICOM d.o.o. za telekomunikacije, Vojmila Rabadana 12, 10000 Zagreb</derivirana_varijabla>
  </DomainObject.Predmet.StrankaFormatedWithAdress>
  <DomainObject.Predmet.StrankaFormatedWithAdressOIB>
    <izvorni_sadrzaj> FINA ZAGREB, OIB 85821130368, Ulica grada Vukovara 70, 10000 Zagreb; DIGICOM d.o.o. za telekomunikacije, OIB 31042317257, Vojmila Rabadana 12, 10000 Zagreb</izvorni_sadrzaj>
    <derivirana_varijabla naziv="DomainObject.Predmet.StrankaFormatedWithAdressOIB_1"> FINA ZAGREB, OIB 85821130368, Ulica grada Vukovara 70, 10000 Zagreb; DIGICOM d.o.o. za telekomunikacije, OIB 31042317257, Vojmila Rabadana 12, 10000 Zagreb</derivirana_varijabla>
  </DomainObject.Predmet.StrankaFormatedWithAdressOIB>
  <DomainObject.Predmet.StrankaWithAdress>
    <izvorni_sadrzaj>FINA ZAGREB Ulica grada Vukovara 70,10000 Zagreb,DIGICOM d.o.o. za telekomunikacije Vojmila Rabadana 12,10000 Zagreb</izvorni_sadrzaj>
    <derivirana_varijabla naziv="DomainObject.Predmet.StrankaWithAdress_1">FINA ZAGREB Ulica grada Vukovara 70,10000 Zagreb,DIGICOM d.o.o. za telekomunikacije Vojmila Rabadana 12,10000 Zagreb</derivirana_varijabla>
  </DomainObject.Predmet.StrankaWithAdress>
  <DomainObject.Predmet.StrankaWithAdressOIB>
    <izvorni_sadrzaj>FINA ZAGREB, OIB 85821130368, Ulica grada Vukovara 70,10000 Zagreb,DIGICOM d.o.o. za telekomunikacije, OIB 31042317257, Vojmila Rabadana 12,10000 Zagreb</izvorni_sadrzaj>
    <derivirana_varijabla naziv="DomainObject.Predmet.StrankaWithAdressOIB_1">FINA ZAGREB, OIB 85821130368, Ulica grada Vukovara 70,10000 Zagreb,DIGICOM d.o.o. za telekomunikacije, OIB 31042317257, Vojmila Rabadana 12,10000 Zagreb</derivirana_varijabla>
  </DomainObject.Predmet.StrankaWithAdressOIB>
  <DomainObject.Predmet.StrankaNazivFormated>
    <izvorni_sadrzaj>FINA ZAGREB,DIGICOM d.o.o. za telekomunikacije</izvorni_sadrzaj>
    <derivirana_varijabla naziv="DomainObject.Predmet.StrankaNazivFormated_1">FINA ZAGREB,DIGICOM d.o.o. za telekomunikacije</derivirana_varijabla>
  </DomainObject.Predmet.StrankaNazivFormated>
  <DomainObject.Predmet.StrankaNazivFormatedOIB>
    <izvorni_sadrzaj>FINA ZAGREB, OIB 85821130368,DIGICOM d.o.o. za telekomunikacije, OIB 31042317257</izvorni_sadrzaj>
    <derivirana_varijabla naziv="DomainObject.Predmet.StrankaNazivFormatedOIB_1">FINA ZAGREB, OIB 85821130368,DIGICOM d.o.o. za telekomunikacije, OIB 31042317257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DIGICOM d.o.o. za telekomunikacije</item>
    </izvorni_sadrzaj>
    <derivirana_varijabla naziv="DomainObject.Predmet.StrankaListFormated_1">
      <item>FINA ZAGREB</item>
      <item>DIGICOM d.o.o. za telekomunikacije</item>
    </derivirana_varijabla>
  </DomainObject.Predmet.StrankaListFormated>
  <DomainObject.Predmet.StrankaListFormatedOIB>
    <izvorni_sadrzaj>
      <item>FINA ZAGREB, OIB 85821130368</item>
      <item>DIGICOM d.o.o. za telekomunikacije, OIB 31042317257</item>
    </izvorni_sadrzaj>
    <derivirana_varijabla naziv="DomainObject.Predmet.StrankaListFormatedOIB_1">
      <item>FINA ZAGREB, OIB 85821130368</item>
      <item>DIGICOM d.o.o. za telekomunikacije, OIB 31042317257</item>
    </derivirana_varijabla>
  </DomainObject.Predmet.StrankaListFormatedOIB>
  <DomainObject.Predmet.StrankaListFormatedWithAdress>
    <izvorni_sadrzaj>
      <item>FINA ZAGREB, Ulica grada Vukovara 70, 10000 Zagreb</item>
      <item>DIGICOM d.o.o. za telekomunikacije, Vojmila Rabadana 12, 10000 Zagreb</item>
    </izvorni_sadrzaj>
    <derivirana_varijabla naziv="DomainObject.Predmet.StrankaListFormatedWithAdress_1">
      <item>FINA ZAGREB, Ulica grada Vukovara 70, 10000 Zagreb</item>
      <item>DIGICOM d.o.o. za telekomunikacije, Vojmila Rabadana 12,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DIGICOM d.o.o. za telekomunikacije, OIB 31042317257, Vojmila Rabadana 12, 10000 Zagreb</item>
    </izvorni_sadrzaj>
    <derivirana_varijabla naziv="DomainObject.Predmet.StrankaListFormatedWithAdressOIB_1">
      <item>FINA ZAGREB, OIB 85821130368, Ulica grada Vukovara 70, 10000 Zagreb</item>
      <item>DIGICOM d.o.o. za telekomunikacije, OIB 31042317257, Vojmila Rabadana 12, 10000 Zagreb</item>
    </derivirana_varijabla>
  </DomainObject.Predmet.StrankaListFormatedWithAdressOIB>
  <DomainObject.Predmet.StrankaListNazivFormated>
    <izvorni_sadrzaj>
      <item>FINA ZAGREB</item>
      <item>DIGICOM d.o.o. za telekomunikacije</item>
    </izvorni_sadrzaj>
    <derivirana_varijabla naziv="DomainObject.Predmet.StrankaListNazivFormated_1">
      <item>FINA ZAGREB</item>
      <item>DIGICOM d.o.o. za telekomunikacije</item>
    </derivirana_varijabla>
  </DomainObject.Predmet.StrankaListNazivFormated>
  <DomainObject.Predmet.StrankaListNazivFormatedOIB>
    <izvorni_sadrzaj>
      <item>FINA ZAGREB, OIB 85821130368</item>
      <item>DIGICOM d.o.o. za telekomunikacije, OIB 31042317257</item>
    </izvorni_sadrzaj>
    <derivirana_varijabla naziv="DomainObject.Predmet.StrankaListNazivFormatedOIB_1">
      <item>FINA ZAGREB, OIB 85821130368</item>
      <item>DIGICOM d.o.o. za telekomunikacije, OIB 31042317257</item>
    </derivirana_varijabla>
  </DomainObject.Predmet.StrankaListNazivFormatedOIB>
  <DomainObject.Predmet.ProtuStrankaListFormated>
    <izvorni_sadrzaj>
      <item>PRIMATEL d.o.o. za usluge u stečaju</item>
    </izvorni_sadrzaj>
    <derivirana_varijabla naziv="DomainObject.Predmet.ProtuStrankaListFormated_1">
      <item>PRIMATEL d.o.o. za usluge u stečaju</item>
    </derivirana_varijabla>
  </DomainObject.Predmet.ProtuStrankaListFormated>
  <DomainObject.Predmet.ProtuStrankaListFormatedOIB>
    <izvorni_sadrzaj>
      <item>PRIMATEL d.o.o. za usluge u stečaju, OIB 95995965521</item>
    </izvorni_sadrzaj>
    <derivirana_varijabla naziv="DomainObject.Predmet.ProtuStrankaListFormatedOIB_1">
      <item>PRIMATEL d.o.o. za usluge u stečaju, OIB 95995965521</item>
    </derivirana_varijabla>
  </DomainObject.Predmet.ProtuStrankaListFormatedOIB>
  <DomainObject.Predmet.ProtuStrankaListFormatedWithAdress>
    <izvorni_sadrzaj>
      <item>PRIMATEL d.o.o. za usluge u stečaju, Drage Švajcara 1, 10290 Zaprešić</item>
    </izvorni_sadrzaj>
    <derivirana_varijabla naziv="DomainObject.Predmet.ProtuStrankaListFormatedWithAdress_1">
      <item>PRIMATEL d.o.o. za usluge u stečaju, Drage Švajcara 1, 10290 Zaprešić</item>
    </derivirana_varijabla>
  </DomainObject.Predmet.ProtuStrankaListFormatedWithAdress>
  <DomainObject.Predmet.ProtuStrankaListFormatedWithAdressOIB>
    <izvorni_sadrzaj>
      <item>PRIMATEL d.o.o. za usluge u stečaju, OIB 95995965521, Drage Švajcara 1, 10290 Zaprešić</item>
    </izvorni_sadrzaj>
    <derivirana_varijabla naziv="DomainObject.Predmet.ProtuStrankaListFormatedWithAdressOIB_1">
      <item>PRIMATEL d.o.o. za usluge u stečaju, OIB 95995965521, Drage Švajcara 1, 10290 Zaprešić</item>
    </derivirana_varijabla>
  </DomainObject.Predmet.ProtuStrankaListFormatedWithAdressOIB>
  <DomainObject.Predmet.ProtuStrankaListNazivFormated>
    <izvorni_sadrzaj>
      <item>PRIMATEL d.o.o. za usluge u stečaju</item>
    </izvorni_sadrzaj>
    <derivirana_varijabla naziv="DomainObject.Predmet.ProtuStrankaListNazivFormated_1">
      <item>PRIMATEL d.o.o. za usluge u stečaju</item>
    </derivirana_varijabla>
  </DomainObject.Predmet.ProtuStrankaListNazivFormated>
  <DomainObject.Predmet.ProtuStrankaListNazivFormatedOIB>
    <izvorni_sadrzaj>
      <item>PRIMATEL d.o.o. za usluge u stečaju, OIB 95995965521</item>
    </izvorni_sadrzaj>
    <derivirana_varijabla naziv="DomainObject.Predmet.ProtuStrankaListNazivFormatedOIB_1">
      <item>PRIMATEL d.o.o. za usluge u stečaju, OIB 95995965521</item>
    </derivirana_varijabla>
  </DomainObject.Predmet.ProtuStrankaListNazivFormatedOIB>
  <DomainObject.Predmet.OstaliListFormated>
    <izvorni_sadrzaj>
      <item>Optika kabel TV d.o.o. za kabelsku televiziju i trgovinu</item>
      <item>Ante Dragičević</item>
      <item>TELUR d.o.o. za proizvodnju i trgovinu</item>
      <item>DIGICOM d.o.o. za telekomunikacije</item>
      <item>BT NET d.o.o. za trgovinu i usluge</item>
      <item>Hrvatska regulatorna agencija za mrežne djelatnosti</item>
      <item>Porezna uprava</item>
      <item>Belinda Čačić</item>
    </izvorni_sadrzaj>
    <derivirana_varijabla naziv="DomainObject.Predmet.OstaliListFormated_1">
      <item>Optika kabel TV d.o.o. za kabelsku televiziju i trgovinu</item>
      <item>Ante Dragičević</item>
      <item>TELUR d.o.o. za proizvodnju i trgovinu</item>
      <item>DIGICOM d.o.o. za telekomunikacije</item>
      <item>BT NET d.o.o. za trgovinu i usluge</item>
      <item>Hrvatska regulatorna agencija za mrežne djelatnosti</item>
      <item>Porezna uprava</item>
      <item>Belinda Čačić</item>
    </derivirana_varijabla>
  </DomainObject.Predmet.OstaliListFormated>
  <DomainObject.Predmet.OstaliListFormatedOIB>
    <izvorni_sadrzaj>
      <item>Optika kabel TV d.o.o. za kabelsku televiziju i trgovinu, OIB 50999639699</item>
      <item>Ante Dragičević, OIB 74126068971</item>
      <item>TELUR d.o.o. za proizvodnju i trgovinu, OIB 64720212310</item>
      <item>DIGICOM d.o.o. za telekomunikacije, OIB 31042317257</item>
      <item>BT NET d.o.o. za trgovinu i usluge, OIB 66066270657</item>
      <item>Hrvatska regulatorna agencija za mrežne djelatnosti, OIB 87950783661</item>
      <item>Porezna uprava, OIB 52634238587</item>
      <item>Belinda Čačić</item>
    </izvorni_sadrzaj>
    <derivirana_varijabla naziv="DomainObject.Predmet.OstaliListFormatedOIB_1">
      <item>Optika kabel TV d.o.o. za kabelsku televiziju i trgovinu, OIB 50999639699</item>
      <item>Ante Dragičević, OIB 74126068971</item>
      <item>TELUR d.o.o. za proizvodnju i trgovinu, OIB 64720212310</item>
      <item>DIGICOM d.o.o. za telekomunikacije, OIB 31042317257</item>
      <item>BT NET d.o.o. za trgovinu i usluge, OIB 66066270657</item>
      <item>Hrvatska regulatorna agencija za mrežne djelatnosti, OIB 87950783661</item>
      <item>Porezna uprava, OIB 52634238587</item>
      <item>Belinda Čačić</item>
    </derivirana_varijabla>
  </DomainObject.Predmet.OstaliListFormatedOIB>
  <DomainObject.Predmet.OstaliListFormatedWithAdress>
    <izvorni_sadrzaj>
      <item>Optika kabel TV d.o.o. za kabelsku televiziju i trgovinu, Drage Švajcara 1, 10290 Zaprešić</item>
      <item>Ante Dragičević, Zadarska 77, 10000 Zagreb</item>
      <item>TELUR d.o.o. za proizvodnju i trgovinu, Dubravkin Trg 5, Zagreb</item>
      <item>DIGICOM d.o.o. za telekomunikacije, Vojmila Rabadana 12, Zagreb</item>
      <item>BT NET d.o.o. za trgovinu i usluge, Dubravkin trg 5, Zagreb</item>
      <item>Hrvatska regulatorna agencija za mrežne djelatnosti, Ulica Roberta Frangeša Mihanovića 9, Zagreb</item>
      <item>Porezna uprava</item>
      <item>Belinda Čačić, Hebrangova 27, 10000 Zagreb</item>
    </izvorni_sadrzaj>
    <derivirana_varijabla naziv="DomainObject.Predmet.OstaliListFormatedWithAdress_1">
      <item>Optika kabel TV d.o.o. za kabelsku televiziju i trgovinu, Drage Švajcara 1, 10290 Zaprešić</item>
      <item>Ante Dragičević, Zadarska 77, 10000 Zagreb</item>
      <item>TELUR d.o.o. za proizvodnju i trgovinu, Dubravkin Trg 5, Zagreb</item>
      <item>DIGICOM d.o.o. za telekomunikacije, Vojmila Rabadana 12, Zagreb</item>
      <item>BT NET d.o.o. za trgovinu i usluge, Dubravkin trg 5, Zagreb</item>
      <item>Hrvatska regulatorna agencija za mrežne djelatnosti, Ulica Roberta Frangeša Mihanovića 9, Zagreb</item>
      <item>Porezna uprava</item>
      <item>Belinda Čačić, Hebrangova 27, 10000 Zagreb</item>
    </derivirana_varijabla>
  </DomainObject.Predmet.OstaliListFormatedWithAdress>
  <DomainObject.Predmet.OstaliListFormatedWithAdressOIB>
    <izvorni_sadrzaj>
      <item>Optika kabel TV d.o.o. za kabelsku televiziju i trgovinu, OIB 50999639699, Drage Švajcara 1, 10290 Zaprešić</item>
      <item>Ante Dragičević, OIB 74126068971, Zadarska 77, 10000 Zagreb</item>
      <item>TELUR d.o.o. za proizvodnju i trgovinu, OIB 64720212310, Dubravkin Trg 5, Zagreb</item>
      <item>DIGICOM d.o.o. za telekomunikacije, OIB 31042317257, Vojmila Rabadana 12, Zagreb</item>
      <item>BT NET d.o.o. za trgovinu i usluge, OIB 66066270657, Dubravkin trg 5, Zagreb</item>
      <item>Hrvatska regulatorna agencija za mrežne djelatnosti, OIB 87950783661, Ulica Roberta Frangeša Mihanovića 9, Zagreb</item>
      <item>Porezna uprava, OIB 52634238587</item>
      <item>Belinda Čačić, Hebrangova 27, 10000 Zagreb</item>
    </izvorni_sadrzaj>
    <derivirana_varijabla naziv="DomainObject.Predmet.OstaliListFormatedWithAdressOIB_1">
      <item>Optika kabel TV d.o.o. za kabelsku televiziju i trgovinu, OIB 50999639699, Drage Švajcara 1, 10290 Zaprešić</item>
      <item>Ante Dragičević, OIB 74126068971, Zadarska 77, 10000 Zagreb</item>
      <item>TELUR d.o.o. za proizvodnju i trgovinu, OIB 64720212310, Dubravkin Trg 5, Zagreb</item>
      <item>DIGICOM d.o.o. za telekomunikacije, OIB 31042317257, Vojmila Rabadana 12, Zagreb</item>
      <item>BT NET d.o.o. za trgovinu i usluge, OIB 66066270657, Dubravkin trg 5, Zagreb</item>
      <item>Hrvatska regulatorna agencija za mrežne djelatnosti, OIB 87950783661, Ulica Roberta Frangeša Mihanovića 9, Zagreb</item>
      <item>Porezna uprava, OIB 52634238587</item>
      <item>Belinda Čačić, Hebrangova 27, 10000 Zagreb</item>
    </derivirana_varijabla>
  </DomainObject.Predmet.OstaliListFormatedWithAdressOIB>
  <DomainObject.Predmet.OstaliListNazivFormated>
    <izvorni_sadrzaj>
      <item>Optika kabel TV d.o.o. za kabelsku televiziju i trgovinu</item>
      <item>Ante Dragičević</item>
      <item>TELUR d.o.o. za proizvodnju i trgovinu</item>
      <item>DIGICOM d.o.o. za telekomunikacije</item>
      <item>BT NET d.o.o. za trgovinu i usluge</item>
      <item>Hrvatska regulatorna agencija za mrežne djelatnosti</item>
      <item>Porezna uprava</item>
      <item>Belinda Čačić</item>
    </izvorni_sadrzaj>
    <derivirana_varijabla naziv="DomainObject.Predmet.OstaliListNazivFormated_1">
      <item>Optika kabel TV d.o.o. za kabelsku televiziju i trgovinu</item>
      <item>Ante Dragičević</item>
      <item>TELUR d.o.o. za proizvodnju i trgovinu</item>
      <item>DIGICOM d.o.o. za telekomunikacije</item>
      <item>BT NET d.o.o. za trgovinu i usluge</item>
      <item>Hrvatska regulatorna agencija za mrežne djelatnosti</item>
      <item>Porezna uprava</item>
      <item>Belinda Čačić</item>
    </derivirana_varijabla>
  </DomainObject.Predmet.OstaliListNazivFormated>
  <DomainObject.Predmet.OstaliListNazivFormatedOIB>
    <izvorni_sadrzaj>
      <item>Optika kabel TV d.o.o. za kabelsku televiziju i trgovinu, OIB 50999639699</item>
      <item>Ante Dragičević, OIB 74126068971</item>
      <item>TELUR d.o.o. za proizvodnju i trgovinu, OIB 64720212310</item>
      <item>DIGICOM d.o.o. za telekomunikacije, OIB 31042317257</item>
      <item>BT NET d.o.o. za trgovinu i usluge, OIB 66066270657</item>
      <item>Hrvatska regulatorna agencija za mrežne djelatnosti, OIB 87950783661</item>
      <item>Porezna uprava, OIB 52634238587</item>
      <item>Belinda Čačić</item>
    </izvorni_sadrzaj>
    <derivirana_varijabla naziv="DomainObject.Predmet.OstaliListNazivFormatedOIB_1">
      <item>Optika kabel TV d.o.o. za kabelsku televiziju i trgovinu, OIB 50999639699</item>
      <item>Ante Dragičević, OIB 74126068971</item>
      <item>TELUR d.o.o. za proizvodnju i trgovinu, OIB 64720212310</item>
      <item>DIGICOM d.o.o. za telekomunikacije, OIB 31042317257</item>
      <item>BT NET d.o.o. za trgovinu i usluge, OIB 66066270657</item>
      <item>Hrvatska regulatorna agencija za mrežne djelatnosti, OIB 87950783661</item>
      <item>Porezna uprava, OIB 52634238587</item>
      <item>Belinda Čačić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St-1395/2013-57</izvorni_sadrzaj>
    <derivirana_varijabla naziv="DomainObject.PoslovniBrojDokumenta_1">St-1395/2013-57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PRIMATEL d.o.o. za usluge u stečaju</izvorni_sadrzaj>
    <derivirana_varijabla naziv="DomainObject.Predmet.ProtustrankaIDrugi_1">PRIMATEL d.o.o. za usluge u stečaju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PRIMATEL d.o.o. za usluge u stečaju, OIB 95995965521, Drage Švajcara 1, 10290 Zaprešić</izvorni_sadrzaj>
    <derivirana_varijabla naziv="DomainObject.Predmet.ProtustrankaIDrugiAdressOIB_1">PRIMATEL d.o.o. za usluge u stečaju, OIB 95995965521, Drage Švajcara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PRIMATEL d.o.o. za usluge u stečaju</item>
      <item>DIGICOM d.o.o. za telekomunikacije</item>
      <item>Optika kabel TV d.o.o. za kabelsku televiziju i trgovinu</item>
      <item>Ante Dragičević</item>
      <item>TELUR d.o.o. za proizvodnju i trgovinu</item>
      <item>DIGICOM d.o.o. za telekomunikacije</item>
      <item>BT NET d.o.o. za trgovinu i usluge</item>
      <item>Hrvatska regulatorna agencija za mrežne djelatnosti</item>
      <item>Porezna uprava</item>
      <item>Belinda Čačić</item>
    </izvorni_sadrzaj>
    <derivirana_varijabla naziv="DomainObject.Predmet.SudioniciListNaziv_1">
      <item>FINA ZAGREB</item>
      <item>PRIMATEL d.o.o. za usluge u stečaju</item>
      <item>DIGICOM d.o.o. za telekomunikacije</item>
      <item>Optika kabel TV d.o.o. za kabelsku televiziju i trgovinu</item>
      <item>Ante Dragičević</item>
      <item>TELUR d.o.o. za proizvodnju i trgovinu</item>
      <item>DIGICOM d.o.o. za telekomunikacije</item>
      <item>BT NET d.o.o. za trgovinu i usluge</item>
      <item>Hrvatska regulatorna agencija za mrežne djelatnosti</item>
      <item>Porezna uprava</item>
      <item>Belinda Čačić</item>
    </derivirana_varijabla>
  </DomainObject.Predmet.SudioniciListNaziv>
  <DomainObject.Predmet.SudioniciListAdressOIB>
    <izvorni_sadrzaj>
      <item>FINA ZAGREB, OIB 85821130368, Ulica grada Vukovara 70,10000 Zagreb</item>
      <item>PRIMATEL d.o.o. za usluge u stečaju, OIB 95995965521, Drage Švajcara 1,10290 Zaprešić</item>
      <item>DIGICOM d.o.o. za telekomunikacije, OIB 31042317257, Vojmila Rabadana 12,10000 Zagreb</item>
      <item>Optika kabel TV d.o.o. za kabelsku televiziju i trgovinu, OIB 50999639699, Drage Švajcara 1,10290 Zaprešić</item>
      <item>Ante Dragičević, OIB 74126068971, Zadarska 77,10000 Zagreb</item>
      <item>TELUR d.o.o. za proizvodnju i trgovinu, OIB 64720212310, Dubravkin Trg 5,Zagreb</item>
      <item>DIGICOM d.o.o. za telekomunikacije, OIB 31042317257, Vojmila Rabadana 12,Zagreb</item>
      <item>BT NET d.o.o. za trgovinu i usluge, OIB 66066270657, Dubravkin trg 5,Zagreb</item>
      <item>Hrvatska regulatorna agencija za mrežne djelatnosti, OIB 87950783661, Ulica Roberta Frangeša Mihanovića 9,Zagreb</item>
      <item>Porezna uprava, OIB 52634238587</item>
      <item>Belinda Čačić, Hebrangova 27,10000 Zagreb</item>
    </izvorni_sadrzaj>
    <derivirana_varijabla naziv="DomainObject.Predmet.SudioniciListAdressOIB_1">
      <item>FINA ZAGREB, OIB 85821130368, Ulica grada Vukovara 70,10000 Zagreb</item>
      <item>PRIMATEL d.o.o. za usluge u stečaju, OIB 95995965521, Drage Švajcara 1,10290 Zaprešić</item>
      <item>DIGICOM d.o.o. za telekomunikacije, OIB 31042317257, Vojmila Rabadana 12,10000 Zagreb</item>
      <item>Optika kabel TV d.o.o. za kabelsku televiziju i trgovinu, OIB 50999639699, Drage Švajcara 1,10290 Zaprešić</item>
      <item>Ante Dragičević, OIB 74126068971, Zadarska 77,10000 Zagreb</item>
      <item>TELUR d.o.o. za proizvodnju i trgovinu, OIB 64720212310, Dubravkin Trg 5,Zagreb</item>
      <item>DIGICOM d.o.o. za telekomunikacije, OIB 31042317257, Vojmila Rabadana 12,Zagreb</item>
      <item>BT NET d.o.o. za trgovinu i usluge, OIB 66066270657, Dubravkin trg 5,Zagreb</item>
      <item>Hrvatska regulatorna agencija za mrežne djelatnosti, OIB 87950783661, Ulica Roberta Frangeša Mihanovića 9,Zagreb</item>
      <item>Porezna uprava, OIB 52634238587</item>
      <item>Belinda Čačić, Hebrangova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95995965521</item>
      <item>, OIB 31042317257</item>
      <item>, OIB 50999639699</item>
      <item>, OIB 74126068971</item>
      <item>, OIB 64720212310</item>
      <item>, OIB 31042317257</item>
      <item>, OIB 66066270657</item>
      <item>, OIB 87950783661</item>
      <item>, OIB 52634238587</item>
      <item>, OIB null</item>
    </izvorni_sadrzaj>
    <derivirana_varijabla naziv="DomainObject.Predmet.SudioniciListNazivOIB_1">
      <item>, OIB 85821130368</item>
      <item>, OIB 95995965521</item>
      <item>, OIB 31042317257</item>
      <item>, OIB 50999639699</item>
      <item>, OIB 74126068971</item>
      <item>, OIB 64720212310</item>
      <item>, OIB 31042317257</item>
      <item>, OIB 66066270657</item>
      <item>, OIB 87950783661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83FB29-7F2F-4AD2-9A4B-A9360F8BE5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250</properties:Words>
  <properties:Characters>1243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2016-07-26T15:27:00Z</dcterms:created>
  <dc:creator>Sudsko vijeće</dc:creator>
  <cp:lastModifiedBy>Ana Brlek</cp:lastModifiedBy>
  <cp:lastPrinted>2016-07-26T15:28:00Z</cp:lastPrinted>
  <dcterms:modified xmlns:xsi="http://www.w3.org/2001/XMLSchema-instance" xsi:type="dcterms:W3CDTF">2016-07-26T15:28:00Z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St-1395/2013-57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