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2396" w14:paraId="e752396" w:rsidRDefault="007800BD" w:rsidP="004B7565" w:rsidR="004B7565">
      <w:pPr>
        <w:pStyle w:val="Naslov3"/>
        <w:numPr>
          <w:ilvl w:val="0"/>
          <w:numId w:val="0"/>
        </w:numPr>
        <w:spacing w:after="0" w:before="0"/>
        <w15:collapsed w:val="false"/>
      </w:pPr>
      <w:bookmarkStart w:name="_GoBack" w:id="0"/>
      <w:bookmarkEnd w:id="0"/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p w:rsidRDefault="004B7565" w:rsidP="004B7565" w:rsidR="004B7565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4B7565">
        <w:rPr>
          <w:b w:val="false"/>
        </w:rPr>
        <w:t xml:space="preserve">          </w:t>
      </w:r>
      <w:r w:rsidR="004B7565">
        <w:rPr>
          <w:noProof/>
          <w:lang w:eastAsia="hr-HR"/>
        </w:rPr>
        <w:t xml:space="preserve">    </w:t>
      </w:r>
      <w:r w:rsidR="004B7565">
        <w:rPr>
          <w:noProof/>
          <w:lang w:eastAsia="hr-HR"/>
        </w:rPr>
        <w:drawing>
          <wp:inline distR="0" distL="0" distB="0" distT="0">
            <wp:extent cy="607060" cx="525145"/>
            <wp:effectExtent b="2540" r="825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7565" w:rsidP="004B7565" w:rsidR="004B7565">
      <w:pPr>
        <w:spacing w:after="0"/>
        <w:jc w:val="both"/>
      </w:pPr>
      <w:r>
        <w:t xml:space="preserve">    Republika Hrvatska</w:t>
      </w:r>
    </w:p>
    <w:p w:rsidRDefault="004B7565" w:rsidP="004B7565" w:rsidR="004B7565">
      <w:pPr>
        <w:spacing w:after="0"/>
        <w:jc w:val="both"/>
      </w:pPr>
      <w:r>
        <w:t>Trgovački sud u Varaždinu</w:t>
      </w:r>
    </w:p>
    <w:p w:rsidRDefault="004B7565" w:rsidP="004B7565" w:rsidR="004B7565">
      <w:pPr>
        <w:spacing w:after="0"/>
      </w:pPr>
      <w:r>
        <w:t xml:space="preserve">  Varaždin, Braće Radić 2</w:t>
      </w:r>
    </w:p>
    <w:p w:rsidRDefault="004B7565" w:rsidP="00582AF4" w:rsidR="004B7565">
      <w:pPr>
        <w:spacing w:after="0"/>
        <w:rPr>
          <w:rFonts w:cs="Times New Roman"/>
        </w:rPr>
      </w:pPr>
    </w:p>
    <w:p w:rsidRDefault="00582AF4" w:rsidP="00582AF4" w:rsidR="00582AF4">
      <w:pPr>
        <w:spacing w:after="0"/>
        <w:rPr>
          <w:rFonts w:cs="Times New Roman"/>
        </w:rPr>
      </w:pPr>
    </w:p>
    <w:p w:rsidRDefault="004B7565" w:rsidP="004B7565" w:rsidR="004B756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4B7565" w:rsidP="004B7565" w:rsidR="004B7565">
      <w:pPr>
        <w:spacing w:after="0"/>
        <w:jc w:val="center"/>
        <w:rPr>
          <w:rFonts w:cs="Times New Roman"/>
        </w:rPr>
      </w:pPr>
    </w:p>
    <w:p w:rsidRDefault="004B7565" w:rsidP="004B7565" w:rsidR="004B7565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4B7565" w:rsidP="004B7565" w:rsidR="004B7565">
      <w:pPr>
        <w:spacing w:after="0"/>
      </w:pPr>
    </w:p>
    <w:p w:rsidRDefault="004B7565" w:rsidP="00582AF4" w:rsidR="004B7565">
      <w:pPr>
        <w:ind w:firstLine="708"/>
        <w:jc w:val="both"/>
        <w:rPr>
          <w:rFonts w:cs="Times New Roman"/>
        </w:rPr>
      </w:pPr>
      <w:r w:rsidRPr="00591BB6">
        <w:rPr>
          <w:rFonts w:cs="Times New Roman"/>
        </w:rPr>
        <w:t xml:space="preserve">Trgovački sud u Varaždinu, po sucu toga suda Iris Hatvalić Nemec kao stečajnom sucu, u stečajnom postupku nad dužnikom </w:t>
      </w:r>
      <w:r w:rsidR="00582AF4" w:rsidRPr="00987DB7">
        <w:t>TORNADO d.o.o. u stečaju, Kamenički Vrhovec 38, Kamenički Vrhovec, OIB: 44502043642 zastupan po stečajnom upravitelju Stanku Makaru</w:t>
      </w:r>
      <w:r>
        <w:rPr>
          <w:rFonts w:cs="Times New Roman"/>
        </w:rPr>
        <w:t xml:space="preserve">, </w:t>
      </w:r>
      <w:r w:rsidRPr="000A68A8">
        <w:rPr>
          <w:rFonts w:cs="Times New Roman"/>
        </w:rPr>
        <w:t xml:space="preserve"> </w:t>
      </w:r>
      <w:r w:rsidR="00582AF4">
        <w:rPr>
          <w:rFonts w:cs="Times New Roman"/>
        </w:rPr>
        <w:t>24</w:t>
      </w:r>
      <w:r>
        <w:rPr>
          <w:rFonts w:cs="Times New Roman"/>
        </w:rPr>
        <w:t>. prosinca</w:t>
      </w:r>
      <w:r w:rsidRPr="000A68A8">
        <w:rPr>
          <w:rFonts w:cs="Times New Roman"/>
        </w:rPr>
        <w:t xml:space="preserve"> </w:t>
      </w:r>
      <w:r>
        <w:rPr>
          <w:rFonts w:cs="Times New Roman"/>
        </w:rPr>
        <w:t>2018</w:t>
      </w:r>
      <w:r w:rsidRPr="000A68A8">
        <w:rPr>
          <w:rFonts w:cs="Times New Roman"/>
        </w:rPr>
        <w:t>.,</w:t>
      </w:r>
    </w:p>
    <w:p w:rsidRDefault="004B7565" w:rsidP="004B7565" w:rsidR="004B756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4B7565" w:rsidP="00582AF4" w:rsidR="004B7565">
      <w:pPr>
        <w:spacing w:after="0"/>
        <w:rPr>
          <w:rFonts w:cs="Times New Roman"/>
        </w:rPr>
      </w:pPr>
    </w:p>
    <w:p w:rsidRDefault="004B7565" w:rsidP="004B7565" w:rsidR="004B7565">
      <w:pPr>
        <w:spacing w:after="0"/>
        <w:ind w:firstLine="708"/>
        <w:jc w:val="both"/>
      </w:pPr>
      <w:r>
        <w:t xml:space="preserve">1. U ovome stečajnom predmetu saziva se skupština vjerovnika kod ovoga suda u Varaždinu, B. Radića 2, soba 230/II, za  dan </w:t>
      </w:r>
      <w:r w:rsidR="00582AF4">
        <w:t>15</w:t>
      </w:r>
      <w:r>
        <w:t>. siječnja 2019. u 10:</w:t>
      </w:r>
      <w:r w:rsidR="00582AF4">
        <w:t>30</w:t>
      </w:r>
      <w:r>
        <w:t xml:space="preserve"> sati.</w:t>
      </w:r>
    </w:p>
    <w:p w:rsidRDefault="004B7565" w:rsidP="004B7565" w:rsidR="004B7565">
      <w:pPr>
        <w:spacing w:after="0"/>
      </w:pPr>
    </w:p>
    <w:p w:rsidRDefault="004B7565" w:rsidP="004B7565" w:rsidR="004B7565">
      <w:pPr>
        <w:spacing w:after="0"/>
        <w:jc w:val="both"/>
      </w:pPr>
      <w:r>
        <w:tab/>
        <w:t>2. Za skupštinu vjerovnika predlaže se sljedeći</w:t>
      </w:r>
    </w:p>
    <w:p w:rsidRDefault="004B7565" w:rsidP="004B7565" w:rsidR="004B7565">
      <w:pPr>
        <w:spacing w:after="0"/>
        <w:jc w:val="both"/>
      </w:pPr>
    </w:p>
    <w:p w:rsidRDefault="004B7565" w:rsidP="004B7565" w:rsidR="004B756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d n e v n i   r e d </w:t>
      </w:r>
    </w:p>
    <w:p w:rsidRDefault="004B7565" w:rsidP="004B7565" w:rsidR="004B7565">
      <w:pPr>
        <w:spacing w:after="0"/>
        <w:contextualSpacing/>
        <w:jc w:val="both"/>
        <w:rPr>
          <w:rFonts w:cs="Times New Roman"/>
        </w:rPr>
      </w:pPr>
    </w:p>
    <w:p w:rsidRDefault="004B7565" w:rsidP="004B7565" w:rsidR="004B7565">
      <w:pPr>
        <w:pStyle w:val="Odlomakpopisa"/>
        <w:numPr>
          <w:ilvl w:val="0"/>
          <w:numId w:val="3"/>
        </w:numPr>
      </w:pPr>
      <w:r>
        <w:t xml:space="preserve">Donošenje odluke o načinu unovčenja </w:t>
      </w:r>
      <w:r w:rsidR="00582AF4">
        <w:t>nekretnine dužnika upisane u zk. ul. 10183 k.o. Varaždin u osnivanju, čestica broj 6574/4</w:t>
      </w:r>
    </w:p>
    <w:p w:rsidRDefault="004B7565" w:rsidP="00582AF4" w:rsidR="00582AF4">
      <w:pPr>
        <w:pStyle w:val="Odlomakpopisa"/>
        <w:numPr>
          <w:ilvl w:val="0"/>
          <w:numId w:val="3"/>
        </w:numPr>
        <w:spacing w:after="0"/>
      </w:pPr>
      <w:r>
        <w:t>Razno</w:t>
      </w:r>
    </w:p>
    <w:p w:rsidRDefault="00582AF4" w:rsidP="00582AF4" w:rsidR="00582AF4" w:rsidRPr="00582AF4">
      <w:pPr>
        <w:spacing w:after="0"/>
        <w:rPr>
          <w:lang w:eastAsia="hr-HR"/>
        </w:rPr>
      </w:pPr>
    </w:p>
    <w:p w:rsidRDefault="004B7565" w:rsidP="00582AF4" w:rsidR="004B7565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4B7565" w:rsidP="004B7565" w:rsidR="004B7565">
      <w:pPr>
        <w:spacing w:after="0"/>
        <w:rPr>
          <w:b/>
        </w:rPr>
      </w:pPr>
    </w:p>
    <w:p w:rsidRDefault="004B7565" w:rsidP="004B7565" w:rsidR="004B7565">
      <w:pPr>
        <w:spacing w:after="0"/>
        <w:jc w:val="center"/>
      </w:pPr>
      <w:r>
        <w:t xml:space="preserve">U Varaždinu </w:t>
      </w:r>
      <w:r w:rsidR="00582AF4">
        <w:t>24</w:t>
      </w:r>
      <w:r>
        <w:t>. prosinca 2018.</w:t>
      </w:r>
    </w:p>
    <w:p w:rsidRDefault="004B7565" w:rsidP="004B7565" w:rsidR="004B7565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</w:t>
      </w:r>
    </w:p>
    <w:p w:rsidRDefault="004B7565" w:rsidP="004B7565" w:rsidR="004B756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</w:t>
      </w:r>
    </w:p>
    <w:p w:rsidRDefault="004B7565" w:rsidP="004B7565" w:rsidR="004B7565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4B7565" w:rsidP="005A0F9D" w:rsidR="004B756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 </w:t>
      </w:r>
    </w:p>
    <w:p w:rsidRDefault="004B7565" w:rsidP="004B7565" w:rsidR="004B7565">
      <w:pPr>
        <w:spacing w:after="0"/>
        <w:rPr>
          <w:rFonts w:cs="Times New Roman"/>
        </w:rPr>
      </w:pPr>
    </w:p>
    <w:p w:rsidRDefault="004B7565" w:rsidP="004B7565" w:rsidR="004B7565">
      <w:pPr>
        <w:spacing w:after="0"/>
        <w:rPr>
          <w:rFonts w:cs="Times New Roman"/>
        </w:rPr>
      </w:pPr>
    </w:p>
    <w:p w:rsidRDefault="004B7565" w:rsidP="004B7565" w:rsidR="004B756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B7565" w:rsidP="004B7565" w:rsidR="004B7565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4B7565" w:rsidP="004B7565" w:rsidR="004B7565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4B7565" w:rsidP="004B7565" w:rsidR="004B7565">
      <w:pPr>
        <w:spacing w:after="0"/>
        <w:jc w:val="both"/>
        <w:rPr>
          <w:rFonts w:cs="Times New Roman"/>
        </w:rPr>
      </w:pPr>
    </w:p>
    <w:p w:rsidRDefault="004B7565" w:rsidP="004B7565" w:rsidR="004B7565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4B7565" w:rsidP="004B7565" w:rsidR="004B7565">
      <w:pPr>
        <w:pStyle w:val="Odlomakpopisa"/>
        <w:numPr>
          <w:ilvl w:val="0"/>
          <w:numId w:val="2"/>
        </w:numPr>
        <w:spacing w:after="0"/>
      </w:pPr>
      <w:r>
        <w:t xml:space="preserve">stečajni upravitelj </w:t>
      </w:r>
      <w:r w:rsidR="00582AF4" w:rsidRPr="00392859">
        <w:t>Stanko Makar, Sigetec Ludbreški, A. Šenoe 6</w:t>
      </w:r>
    </w:p>
    <w:p w:rsidRDefault="004B7565" w:rsidP="004B7565" w:rsidR="004B7565" w:rsidRPr="00B81F66">
      <w:pPr>
        <w:pStyle w:val="Odlomakpopisa"/>
        <w:numPr>
          <w:ilvl w:val="0"/>
          <w:numId w:val="2"/>
        </w:numPr>
        <w:spacing w:after="0"/>
      </w:pPr>
      <w:r>
        <w:t>vjerovnici, putem e-oglasne ploče suda</w:t>
      </w:r>
    </w:p>
    <w:p w:rsidRDefault="003F3D58" w:rsidR="003F3D58"/>
    <w:sectPr w:rsidSect="00E53573" w:rsidR="003F3D58">
      <w:headerReference w:type="default" r:id="rId10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993" w:rsidR="00296993">
      <w:pPr>
        <w:spacing w:after="0"/>
      </w:pPr>
      <w:r>
        <w:separator/>
      </w:r>
    </w:p>
  </w:endnote>
  <w:endnote w:id="0" w:type="continuationSeparator">
    <w:p w:rsidRDefault="00296993" w:rsidR="0029699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993" w:rsidR="00296993">
      <w:pPr>
        <w:spacing w:after="0"/>
      </w:pPr>
      <w:r>
        <w:separator/>
      </w:r>
    </w:p>
  </w:footnote>
  <w:footnote w:id="0" w:type="continuationSeparator">
    <w:p w:rsidRDefault="00296993" w:rsidR="0029699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582AF4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0BD">
          <w:rPr>
            <w:noProof/>
          </w:rPr>
          <w:t>1</w:t>
        </w:r>
        <w:r>
          <w:fldChar w:fldCharType="end"/>
        </w:r>
      </w:p>
    </w:sdtContent>
  </w:sdt>
  <w:p w:rsidRDefault="00582AF4" w:rsidR="002042B3">
    <w:pPr>
      <w:pStyle w:val="Zaglavlje"/>
    </w:pPr>
    <w:r>
      <w:tab/>
    </w:r>
    <w:r>
      <w:tab/>
      <w:t>Poslovni broj: 4 St-</w:t>
    </w:r>
    <w:r w:rsidR="009E2928">
      <w:t>319/17-38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1BCA6FD2"/>
    <w:lvl w:tplc="F53200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05C2"/>
    <w:rsid w:val="002205C2"/>
    <w:rsid w:val="00296993"/>
    <w:rsid w:val="003F3D58"/>
    <w:rsid w:val="004B7565"/>
    <w:rsid w:val="00582AF4"/>
    <w:rsid w:val="005A0F9D"/>
    <w:rsid w:val="007800BD"/>
    <w:rsid w:val="009E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565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B756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B7565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B756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B756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4B756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4B756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4B756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4B756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4B756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B7565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B7565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4B7565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4B7565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4B7565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4B7565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4B7565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4B7565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4B7565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4B7565"/>
    <w:pPr>
      <w:spacing w:after="60"/>
    </w:pPr>
    <w:rPr>
      <w:noProof/>
      <w:sz w:val="16"/>
      <w:szCs w:val="16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B7565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B756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756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B7565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756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756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E292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92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0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0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0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0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0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565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B756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B7565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B756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B756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4B756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4B756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4B756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4B756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4B756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4B7565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B7565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4B7565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4B7565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4B7565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4B7565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4B7565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4B7565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4B7565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4B7565"/>
    <w:pPr>
      <w:spacing w:after="60"/>
    </w:pPr>
    <w:rPr>
      <w:noProof/>
      <w:sz w:val="16"/>
      <w:szCs w:val="16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B7565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B756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756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B7565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756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756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E292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E292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0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0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0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0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0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stečajnoga postupka 24.4.2017</izvorni_sadrzaj>
    <derivirana_varijabla naziv="DomainObject.Predmet.Opis_1">Zahtjev za provedbu stečajnoga postupka 24.4.2017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predst.nagodbi povjerenik Sanja Kraljek</izvorni_sadrzaj>
    <derivirana_varijabla naziv="DomainObject.Predmet.PrimjedbaSuca_1">predst.nagodbi povjerenik Sanja Kraljek</derivirana_varijabla>
  </DomainObject.Predmet.PrimjedbaSuca>
  <DomainObject.Predmet.ProtustrankaFormated>
    <izvorni_sadrzaj>  TORNADO d.o.o. za usluge zastupanog po punomoćniku Dražen Novak, direktor; Stanko Makar</izvorni_sadrzaj>
    <derivirana_varijabla naziv="DomainObject.Predmet.ProtustrankaFormated_1">  TORNADO d.o.o. za usluge zastupanog po punomoćniku Dražen Novak, direktor; Stanko Makar</derivirana_varijabla>
  </DomainObject.Predmet.ProtustrankaFormated>
  <DomainObject.Predmet.ProtustrankaFormatedOIB>
    <izvorni_sadrzaj>  TORNADO d.o.o. za usluge, OIB 44502043642 zastupanog po punomoćniku Dražen Novak, direktor; Stanko Makar</izvorni_sadrzaj>
    <derivirana_varijabla naziv="DomainObject.Predmet.ProtustrankaFormatedOIB_1">  TORNADO d.o.o. za usluge, OIB 44502043642 zastupanog po punomoćniku Dražen Novak, direktor; Stanko Makar</derivirana_varijabla>
  </DomainObject.Predmet.ProtustrankaFormatedOIB>
  <DomainObject.Predmet.ProtustrankaFormatedWithAdress>
    <izvorni_sadrzaj> TORNADO d.o.o. za usluge, Kamenički Vrhovec 38, 42250 Kamenički Vrhovec zastupanog po punomoćniku Dražen Novak, direktor; Stanko Makar</izvorni_sadrzaj>
    <derivirana_varijabla naziv="DomainObject.Predmet.ProtustrankaFormatedWithAdress_1"> TORNADO d.o.o. za usluge, Kamenički Vrhovec 38, 42250 Kamenički Vrhovec zastupanog po punomoćniku Dražen Novak, direktor; Stanko Makar</derivirana_varijabla>
  </DomainObject.Predmet.ProtustrankaFormatedWithAdress>
  <DomainObject.Predmet.ProtustrankaFormatedWithAdressOIB>
    <izvorni_sadrzaj> TORNADO d.o.o. za usluge, OIB 44502043642, Kamenički Vrhovec 38, 42250 Kamenički Vrhovec zastupanog po punomoćniku Dražen Novak, direktor; Stanko Makar</izvorni_sadrzaj>
    <derivirana_varijabla naziv="DomainObject.Predmet.ProtustrankaFormatedWithAdressOIB_1"> TORNADO d.o.o. za usluge, OIB 44502043642, Kamenički Vrhovec 38, 42250 Kamenički Vrhovec zastupanog po punomoćniku Dražen Novak, direktor; Stanko Makar</derivirana_varijabla>
  </DomainObject.Predmet.ProtustrankaFormatedWithAdressOIB>
  <DomainObject.Predmet.ProtustrankaWithAdress>
    <izvorni_sadrzaj>TORNADO d.o.o. za usluge Kamenički Vrhovec 38, 42250 Kamenički Vrhovec</izvorni_sadrzaj>
    <derivirana_varijabla naziv="DomainObject.Predmet.ProtustrankaWithAdress_1">TORNADO d.o.o. za usluge Kamenički Vrhovec 38, 42250 Kamenički Vrhovec</derivirana_varijabla>
  </DomainObject.Predmet.ProtustrankaWithAdress>
  <DomainObject.Predmet.ProtustrankaWithAdressOIB>
    <izvorni_sadrzaj>TORNADO d.o.o. za usluge, OIB 44502043642, Kamenički Vrhovec 38, 42250 Kamenički Vrhovec</izvorni_sadrzaj>
    <derivirana_varijabla naziv="DomainObject.Predmet.ProtustrankaWithAdressOIB_1">TORNADO d.o.o. za usluge, OIB 44502043642, Kamenički Vrhovec 38, 42250 Kamenički Vrhovec</derivirana_varijabla>
  </DomainObject.Predmet.ProtustrankaWithAdressOIB>
  <DomainObject.Predmet.ProtustrankaNazivFormated>
    <izvorni_sadrzaj>TORNADO d.o.o. za usluge</izvorni_sadrzaj>
    <derivirana_varijabla naziv="DomainObject.Predmet.ProtustrankaNazivFormated_1">TORNADO d.o.o. za usluge</derivirana_varijabla>
  </DomainObject.Predmet.ProtustrankaNazivFormated>
  <DomainObject.Predmet.ProtustrankaNazivFormatedOIB>
    <izvorni_sadrzaj>TORNADO d.o.o. za usluge, OIB 44502043642</izvorni_sadrzaj>
    <derivirana_varijabla naziv="DomainObject.Predmet.ProtustrankaNazivFormatedOIB_1">TORNADO d.o.o. za usluge, OIB 44502043642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Varaždinu; H-ABDUCO društvo s ograničenom odgovornošću za usluge</izvorni_sadrzaj>
    <derivirana_varijabla naziv="DomainObject.Predmet.StrankaFormated_1">  REPUBLIKA HRVATSKA MINISTARSTVO FINANCIJA zastupanog po punomoćniku Županijsko državno odvjetništvo u Varaždinu; H-ABDUCO društvo s ograničenom odgovornošću za usluge</derivirana_varijabla>
  </DomainObject.Predmet.StrankaFormated>
  <DomainObject.Predmet.StrankaFormatedOIB>
    <izvorni_sadrzaj>  REPUBLIKA HRVATSKA MINISTARSTVO FINANCIJA, OIB 18683136487 zastupanog po punomoćniku Županijsko državno odvjetništvo u Varaždinu; H-ABDUCO društvo s ograničenom odgovornošću za usluge, OIB 13667298928</izvorni_sadrzaj>
    <derivirana_varijabla naziv="DomainObject.Predmet.StrankaFormatedOIB_1">  REPUBLIKA HRVATSKA MINISTARSTVO FINANCIJA, OIB 18683136487 zastupanog po punomoćniku Županijsko državno odvjetništvo u Varaždinu; H-ABDUCO društvo s ograničenom odgovornošću za usluge, OIB 13667298928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Varaždinu; H-ABDUCO društvo s ograničenom odgovornošću za usluge, Slavonska avenija 6A, 10000 Zagreb</izvorni_sadrzaj>
    <derivirana_varijabla naziv="DomainObject.Predmet.StrankaFormatedWithAdress_1"> REPUBLIKA HRVATSKA MINISTARSTVO FINANCIJA, Katančićeva 5, 10000 Zagreb zastupanog po punomoćniku Županijsko državno odvjetništvo u Varaždinu; H-ABDUCO društvo s ograničenom odgovornošću za usluge, Slavonska avenija 6A, 10000 Zagreb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Varaždinu; H-ABDUCO društvo s ograničenom odgovornošću za usluge, OIB 13667298928, Slavonska avenija 6A, 10000 Zagreb</izvorni_sadrzaj>
    <derivirana_varijabla naziv="DomainObject.Predmet.StrankaFormatedWithAdressOIB_1"> REPUBLIKA HRVATSKA MINISTARSTVO FINANCIJA, OIB 18683136487, Katančićeva 5, 10000 Zagreb zastupanog po punomoćniku Županijsko državno odvjetništvo u Varaždinu; H-ABDUCO društvo s ograničenom odgovornošću za usluge, OIB 13667298928, Slavonska avenija 6A, 10000 Zagreb</derivirana_varijabla>
  </DomainObject.Predmet.StrankaFormatedWithAdressOIB>
  <DomainObject.Predmet.StrankaWithAdress>
    <izvorni_sadrzaj>REPUBLIKA HRVATSKA MINISTARSTVO FINANCIJA Katančićeva 5,10000 Zagreb,H-ABDUCO društvo s ograničenom odgovornošću za usluge Slavonska avenija 6A,10000 Zagreb</izvorni_sadrzaj>
    <derivirana_varijabla naziv="DomainObject.Predmet.StrankaWithAdress_1">REPUBLIKA HRVATSKA MINISTARSTVO FINANCIJA Katančićeva 5,10000 Zagreb,H-ABDUCO društvo s ograničenom odgovornošću za usluge Slavonska avenija 6A,10000 Zagreb</derivirana_varijabla>
  </DomainObject.Predmet.StrankaWithAdress>
  <DomainObject.Predmet.StrankaWithAdressOIB>
    <izvorni_sadrzaj>REPUBLIKA HRVATSKA MINISTARSTVO FINANCIJA, OIB 18683136487, Katančićeva 5,10000 Zagreb,H-ABDUCO društvo s ograničenom odgovornošću za usluge, OIB 13667298928, Slavonska avenija 6A,10000 Zagreb</izvorni_sadrzaj>
    <derivirana_varijabla naziv="DomainObject.Predmet.StrankaWithAdressOIB_1">REPUBLIKA HRVATSKA MINISTARSTVO FINANCIJA, OIB 18683136487, Katančićeva 5,10000 Zagreb,H-ABDUCO društvo s ograničenom odgovornošću za usluge, OIB 13667298928, Slavonska avenija 6A,10000 Zagreb</derivirana_varijabla>
  </DomainObject.Predmet.StrankaWithAdressOIB>
  <DomainObject.Predmet.StrankaNazivFormated>
    <izvorni_sadrzaj>REPUBLIKA HRVATSKA MINISTARSTVO FINANCIJA,H-ABDUCO društvo s ograničenom odgovornošću za usluge</izvorni_sadrzaj>
    <derivirana_varijabla naziv="DomainObject.Predmet.StrankaNazivFormated_1">REPUBLIKA HRVATSKA MINISTARSTVO FINANCIJA,H-ABDUCO društvo s ograničenom odgovornošću za usluge</derivirana_varijabla>
  </DomainObject.Predmet.StrankaNazivFormated>
  <DomainObject.Predmet.StrankaNazivFormatedOIB>
    <izvorni_sadrzaj>REPUBLIKA HRVATSKA MINISTARSTVO FINANCIJA, OIB 18683136487,H-ABDUCO društvo s ograničenom odgovornošću za usluge, OIB 13667298928</izvorni_sadrzaj>
    <derivirana_varijabla naziv="DomainObject.Predmet.StrankaNazivFormatedOIB_1">REPUBLIKA HRVATSKA MINISTARSTVO FINANCIJA, OIB 18683136487,H-ABDUCO društvo s ograničenom odgovornošću za usluge, OIB 13667298928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1505164.35</izvorni_sadrzaj>
    <derivirana_varijabla naziv="DomainObject.Predmet.TrenutnaVrijednost_1">1505164.35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  <item>H-ABDUCO društvo s ograničenom odgovornošću za usluge</item>
    </izvorni_sadrzaj>
    <derivirana_varijabla naziv="DomainObject.Predmet.StrankaListFormated_1">
      <item>REPUBLIKA HRVATSKA MINISTARSTVO FINANCIJA zastupanog po punomoćniku Županijsko državno odvjetništvo u Varaždinu</item>
      <item>H-ABDUCO društvo s ograničenom odgovornošću za usluge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  <item>H-ABDUCO društvo s ograničenom odgovornošću za usluge, OIB 13667298928</item>
    </izvorni_sadrzaj>
    <derivirana_varijabla naziv="DomainObject.Predmet.StrankaListFormatedOIB_1">
      <item>REPUBLIKA HRVATSKA MINISTARSTVO FINANCIJA, OIB 18683136487 zastupanog po punomoćniku Županijsko državno odvjetništvo u Varaždinu</item>
      <item>H-ABDUCO društvo s ograničenom odgovornošću za usluge, OIB 13667298928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  <item>H-ABDUCO društvo s ograničenom odgovornošću za usluge, Slavonska avenija 6A, 10000 Zagreb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  <item>H-ABDUCO društvo s ograničenom odgovornošću za usluge, OIB 13667298928, Slavonska avenija 6A, 10000 Zagreb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REPUBLIKA HRVATSKA MINISTARSTVO FINANCIJA</item>
      <item>H-ABDUCO društvo s ograničenom odgovornošću za usluge</item>
    </izvorni_sadrzaj>
    <derivirana_varijabla naziv="DomainObject.Predmet.StrankaListNazivFormated_1">
      <item>REPUBLIKA HRVATSKA MINISTARSTVO FINANCIJA</item>
      <item>H-ABDUCO društvo s ograničenom odgovornošću za usluge</item>
    </derivirana_varijabla>
  </DomainObject.Predmet.StrankaListNazivFormated>
  <DomainObject.Predmet.StrankaListNazivFormatedOIB>
    <izvorni_sadrzaj>
      <item>REPUBLIKA HRVATSKA MINISTARSTVO FINANCIJA, OIB 18683136487</item>
      <item>H-ABDUCO društvo s ograničenom odgovornošću za usluge, OIB 13667298928</item>
    </izvorni_sadrzaj>
    <derivirana_varijabla naziv="DomainObject.Predmet.StrankaListNazivFormatedOIB_1">
      <item>REPUBLIKA HRVATSKA MINISTARSTVO FINANCIJA,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TORNADO d.o.o. za usluge zastupanog po punomoćniku Dražen Novak, direktor; Stanko Makar</item>
    </izvorni_sadrzaj>
    <derivirana_varijabla naziv="DomainObject.Predmet.ProtuStrankaListFormated_1">
      <item>TORNADO d.o.o. za usluge zastupanog po punomoćniku Dražen Novak, direktor; Stanko Makar</item>
    </derivirana_varijabla>
  </DomainObject.Predmet.ProtuStrankaListFormated>
  <DomainObject.Predmet.ProtuStrankaListFormatedOIB>
    <izvorni_sadrzaj>
      <item>TORNADO d.o.o. za usluge, OIB 44502043642 zastupanog po punomoćniku Dražen Novak, direktor; Stanko Makar</item>
    </izvorni_sadrzaj>
    <derivirana_varijabla naziv="DomainObject.Predmet.ProtuStrankaListFormatedOIB_1">
      <item>TORNADO d.o.o. za usluge, OIB 44502043642 zastupanog po punomoćniku Dražen Novak, direktor; Stanko Makar</item>
    </derivirana_varijabla>
  </DomainObject.Predmet.ProtuStrankaListFormatedOIB>
  <DomainObject.Predmet.ProtuStrankaListFormatedWithAdress>
    <izvorni_sadrzaj>
      <item>TORNADO d.o.o. za usluge, Kamenički Vrhovec 38, 42250 Kamenički Vrhovec zastupanog po punomoćniku Dražen Novak, direktor; Stanko Makar</item>
    </izvorni_sadrzaj>
    <derivirana_varijabla naziv="DomainObject.Predmet.ProtuStrankaListFormatedWithAdress_1">
      <item>TORNADO d.o.o. za usluge, Kamenički Vrhovec 38, 42250 Kamenički Vrhovec zastupanog po punomoćniku Dražen Novak, direktor; Stanko Makar</item>
    </derivirana_varijabla>
  </DomainObject.Predmet.ProtuStrankaListFormatedWithAdress>
  <DomainObject.Predmet.ProtuStrankaListFormatedWithAdressOIB>
    <izvorni_sadrzaj>
      <item>TORNADO d.o.o. za usluge, OIB 44502043642, Kamenički Vrhovec 38, 42250 Kamenički Vrhovec zastupanog po punomoćniku Dražen Novak, direktor; Stanko Makar</item>
    </izvorni_sadrzaj>
    <derivirana_varijabla naziv="DomainObject.Predmet.ProtuStrankaListFormatedWithAdressOIB_1">
      <item>TORNADO d.o.o. za usluge, OIB 44502043642, Kamenički Vrhovec 38, 42250 Kamenički Vrhovec zastupanog po punomoćniku Dražen Novak, direktor; Stanko Makar</item>
    </derivirana_varijabla>
  </DomainObject.Predmet.ProtuStrankaListFormatedWithAdressOIB>
  <DomainObject.Predmet.ProtuStrankaListNazivFormated>
    <izvorni_sadrzaj>
      <item>TORNADO d.o.o. za usluge</item>
    </izvorni_sadrzaj>
    <derivirana_varijabla naziv="DomainObject.Predmet.ProtuStrankaListNazivFormated_1">
      <item>TORNADO d.o.o. za usluge</item>
    </derivirana_varijabla>
  </DomainObject.Predmet.ProtuStrankaListNazivFormated>
  <DomainObject.Predmet.ProtuStrankaListNazivFormatedOIB>
    <izvorni_sadrzaj>
      <item>TORNADO d.o.o. za usluge, OIB 44502043642</item>
    </izvorni_sadrzaj>
    <derivirana_varijabla naziv="DomainObject.Predmet.ProtuStrankaListNazivFormatedOIB_1">
      <item>TORNADO d.o.o. za usluge, OIB 44502043642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Dražen Novak, direktor punomoćnik sudionika u postupku TORNADO d.o.o. za usluge</item>
      <item>Stanko Makar punomoćnik sudionika u postupku TORNADO d.o.o. za usluge</item>
      <item>ODVJETNIČKO DRUŠTVO Sevšek &amp; partneri d.o.o.</item>
      <item>UNIQA osiguranje d.d.</item>
      <item>Addiko Bank d.d.</item>
    </izvorni_sadrzaj>
    <derivirana_varijabla naziv="DomainObject.Predmet.OstaliListFormated_1">
      <item>Županijsko državno odvjetništvo u Varaždinu punomoćnik sudionika u postupku REPUBLIKA HRVATSKA MINISTARSTVO FINANCIJA</item>
      <item>Dražen Novak, direktor punomoćnik sudionika u postupku TORNADO d.o.o. za usluge</item>
      <item>Stanko Makar punomoćnik sudionika u postupku TORNADO d.o.o. za usluge</item>
      <item>ODVJETNIČKO DRUŠTVO Sevšek &amp; partneri d.o.o.</item>
      <item>UNIQA osiguranje d.d.</item>
      <item>Addiko Bank d.d.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Dražen Novak, direktor, OIB 92100423094 punomoćnik sudionika u postupku TORNADO d.o.o. za usluge</item>
      <item>Stanko Makar, OIB 49218337993 punomoćnik sudionika u postupku TORNADO d.o.o. za usluge</item>
      <item>ODVJETNIČKO DRUŠTVO Sevšek &amp; partneri d.o.o.</item>
      <item>UNIQA osiguranje d.d., OIB 75665455333</item>
      <item>Addiko Bank d.d.</item>
    </izvorni_sadrzaj>
    <derivirana_varijabla naziv="DomainObject.Predmet.OstaliListFormatedOIB_1">
      <item>Županijsko državno odvjetništvo u Varaždinu punomoćnik sudionika u postupku REPUBLIKA HRVATSKA MINISTARSTVO FINANCIJA</item>
      <item>Dražen Novak, direktor, OIB 92100423094 punomoćnik sudionika u postupku TORNADO d.o.o. za usluge</item>
      <item>Stanko Makar, OIB 49218337993 punomoćnik sudionika u postupku TORNADO d.o.o. za usluge</item>
      <item>ODVJETNIČKO DRUŠTVO Sevšek &amp; partneri d.o.o.</item>
      <item>UNIQA osiguranje d.d., OIB 75665455333</item>
      <item>Addiko Bank d.d.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Dražen Novak, direktor, Kamenički Vrhovec 38a, 42250 Kamenički Vrhovec punomoćnik sudionika u postupku TORNADO d.o.o. za usluge</item>
      <item>Stanko Makar, Augusta Šenoe 6, 42230 Sigetec Ludbreški punomoćnik sudionika u postupku TORNADO d.o.o. za usluge</item>
      <item>ODVJETNIČKO DRUŠTVO Sevšek &amp; partneri d.o.o., Kratka 4/I, 42000 Varaždin</item>
      <item>UNIQA osiguranje d.d., Planinska 13 A, 10000 Zagreb</item>
      <item>Addiko Bank d.d., Slavonska avenija 6, 10000 Zagreb</item>
    </izvorni_sadrzaj>
    <derivirana_varijabla naziv="DomainObject.Predmet.OstaliListFormatedWithAdress_1">
      <item>Županijsko državno odvjetništvo u Varaždinu punomoćnik sudionika u postupku REPUBLIKA HRVATSKA MINISTARSTVO FINANCIJA</item>
      <item>Dražen Novak, direktor, Kamenički Vrhovec 38a, 42250 Kamenički Vrhovec punomoćnik sudionika u postupku TORNADO d.o.o. za usluge</item>
      <item>Stanko Makar, Augusta Šenoe 6, 42230 Sigetec Ludbreški punomoćnik sudionika u postupku TORNADO d.o.o. za usluge</item>
      <item>ODVJETNIČKO DRUŠTVO Sevšek &amp; partneri d.o.o., Kratka 4/I, 42000 Varaždin</item>
      <item>UNIQA osiguranje d.d., Planinska 13 A, 10000 Zagreb</item>
      <item>Addiko Bank d.d., Slavonska avenija 6, 10000 Zagreb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Dražen Novak, direktor, OIB 92100423094, Kamenički Vrhovec 38a, 42250 Kamenički Vrhovec punomoćnik sudionika u postupku TORNADO d.o.o. za usluge</item>
      <item>Stanko Makar, OIB 49218337993, Augusta Šenoe 6, 42230 Sigetec Ludbreški punomoćnik sudionika u postupku TORNADO d.o.o. za usluge</item>
      <item>ODVJETNIČKO DRUŠTVO Sevšek &amp; partneri d.o.o., Kratka 4/I, 42000 Varaždin</item>
      <item>UNIQA osiguranje d.d., OIB 75665455333, Planinska 13 A, 10000 Zagreb</item>
      <item>Addiko Bank d.d., Slavonska avenija 6, 10000 Zagreb</item>
    </izvorni_sadrzaj>
    <derivirana_varijabla naziv="DomainObject.Predmet.OstaliListFormatedWithAdressOIB_1">
      <item>Županijsko državno odvjetništvo u Varaždinu punomoćnik sudionika u postupku REPUBLIKA HRVATSKA MINISTARSTVO FINANCIJA</item>
      <item>Dražen Novak, direktor, OIB 92100423094, Kamenički Vrhovec 38a, 42250 Kamenički Vrhovec punomoćnik sudionika u postupku TORNADO d.o.o. za usluge</item>
      <item>Stanko Makar, OIB 49218337993, Augusta Šenoe 6, 42230 Sigetec Ludbreški punomoćnik sudionika u postupku TORNADO d.o.o. za usluge</item>
      <item>ODVJETNIČKO DRUŠTVO Sevšek &amp; partneri d.o.o., Kratka 4/I, 42000 Varaždin</item>
      <item>UNIQA osiguranje d.d., OIB 75665455333, Planinska 13 A, 10000 Zagreb</item>
      <item>Addiko Bank d.d., Slavonska avenija 6, 10000 Zagreb</item>
    </derivirana_varijabla>
  </DomainObject.Predmet.OstaliListFormatedWithAdressOIB>
  <DomainObject.Predmet.OstaliListNazivFormated>
    <izvorni_sadrzaj>
      <item>Županijsko državno odvjetništvo u Varaždinu</item>
      <item>Dražen Novak, direktor</item>
      <item>Stanko Makar</item>
      <item>ODVJETNIČKO DRUŠTVO Sevšek &amp; partneri d.o.o.</item>
      <item>UNIQA osiguranje d.d.</item>
      <item>Addiko Bank d.d.</item>
    </izvorni_sadrzaj>
    <derivirana_varijabla naziv="DomainObject.Predmet.OstaliListNazivFormated_1">
      <item>Županijsko državno odvjetništvo u Varaždinu</item>
      <item>Dražen Novak, direktor</item>
      <item>Stanko Makar</item>
      <item>ODVJETNIČKO DRUŠTVO Sevšek &amp; partneri d.o.o.</item>
      <item>UNIQA osiguranje d.d.</item>
      <item>Addiko Bank d.d.</item>
    </derivirana_varijabla>
  </DomainObject.Predmet.OstaliListNazivFormated>
  <DomainObject.Predmet.OstaliListNazivFormatedOIB>
    <izvorni_sadrzaj>
      <item>Županijsko državno odvjetništvo u Varaždinu</item>
      <item>Dražen Novak, direktor, OIB 92100423094</item>
      <item>Stanko Makar, OIB 49218337993</item>
      <item>ODVJETNIČKO DRUŠTVO Sevšek &amp; partneri d.o.o.</item>
      <item>UNIQA osiguranje d.d., OIB 75665455333</item>
      <item>Addiko Bank d.d.</item>
    </izvorni_sadrzaj>
    <derivirana_varijabla naziv="DomainObject.Predmet.OstaliListNazivFormatedOIB_1">
      <item>Županijsko državno odvjetništvo u Varaždinu</item>
      <item>Dražen Novak, direktor, OIB 92100423094</item>
      <item>Stanko Makar, OIB 49218337993</item>
      <item>ODVJETNIČKO DRUŠTVO Sevšek &amp; partneri d.o.o.</item>
      <item>UNIQA osiguranje d.d., OIB 75665455333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TORNADO d.o.o. za usluge</izvorni_sadrzaj>
    <derivirana_varijabla naziv="DomainObject.Predmet.ProtustrankaIDrugi_1">TORNADO d.o.o. za usluge</derivirana_varijabla>
  </DomainObject.Predmet.ProtustrankaIDrugi>
  <DomainObject.Predmet.StrankaIDrugiAdressOIB>
    <izvorni_sadrzaj>REPUBLIKA HRVATSKA MINISTARSTVO FINANCIJA, OIB 18683136487, Katančićeva 5, 10000 Zagreb i dr.</izvorni_sadrzaj>
    <derivirana_varijabla naziv="DomainObject.Predmet.StrankaIDrugiAdressOIB_1">REPUBLIKA HRVATSKA MINISTARSTVO FINANCIJA, OIB 18683136487, Katančićeva 5, 10000 Zagreb i dr.</derivirana_varijabla>
  </DomainObject.Predmet.StrankaIDrugiAdressOIB>
  <DomainObject.Predmet.ProtustrankaIDrugiAdressOIB>
    <izvorni_sadrzaj>TORNADO d.o.o. za usluge, OIB 44502043642, Kamenički Vrhovec 38, 42250 Kamenički Vrhovec</izvorni_sadrzaj>
    <derivirana_varijabla naziv="DomainObject.Predmet.ProtustrankaIDrugiAdressOIB_1">TORNADO d.o.o. za usluge, OIB 44502043642, Kamenički Vrhovec 38, 42250 Kamenički Vrhovec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d.o.o. za usluge</item>
      <item>REPUBLIKA HRVATSKA MINISTARSTVO FINANCIJA</item>
      <item>Županijsko državno odvjetništvo u Varaždinu</item>
      <item>H-ABDUCO društvo s ograničenom odgovornošću za usluge</item>
      <item>Dražen Novak, direktor</item>
      <item>Stanko Makar</item>
      <item>ODVJETNIČKO DRUŠTVO Sevšek &amp; partneri d.o.o.</item>
      <item>UNIQA osiguranje d.d.</item>
      <item>Addiko Bank d.d.</item>
    </izvorni_sadrzaj>
    <derivirana_varijabla naziv="DomainObject.Predmet.SudioniciListNaziv_1">
      <item>TORNADO d.o.o. za usluge</item>
      <item>REPUBLIKA HRVATSKA MINISTARSTVO FINANCIJA</item>
      <item>Županijsko državno odvjetništvo u Varaždinu</item>
      <item>H-ABDUCO društvo s ograničenom odgovornošću za usluge</item>
      <item>Dražen Novak, direktor</item>
      <item>Stanko Makar</item>
      <item>ODVJETNIČKO DRUŠTVO Sevšek &amp; partneri d.o.o.</item>
      <item>UNIQA osiguranje d.d.</item>
      <item>Addiko Bank d.d.</item>
    </derivirana_varijabla>
  </DomainObject.Predmet.SudioniciListNaziv>
  <DomainObject.Predmet.SudioniciListAdressOIB>
    <izvorni_sadrzaj>
      <item>TORNADO d.o.o. za usluge, OIB 44502043642, Kamenički Vrhovec 38,42250 Kamenički Vrhovec</item>
      <item>REPUBLIKA HRVATSKA MINISTARSTVO FINANCIJA, OIB 18683136487, Katančićeva 5,10000 Zagreb</item>
      <item>Županijsko državno odvjetništvo u Varaždinu</item>
      <item>H-ABDUCO društvo s ograničenom odgovornošću za usluge, OIB 13667298928, Slavonska avenija 6A,10000 Zagreb</item>
      <item>Dražen Novak, direktor, OIB 92100423094, Kamenički Vrhovec 38a,42250 Kamenički Vrhovec</item>
      <item>Stanko Makar, OIB 49218337993, Augusta Šenoe 6,42230 Sigetec Ludbreški</item>
      <item>ODVJETNIČKO DRUŠTVO Sevšek &amp; partneri d.o.o., Kratka 4/I,42000 Varaždin</item>
      <item>UNIQA osiguranje d.d., OIB 75665455333, Planinska 13 A,10000 Zagreb</item>
      <item>Addiko Bank d.d., Slavonska avenija 6,10000 Zagreb</item>
    </izvorni_sadrzaj>
    <derivirana_varijabla naziv="DomainObject.Predmet.SudioniciListAdressOIB_1">
      <item>TORNADO d.o.o. za usluge, OIB 44502043642, Kamenički Vrhovec 38,42250 Kamenički Vrhovec</item>
      <item>REPUBLIKA HRVATSKA MINISTARSTVO FINANCIJA, OIB 18683136487, Katančićeva 5,10000 Zagreb</item>
      <item>Županijsko državno odvjetništvo u Varaždinu</item>
      <item>H-ABDUCO društvo s ograničenom odgovornošću za usluge, OIB 13667298928, Slavonska avenija 6A,10000 Zagreb</item>
      <item>Dražen Novak, direktor, OIB 92100423094, Kamenički Vrhovec 38a,42250 Kamenički Vrhovec</item>
      <item>Stanko Makar, OIB 49218337993, Augusta Šenoe 6,42230 Sigetec Ludbreški</item>
      <item>ODVJETNIČKO DRUŠTVO Sevšek &amp; partneri d.o.o., Kratka 4/I,42000 Varaždin</item>
      <item>UNIQA osiguranje d.d., OIB 75665455333, Planinska 13 A,10000 Zagreb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44502043642</item>
      <item>, OIB 18683136487</item>
      <item>, OIB null</item>
      <item>, OIB 13667298928</item>
      <item>, OIB 92100423094</item>
      <item>, OIB 49218337993</item>
      <item>, OIB null</item>
      <item>, OIB 75665455333</item>
      <item>, OIB null</item>
    </izvorni_sadrzaj>
    <derivirana_varijabla naziv="DomainObject.Predmet.SudioniciListNazivOIB_1">
      <item>, OIB 44502043642</item>
      <item>, OIB 18683136487</item>
      <item>, OIB null</item>
      <item>, OIB 13667298928</item>
      <item>, OIB 92100423094</item>
      <item>, OIB 49218337993</item>
      <item>, OIB null</item>
      <item>, OIB 75665455333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St-319/2017-33</izvorni_sadrzaj>
    <derivirana_varijabla naziv="DomainObject.PredzadnjaOdlukaIzPredmeta.Oznaka_1">St-319/2017-33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911</properties:Characters>
  <properties:Lines>44</properties:Lines>
  <properties:Paragraphs>21</properties:Paragraphs>
  <properties:TotalTime>6</properties:TotalTime>
  <properties:ScaleCrop>false</properties:ScaleCrop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2018-12-24T10:43:00Z</dcterms:created>
  <dc:creator>Tihana Martinez</dc:creator>
  <dc:description/>
  <cp:keywords/>
  <cp:lastModifiedBy>Tihana Martinez</cp:lastModifiedBy>
  <cp:lastPrinted>2018-12-24T10:59:00Z</cp:lastPrinted>
  <dcterms:modified xmlns:xsi="http://www.w3.org/2001/XMLSchema-instance" xsi:type="dcterms:W3CDTF">2018-12-24T11:00:00Z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(St-319-17-38 Rješenje-POZIV NA ROČIŠTE SKUPŠTINE VJEROVNIKA ZA 15.1.19..docx)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