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7517" w14:paraId="38a7517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7C5F7E">
        <w:rPr>
          <w:szCs w:val="24"/>
          <w:lang w:val="hr-HR"/>
        </w:rPr>
        <w:t>702</w:t>
      </w:r>
      <w:r>
        <w:rPr>
          <w:szCs w:val="24"/>
          <w:lang w:val="hr-HR"/>
        </w:rPr>
        <w:t>/2016-</w:t>
      </w:r>
      <w:r w:rsidR="007C5F7E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dužnikom </w:t>
      </w:r>
      <w:r w:rsidR="00B6564A">
        <w:rPr>
          <w:lang w:val="hr-HR"/>
        </w:rPr>
        <w:t xml:space="preserve">LAB ELEKTROMONTAŽA društvo s ograničenom odgovornošću za trgovinu i usluge, Zagreb, </w:t>
      </w:r>
      <w:proofErr w:type="spellStart"/>
      <w:r w:rsidR="00B6564A">
        <w:rPr>
          <w:lang w:val="hr-HR"/>
        </w:rPr>
        <w:t>Dvorničićeva</w:t>
      </w:r>
      <w:proofErr w:type="spellEnd"/>
      <w:r w:rsidR="00B6564A">
        <w:rPr>
          <w:lang w:val="hr-HR"/>
        </w:rPr>
        <w:t xml:space="preserve"> 31, </w:t>
      </w:r>
      <w:r w:rsidR="00B6564A" w:rsidRPr="000664E3">
        <w:rPr>
          <w:lang w:val="hr-HR"/>
        </w:rPr>
        <w:t>MB</w:t>
      </w:r>
      <w:r w:rsidR="00B6564A">
        <w:rPr>
          <w:lang w:val="hr-HR"/>
        </w:rPr>
        <w:t>S: 080810536, OIB: 25878222343</w:t>
      </w:r>
      <w:r>
        <w:rPr>
          <w:lang w:val="hr-HR"/>
        </w:rPr>
        <w:t>, dana 0</w:t>
      </w:r>
      <w:r w:rsidR="00C571FF">
        <w:rPr>
          <w:lang w:val="hr-HR"/>
        </w:rPr>
        <w:t>9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B6564A">
        <w:rPr>
          <w:lang w:val="hr-HR"/>
        </w:rPr>
        <w:t xml:space="preserve">LAB ELEKTROMONTAŽA društvo s ograničenom odgovornošću za trgovinu i usluge, Zagreb, </w:t>
      </w:r>
      <w:proofErr w:type="spellStart"/>
      <w:r w:rsidR="00B6564A">
        <w:rPr>
          <w:lang w:val="hr-HR"/>
        </w:rPr>
        <w:t>Dvorničićeva</w:t>
      </w:r>
      <w:proofErr w:type="spellEnd"/>
      <w:r w:rsidR="00B6564A">
        <w:rPr>
          <w:lang w:val="hr-HR"/>
        </w:rPr>
        <w:t xml:space="preserve"> 31, </w:t>
      </w:r>
      <w:r w:rsidR="00B6564A" w:rsidRPr="000664E3">
        <w:rPr>
          <w:lang w:val="hr-HR"/>
        </w:rPr>
        <w:t>MB</w:t>
      </w:r>
      <w:r w:rsidR="00B6564A">
        <w:rPr>
          <w:lang w:val="hr-HR"/>
        </w:rPr>
        <w:t>S: 080810536, OIB: 25878222343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3D79F5">
        <w:rPr>
          <w:szCs w:val="24"/>
          <w:lang w:val="hr-HR"/>
        </w:rPr>
        <w:t xml:space="preserve">IVANA BREBRIĆ, Zagreb, </w:t>
      </w:r>
      <w:proofErr w:type="spellStart"/>
      <w:r w:rsidR="003D79F5">
        <w:rPr>
          <w:szCs w:val="24"/>
          <w:lang w:val="hr-HR"/>
        </w:rPr>
        <w:t>Palinovečka</w:t>
      </w:r>
      <w:proofErr w:type="spellEnd"/>
      <w:r w:rsidR="003D79F5">
        <w:rPr>
          <w:szCs w:val="24"/>
          <w:lang w:val="hr-HR"/>
        </w:rPr>
        <w:t xml:space="preserve"> 19P, OIB:</w:t>
      </w:r>
      <w:r w:rsidR="003D79F5" w:rsidRPr="004B4BC0">
        <w:rPr>
          <w:lang w:val="hr-HR"/>
        </w:rPr>
        <w:t xml:space="preserve"> </w:t>
      </w:r>
      <w:r w:rsidR="003D79F5">
        <w:rPr>
          <w:lang w:val="hr-HR"/>
        </w:rPr>
        <w:t>01354117686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B6564A">
        <w:rPr>
          <w:lang w:val="hr-HR"/>
        </w:rPr>
        <w:t xml:space="preserve">LAB ELEKTROMONTAŽA društvo s ograničenom odgovornošću za trgovinu i usluge, Zagreb, </w:t>
      </w:r>
      <w:proofErr w:type="spellStart"/>
      <w:r w:rsidR="00B6564A">
        <w:rPr>
          <w:lang w:val="hr-HR"/>
        </w:rPr>
        <w:t>Dvorničićeva</w:t>
      </w:r>
      <w:proofErr w:type="spellEnd"/>
      <w:r w:rsidR="00B6564A">
        <w:rPr>
          <w:lang w:val="hr-HR"/>
        </w:rPr>
        <w:t xml:space="preserve"> 31, </w:t>
      </w:r>
      <w:r w:rsidR="00B6564A" w:rsidRPr="000664E3">
        <w:rPr>
          <w:lang w:val="hr-HR"/>
        </w:rPr>
        <w:t>MB</w:t>
      </w:r>
      <w:r w:rsidR="00B6564A">
        <w:rPr>
          <w:lang w:val="hr-HR"/>
        </w:rPr>
        <w:t>S: 080810536, OIB: 25878222343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>e otvoren i zaključen s danom 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B6564A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681190">
        <w:rPr>
          <w:szCs w:val="24"/>
          <w:lang w:val="hr-HR"/>
        </w:rPr>
        <w:t>70</w:t>
      </w:r>
      <w:r w:rsidR="007C5F7E">
        <w:rPr>
          <w:szCs w:val="24"/>
          <w:lang w:val="hr-HR"/>
        </w:rPr>
        <w:t>2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D2D39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FD04B9" w:rsidP="00FD04B9" w:rsidR="00FD04B9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Bjelovaru, 09. kolovoza  2016. godine.</w:t>
      </w:r>
    </w:p>
    <w:p w:rsidRDefault="00FD04B9" w:rsidP="00FD04B9" w:rsidR="00FD04B9">
      <w:pPr>
        <w:jc w:val="both"/>
        <w:rPr>
          <w:szCs w:val="24"/>
          <w:lang w:val="hr-HR"/>
        </w:rPr>
      </w:pPr>
    </w:p>
    <w:p w:rsidRDefault="00FD04B9" w:rsidP="00FD04B9" w:rsidR="00FD04B9">
      <w:pPr>
        <w:rPr>
          <w:szCs w:val="24"/>
          <w:lang w:val="hr-HR"/>
        </w:rPr>
      </w:pPr>
    </w:p>
    <w:p w:rsidRDefault="00FD04B9" w:rsidP="00FD04B9" w:rsidR="00FD04B9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FD04B9" w:rsidP="00FD04B9" w:rsidR="00FD04B9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FD04B9" w:rsidP="00FD04B9" w:rsidR="00FD04B9">
      <w:pPr>
        <w:ind w:firstLine="4111"/>
        <w:jc w:val="both"/>
        <w:rPr>
          <w:szCs w:val="24"/>
          <w:lang w:val="hr-HR"/>
        </w:rPr>
      </w:pPr>
    </w:p>
    <w:p w:rsidRDefault="00FD04B9" w:rsidP="00FD04B9" w:rsidR="00FD04B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FD04B9" w:rsidP="00FD04B9" w:rsidR="00FD04B9">
      <w:pPr>
        <w:jc w:val="both"/>
        <w:rPr>
          <w:szCs w:val="24"/>
          <w:lang w:val="hr-HR"/>
        </w:rPr>
      </w:pPr>
    </w:p>
    <w:p w:rsidRDefault="00FD04B9" w:rsidP="00FD04B9" w:rsidR="00FD04B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FD04B9" w:rsidP="00FD04B9" w:rsidR="00FD04B9">
      <w:pPr>
        <w:jc w:val="both"/>
        <w:rPr>
          <w:szCs w:val="24"/>
          <w:lang w:val="hr-HR"/>
        </w:rPr>
      </w:pPr>
    </w:p>
    <w:p w:rsidRDefault="00FD04B9" w:rsidP="00FD04B9" w:rsidR="00FD04B9">
      <w:pPr>
        <w:jc w:val="both"/>
        <w:rPr>
          <w:szCs w:val="24"/>
          <w:lang w:val="hr-HR"/>
        </w:rPr>
      </w:pPr>
    </w:p>
    <w:p w:rsidRDefault="00FD04B9" w:rsidP="00FD04B9" w:rsidR="00FD04B9">
      <w:pPr>
        <w:jc w:val="both"/>
        <w:rPr>
          <w:szCs w:val="24"/>
          <w:lang w:val="hr-HR"/>
        </w:rPr>
      </w:pPr>
    </w:p>
    <w:p w:rsidRDefault="00FD04B9" w:rsidP="00FD04B9" w:rsidR="00FD04B9">
      <w:pPr>
        <w:jc w:val="both"/>
        <w:rPr>
          <w:szCs w:val="24"/>
          <w:lang w:val="hr-HR"/>
        </w:rPr>
      </w:pPr>
    </w:p>
    <w:p w:rsidRDefault="00FD04B9" w:rsidP="00FD04B9" w:rsidR="00FD04B9">
      <w:pPr>
        <w:jc w:val="both"/>
        <w:rPr>
          <w:szCs w:val="24"/>
          <w:lang w:val="hr-HR"/>
        </w:rPr>
      </w:pPr>
    </w:p>
    <w:p w:rsidRDefault="00FD04B9" w:rsidP="00FD04B9" w:rsidR="00FD04B9">
      <w:pPr>
        <w:jc w:val="both"/>
        <w:rPr>
          <w:szCs w:val="24"/>
          <w:lang w:val="hr-HR"/>
        </w:rPr>
      </w:pPr>
    </w:p>
    <w:p w:rsidRDefault="00FD04B9" w:rsidP="00FD04B9" w:rsidR="00FD04B9">
      <w:pPr>
        <w:jc w:val="both"/>
        <w:rPr>
          <w:szCs w:val="24"/>
          <w:lang w:val="hr-HR"/>
        </w:rPr>
      </w:pPr>
    </w:p>
    <w:p w:rsidRDefault="00FD04B9" w:rsidP="00FD04B9" w:rsidR="00FD04B9">
      <w:pPr>
        <w:jc w:val="both"/>
        <w:rPr>
          <w:szCs w:val="24"/>
          <w:lang w:val="hr-HR"/>
        </w:rPr>
      </w:pPr>
    </w:p>
    <w:p w:rsidRDefault="00FD04B9" w:rsidP="00FD04B9" w:rsidR="00FD04B9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FD04B9" w:rsidP="00FD04B9" w:rsidR="00FD04B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FD04B9" w:rsidP="00FD04B9" w:rsidR="00FD04B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FD04B9" w:rsidP="00FD04B9" w:rsidR="00FD04B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FD04B9" w:rsidP="00FD04B9" w:rsidR="00FD04B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FD04B9" w:rsidP="00FD04B9" w:rsidR="00FD04B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FD04B9" w:rsidP="00FD04B9" w:rsidR="00FD04B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FD04B9" w:rsidP="00FD04B9" w:rsidR="00FD04B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FD04B9" w:rsidP="00FD04B9" w:rsidR="00FD04B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FD04B9" w:rsidP="00FD04B9" w:rsidR="00FD04B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FD04B9" w:rsidP="00FD04B9" w:rsidR="00FD04B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09.08.2016.g.</w:t>
      </w:r>
    </w:p>
    <w:p w:rsidRDefault="00FD04B9" w:rsidP="00FD04B9" w:rsidR="00FD04B9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FD04B9" w:rsidP="00FD04B9" w:rsidR="00FD04B9"/>
    <w:p w:rsidRDefault="00FD04B9" w:rsidP="00FD04B9" w:rsidR="00FD04B9"/>
    <w:p w:rsidRDefault="00865844" w:rsidP="00FD04B9" w:rsidR="00865844" w:rsidRPr="00FD04B9">
      <w:pPr>
        <w:jc w:val="center"/>
        <w:rPr>
          <w:szCs w:val="24"/>
          <w:lang w:val="hr-HR"/>
        </w:rPr>
      </w:pPr>
    </w:p>
    <w:sectPr w:rsidR="00865844" w:rsidRPr="00FD04B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61E59"/>
    <w:rsid w:val="000E4C4F"/>
    <w:rsid w:val="001277DF"/>
    <w:rsid w:val="00174F97"/>
    <w:rsid w:val="001853BA"/>
    <w:rsid w:val="001C11A2"/>
    <w:rsid w:val="001F5FA1"/>
    <w:rsid w:val="00221BE3"/>
    <w:rsid w:val="002240B7"/>
    <w:rsid w:val="002527D0"/>
    <w:rsid w:val="003323CC"/>
    <w:rsid w:val="00373185"/>
    <w:rsid w:val="003D79F5"/>
    <w:rsid w:val="003E6298"/>
    <w:rsid w:val="00400AFB"/>
    <w:rsid w:val="00431599"/>
    <w:rsid w:val="0045032A"/>
    <w:rsid w:val="0045634D"/>
    <w:rsid w:val="004755E8"/>
    <w:rsid w:val="004B4BC0"/>
    <w:rsid w:val="004F1638"/>
    <w:rsid w:val="004F39E3"/>
    <w:rsid w:val="00552523"/>
    <w:rsid w:val="005526B8"/>
    <w:rsid w:val="00597456"/>
    <w:rsid w:val="00606200"/>
    <w:rsid w:val="00617799"/>
    <w:rsid w:val="00681190"/>
    <w:rsid w:val="006815A7"/>
    <w:rsid w:val="006D02A9"/>
    <w:rsid w:val="006F510B"/>
    <w:rsid w:val="006F6AA7"/>
    <w:rsid w:val="00752C85"/>
    <w:rsid w:val="007C3F0A"/>
    <w:rsid w:val="007C5F7E"/>
    <w:rsid w:val="00810A6B"/>
    <w:rsid w:val="00852587"/>
    <w:rsid w:val="00865844"/>
    <w:rsid w:val="0088713A"/>
    <w:rsid w:val="00887739"/>
    <w:rsid w:val="008E1710"/>
    <w:rsid w:val="00926723"/>
    <w:rsid w:val="00965400"/>
    <w:rsid w:val="00973645"/>
    <w:rsid w:val="009A412E"/>
    <w:rsid w:val="009B2393"/>
    <w:rsid w:val="00A34F9E"/>
    <w:rsid w:val="00A71FB6"/>
    <w:rsid w:val="00B07175"/>
    <w:rsid w:val="00B6564A"/>
    <w:rsid w:val="00B773EF"/>
    <w:rsid w:val="00B970D3"/>
    <w:rsid w:val="00BC2F4F"/>
    <w:rsid w:val="00C512C2"/>
    <w:rsid w:val="00C571FF"/>
    <w:rsid w:val="00C91888"/>
    <w:rsid w:val="00C96925"/>
    <w:rsid w:val="00CA10EC"/>
    <w:rsid w:val="00CC335E"/>
    <w:rsid w:val="00CE67F4"/>
    <w:rsid w:val="00D11EFC"/>
    <w:rsid w:val="00D45DC5"/>
    <w:rsid w:val="00D81EE5"/>
    <w:rsid w:val="00DD2D39"/>
    <w:rsid w:val="00DF3D10"/>
    <w:rsid w:val="00E00414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4F78"/>
    <w:rsid w:val="00F978EA"/>
    <w:rsid w:val="00FD04B9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4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F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F7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F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F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4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F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F7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F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F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573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St-702/2016-3</izvorni_sadrzaj>
    <derivirana_varijabla naziv="DomainObject.Oznaka_1">St-702/2016-3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St-702/2016</izvorni_sadrzaj>
    <derivirana_varijabla naziv="DomainObject.Predmet.OznakaBroj_1">St-702/2016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 ELEKTROMONTAŽA d.o.o. zastupanog po punomoćniku Vanja Skeledžija Butković</izvorni_sadrzaj>
    <derivirana_varijabla naziv="DomainObject.Predmet.ProtustrankaFormated_1">  LAB ELEKTROMONTAŽA d.o.o. zastupanog po punomoćniku Vanja Skeledžija Butković</derivirana_varijabla>
  </DomainObject.Predmet.ProtustrankaFormated>
  <DomainObject.Predmet.ProtustrankaFormatedOIB>
    <izvorni_sadrzaj>  LAB ELEKTROMONTAŽA d.o.o., OIB 25878222343 zastupanog po punomoćniku Vanja Skeledžija Butković</izvorni_sadrzaj>
    <derivirana_varijabla naziv="DomainObject.Predmet.ProtustrankaFormatedOIB_1">  LAB ELEKTROMONTAŽA d.o.o., OIB 25878222343 zastupanog po punomoćniku Vanja Skeledžija Butković</derivirana_varijabla>
  </DomainObject.Predmet.ProtustrankaFormatedOIB>
  <DomainObject.Predmet.ProtustrankaFormatedWithAdress>
    <izvorni_sadrzaj> LAB ELEKTROMONTAŽA d.o.o., Dvorničićeva 31, 10000 Zagreb zastupanog po punomoćniku Vanja Skeledžija Butković</izvorni_sadrzaj>
    <derivirana_varijabla naziv="DomainObject.Predmet.ProtustrankaFormatedWithAdress_1"> LAB ELEKTROMONTAŽA d.o.o., Dvorničićeva 31, 10000 Zagreb zastupanog po punomoćniku Vanja Skeledžija Butković</derivirana_varijabla>
  </DomainObject.Predmet.ProtustrankaFormatedWithAdress>
  <DomainObject.Predmet.ProtustrankaFormatedWithAdressOIB>
    <izvorni_sadrzaj> LAB ELEKTROMONTAŽA d.o.o., OIB 25878222343, Dvorničićeva 31, 10000 Zagreb zastupanog po punomoćniku Vanja Skeledžija Butković</izvorni_sadrzaj>
    <derivirana_varijabla naziv="DomainObject.Predmet.ProtustrankaFormatedWithAdressOIB_1"> LAB ELEKTROMONTAŽA d.o.o., OIB 25878222343, Dvorničićeva 31, 10000 Zagreb zastupanog po punomoćniku Vanja Skeledžija Butković</derivirana_varijabla>
  </DomainObject.Predmet.ProtustrankaFormatedWithAdressOIB>
  <DomainObject.Predmet.ProtustrankaWithAdress>
    <izvorni_sadrzaj>LAB ELEKTROMONTAŽA d.o.o. Dvorničićeva 31, 10000 Zagreb</izvorni_sadrzaj>
    <derivirana_varijabla naziv="DomainObject.Predmet.ProtustrankaWithAdress_1">LAB ELEKTROMONTAŽA d.o.o. Dvorničićeva 31, 10000 Zagreb</derivirana_varijabla>
  </DomainObject.Predmet.ProtustrankaWithAdress>
  <DomainObject.Predmet.ProtustrankaWithAdressOIB>
    <izvorni_sadrzaj>LAB ELEKTROMONTAŽA d.o.o., OIB 25878222343, Dvorničićeva 31, 10000 Zagreb</izvorni_sadrzaj>
    <derivirana_varijabla naziv="DomainObject.Predmet.ProtustrankaWithAdressOIB_1">LAB ELEKTROMONTAŽA d.o.o., OIB 25878222343, Dvorničićeva 31, 10000 Zagreb</derivirana_varijabla>
  </DomainObject.Predmet.ProtustrankaWithAdressOIB>
  <DomainObject.Predmet.ProtustrankaNazivFormated>
    <izvorni_sadrzaj>LAB ELEKTROMONTAŽA d.o.o.</izvorni_sadrzaj>
    <derivirana_varijabla naziv="DomainObject.Predmet.ProtustrankaNazivFormated_1">LAB ELEKTROMONTAŽA d.o.o.</derivirana_varijabla>
  </DomainObject.Predmet.ProtustrankaNazivFormated>
  <DomainObject.Predmet.ProtustrankaNazivFormatedOIB>
    <izvorni_sadrzaj>LAB ELEKTROMONTAŽA d.o.o., OIB 25878222343</izvorni_sadrzaj>
    <derivirana_varijabla naziv="DomainObject.Predmet.ProtustrankaNazivFormatedOIB_1">LAB ELEKTROMONTAŽA d.o.o., OIB 25878222343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 ELEKTROMONTAŽA d.o.o. zastupanog po punomoćniku Vanja Skeledžija Butković</item>
    </izvorni_sadrzaj>
    <derivirana_varijabla naziv="DomainObject.Predmet.ProtuStrankaListFormated_1">
      <item>LAB ELEKTROMONTAŽA d.o.o. zastupanog po punomoćniku Vanja Skeledžija Butković</item>
    </derivirana_varijabla>
  </DomainObject.Predmet.ProtuStrankaListFormated>
  <DomainObject.Predmet.ProtuStrankaListFormatedOIB>
    <izvorni_sadrzaj>
      <item>LAB ELEKTROMONTAŽA d.o.o., OIB 25878222343 zastupanog po punomoćniku Vanja Skeledžija Butković</item>
    </izvorni_sadrzaj>
    <derivirana_varijabla naziv="DomainObject.Predmet.ProtuStrankaListFormatedOIB_1">
      <item>LAB ELEKTROMONTAŽA d.o.o., OIB 25878222343 zastupanog po punomoćniku Vanja Skeledžija Butković</item>
    </derivirana_varijabla>
  </DomainObject.Predmet.ProtuStrankaListFormatedOIB>
  <DomainObject.Predmet.ProtuStrankaListFormatedWithAdress>
    <izvorni_sadrzaj>
      <item>LAB ELEKTROMONTAŽA d.o.o., Dvorničićeva 31, 10000 Zagreb zastupanog po punomoćniku Vanja Skeledžija Butković</item>
    </izvorni_sadrzaj>
    <derivirana_varijabla naziv="DomainObject.Predmet.ProtuStrankaListFormatedWithAdress_1">
      <item>LAB ELEKTROMONTAŽA d.o.o., Dvorničićeva 31, 10000 Zagreb zastupanog po punomoćniku Vanja Skeledžija Butković</item>
    </derivirana_varijabla>
  </DomainObject.Predmet.ProtuStrankaListFormatedWithAdress>
  <DomainObject.Predmet.ProtuStrankaListFormatedWithAdressOIB>
    <izvorni_sadrzaj>
      <item>LAB ELEKTROMONTAŽA d.o.o., OIB 25878222343, Dvorničićeva 31, 10000 Zagreb zastupanog po punomoćniku Vanja Skeledžija Butković</item>
    </izvorni_sadrzaj>
    <derivirana_varijabla naziv="DomainObject.Predmet.ProtuStrankaListFormatedWithAdressOIB_1">
      <item>LAB ELEKTROMONTAŽA d.o.o., OIB 25878222343, Dvorničićeva 31, 10000 Zagreb zastupanog po punomoćniku Vanja Skeledžija Butković</item>
    </derivirana_varijabla>
  </DomainObject.Predmet.ProtuStrankaListFormatedWithAdressOIB>
  <DomainObject.Predmet.ProtuStrankaListNazivFormated>
    <izvorni_sadrzaj>
      <item>LAB ELEKTROMONTAŽA d.o.o.</item>
    </izvorni_sadrzaj>
    <derivirana_varijabla naziv="DomainObject.Predmet.ProtuStrankaListNazivFormated_1">
      <item>LAB ELEKTROMONTAŽA d.o.o.</item>
    </derivirana_varijabla>
  </DomainObject.Predmet.ProtuStrankaListNazivFormated>
  <DomainObject.Predmet.ProtuStrankaListNazivFormatedOIB>
    <izvorni_sadrzaj>
      <item>LAB ELEKTROMONTAŽA d.o.o., OIB 25878222343</item>
    </izvorni_sadrzaj>
    <derivirana_varijabla naziv="DomainObject.Predmet.ProtuStrankaListNazivFormatedOIB_1">
      <item>LAB ELEKTROMONTAŽA d.o.o., OIB 25878222343</item>
    </derivirana_varijabla>
  </DomainObject.Predmet.ProtuStrankaListNazivFormatedOIB>
  <DomainObject.Predmet.OstaliListFormated>
    <izvorni_sadrzaj>
      <item>Vanja Skeledžija Butković punomoćnik sudionika u postupku LAB ELEKTROMONTAŽA d.o.o.</item>
    </izvorni_sadrzaj>
    <derivirana_varijabla naziv="DomainObject.Predmet.OstaliListFormated_1">
      <item>Vanja Skeledžija Butković punomoćnik sudionika u postupku LAB ELEKTROMONTAŽA d.o.o.</item>
    </derivirana_varijabla>
  </DomainObject.Predmet.OstaliListFormated>
  <DomainObject.Predmet.OstaliListFormatedOIB>
    <izvorni_sadrzaj>
      <item>Vanja Skeledžija Butković, OIB 83082144272 punomoćnik sudionika u postupku LAB ELEKTROMONTAŽA d.o.o.</item>
    </izvorni_sadrzaj>
    <derivirana_varijabla naziv="DomainObject.Predmet.OstaliListFormatedOIB_1">
      <item>Vanja Skeledžija Butković, OIB 83082144272 punomoćnik sudionika u postupku LAB ELEKTROMONTAŽA d.o.o.</item>
    </derivirana_varijabla>
  </DomainObject.Predmet.OstaliListFormatedOIB>
  <DomainObject.Predmet.OstaliListFormatedWithAdress>
    <izvorni_sadrzaj>
      <item>Vanja Skeledžija Butković, Dvorničićeva 31, 10000 Zagreb punomoćnik sudionika u postupku LAB ELEKTROMONTAŽA d.o.o.</item>
    </izvorni_sadrzaj>
    <derivirana_varijabla naziv="DomainObject.Predmet.OstaliListFormatedWithAdress_1">
      <item>Vanja Skeledžija Butković, Dvorničićeva 31, 10000 Zagreb punomoćnik sudionika u postupku LAB ELEKTROMONTAŽA d.o.o.</item>
    </derivirana_varijabla>
  </DomainObject.Predmet.OstaliListFormatedWithAdress>
  <DomainObject.Predmet.OstaliListFormatedWithAdressOIB>
    <izvorni_sadrzaj>
      <item>Vanja Skeledžija Butković, OIB 83082144272, Dvorničićeva 31, 10000 Zagreb punomoćnik sudionika u postupku LAB ELEKTROMONTAŽA d.o.o.</item>
    </izvorni_sadrzaj>
    <derivirana_varijabla naziv="DomainObject.Predmet.OstaliListFormatedWithAdressOIB_1">
      <item>Vanja Skeledžija Butković, OIB 83082144272, Dvorničićeva 31, 10000 Zagreb punomoćnik sudionika u postupku LAB ELEKTROMONTAŽA d.o.o.</item>
    </derivirana_varijabla>
  </DomainObject.Predmet.OstaliListFormatedWithAdressOIB>
  <DomainObject.Predmet.OstaliListNazivFormated>
    <izvorni_sadrzaj>
      <item>Vanja Skeledžija Butković</item>
    </izvorni_sadrzaj>
    <derivirana_varijabla naziv="DomainObject.Predmet.OstaliListNazivFormated_1">
      <item>Vanja Skeledžija Butković</item>
    </derivirana_varijabla>
  </DomainObject.Predmet.OstaliListNazivFormated>
  <DomainObject.Predmet.OstaliListNazivFormatedOIB>
    <izvorni_sadrzaj>
      <item>Vanja Skeledžija Butković, OIB 83082144272</item>
    </izvorni_sadrzaj>
    <derivirana_varijabla naziv="DomainObject.Predmet.OstaliListNazivFormatedOIB_1">
      <item>Vanja Skeledžija Butković, OIB 83082144272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>St-702/2016-3</izvorni_sadrzaj>
    <derivirana_varijabla naziv="DomainObject.PoslovniBrojDokumenta_1">St-702/2016-3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 ELEKTROMONTAŽA d.o.o.</izvorni_sadrzaj>
    <derivirana_varijabla naziv="DomainObject.Predmet.ProtustrankaIDrugi_1">LAB ELEKTROMONTAŽA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 ELEKTROMONTAŽA d.o.o., OIB 25878222343, Dvorničićeva 31, 10000 Zagreb</izvorni_sadrzaj>
    <derivirana_varijabla naziv="DomainObject.Predmet.ProtustrankaIDrugiAdressOIB_1">LAB ELEKTROMONTAŽA d.o.o., OIB 25878222343, Dvorničićeva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LAB ELEKTROMONTAŽA d.o.o.</item>
      <item>FINA Regionalni centar Zagreb</item>
      <item>Vanja Skeledžija Butković</item>
    </izvorni_sadrzaj>
    <derivirana_varijabla naziv="DomainObject.Predmet.SudioniciListNaziv_1">
      <item>LAB ELEKTROMONTAŽA d.o.o.</item>
      <item>FINA Regionalni centar Zagreb</item>
      <item>Vanja Skeledžija Butković</item>
    </derivirana_varijabla>
  </DomainObject.Predmet.SudioniciListNaziv>
  <DomainObject.Predmet.SudioniciListAdressOIB>
    <izvorni_sadrzaj>
      <item>LAB ELEKTROMONTAŽA d.o.o., OIB 25878222343, Dvorničićeva 31,10000 Zagreb</item>
      <item>FINA Regionalni centar Zagreb, OIB 85821130368, Trg svibanjskih žrtava 1995. 1,10000 Zagreb</item>
      <item>Vanja Skeledžija Butković, OIB 83082144272, Dvorničićeva 31,10000 Zagreb</item>
    </izvorni_sadrzaj>
    <derivirana_varijabla naziv="DomainObject.Predmet.SudioniciListAdressOIB_1">
      <item>LAB ELEKTROMONTAŽA d.o.o., OIB 25878222343, Dvorničićeva 31,10000 Zagreb</item>
      <item>FINA Regionalni centar Zagreb, OIB 85821130368, Trg svibanjskih žrtava 1995. 1,10000 Zagreb</item>
      <item>Vanja Skeledžija Butković, OIB 83082144272, Dvorničićeva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25878222343</item>
      <item>, OIB 85821130368</item>
      <item>, OIB 83082144272</item>
    </izvorni_sadrzaj>
    <derivirana_varijabla naziv="DomainObject.Predmet.SudioniciListNazivOIB_1">
      <item>, OIB 25878222343</item>
      <item>, OIB 85821130368</item>
      <item>, OIB 83082144272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3856</properties:Characters>
  <properties:Lines>113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2016-08-09T06:58:00Z</dcterms:created>
  <dc:creator>Miroslav Lovreković</dc:creator>
  <cp:lastModifiedBy>Miroslav Lovreković</cp:lastModifiedBy>
  <cp:lastPrinted>2016-08-09T06:55:00Z</cp:lastPrinted>
  <dcterms:modified xmlns:xsi="http://www.w3.org/2001/XMLSchema-instance" xsi:type="dcterms:W3CDTF">2016-08-09T07:03:00Z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St-702/2016-3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