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6b1f" w14:paraId="e0b6b1f" w:rsidRDefault="006641B6" w:rsidP="006641B6" w:rsidR="006641B6">
      <w:pPr>
        <w15:collapsed w:val="false"/>
      </w:pPr>
      <w:bookmarkStart w:name="_GoBack" w:id="0"/>
      <w:bookmarkEnd w:id="0"/>
    </w:p>
    <w:p w:rsidRDefault="006641B6" w:rsidP="006641B6" w:rsidR="006641B6"/>
    <w:p w:rsidRDefault="006641B6" w:rsidP="006641B6" w:rsidR="006641B6"/>
    <w:p w:rsidRDefault="006641B6" w:rsidP="006641B6" w:rsidR="006641B6"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Broj:7/ St-9/2011-229       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TRGOVAČKI SUD U OSIJEKU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STALNA SLUŽBA U SLAVONSKOM BRODU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 pobjede 13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Slavonski Brod</w:t>
      </w:r>
    </w:p>
    <w:p w:rsidRDefault="006641B6" w:rsidP="006641B6" w:rsidR="006641B6">
      <w:pPr>
        <w:jc w:val="both"/>
        <w:rPr>
          <w:b/>
        </w:rPr>
      </w:pPr>
    </w:p>
    <w:p w:rsidRDefault="006641B6" w:rsidP="006641B6" w:rsidR="006641B6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CE41CF" w:rsidP="006641B6" w:rsidR="00CE41CF">
      <w:pPr>
        <w:jc w:val="center"/>
        <w:rPr>
          <w:b/>
        </w:rPr>
      </w:pPr>
    </w:p>
    <w:p w:rsidRDefault="006641B6" w:rsidP="00CE41CF" w:rsidR="006641B6">
      <w:pPr>
        <w:jc w:val="center"/>
      </w:pPr>
      <w:r>
        <w:rPr>
          <w:b/>
        </w:rPr>
        <w:t>R J E Š E N J E</w:t>
      </w:r>
    </w:p>
    <w:p w:rsidRDefault="006641B6" w:rsidP="006641B6" w:rsidR="006641B6"/>
    <w:p w:rsidRDefault="006641B6" w:rsidP="006641B6" w:rsidR="006641B6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Pr="006641B6">
        <w:t xml:space="preserve">AGROMIX, </w:t>
      </w:r>
      <w:proofErr w:type="spellStart"/>
      <w:r w:rsidRPr="006641B6">
        <w:t>export</w:t>
      </w:r>
      <w:proofErr w:type="spellEnd"/>
      <w:r w:rsidRPr="006641B6">
        <w:t>-import, za trgovinu na veliko i malo, uvoz-izvoz, turizam i zastupanje, d. o. o. ˝u stečaju˝, skraćena tvrtka: AGROMIX d.o.o. "u stečaju", Slavonski Brod, Dr. Mile Budaka 1, OIB 52776511911</w:t>
      </w:r>
      <w:r>
        <w:t>, nakon provedene druge elektroničke javne dražbe u razdoblju od</w:t>
      </w:r>
      <w:r w:rsidR="00176390">
        <w:t xml:space="preserve"> 15. studenog 20</w:t>
      </w:r>
      <w:r w:rsidR="0048256F">
        <w:t>1</w:t>
      </w:r>
      <w:r w:rsidR="00176390">
        <w:t xml:space="preserve">7. godine do </w:t>
      </w:r>
      <w:r>
        <w:t xml:space="preserve"> </w:t>
      </w:r>
      <w:r w:rsidR="00176390">
        <w:t xml:space="preserve">07. veljače 2018. godine </w:t>
      </w:r>
      <w:r>
        <w:t xml:space="preserve">( identifikator predmeta prodaje 2943) radi unovčenja dijela imovine stečajnog dužnika opterećene </w:t>
      </w:r>
      <w:proofErr w:type="spellStart"/>
      <w:r>
        <w:t>razlučnim</w:t>
      </w:r>
      <w:proofErr w:type="spellEnd"/>
      <w:r>
        <w:t xml:space="preserve"> pravom, odlučuj</w:t>
      </w:r>
      <w:r w:rsidR="001467B0">
        <w:t>ući o dosudi nekretnine, dana 22</w:t>
      </w:r>
      <w:r>
        <w:t>. veljače 2018. godine</w:t>
      </w:r>
    </w:p>
    <w:p w:rsidRDefault="006641B6" w:rsidP="006641B6" w:rsidR="006641B6">
      <w:pPr>
        <w:ind w:firstLine="1440"/>
        <w:jc w:val="both"/>
      </w:pPr>
    </w:p>
    <w:p w:rsidRDefault="006641B6" w:rsidP="006641B6" w:rsidR="006641B6">
      <w:pPr>
        <w:jc w:val="center"/>
      </w:pPr>
      <w:r>
        <w:t>r i j e š i o   j e</w:t>
      </w:r>
    </w:p>
    <w:p w:rsidRDefault="006641B6" w:rsidP="006641B6" w:rsidR="006641B6"/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 xml:space="preserve">I. Utvrđuje se da je nakon provedene </w:t>
      </w:r>
      <w:r w:rsidR="000709EB">
        <w:t>druge</w:t>
      </w:r>
      <w:r>
        <w:t xml:space="preserve"> elektroničke javne dražbe radi prodaje nekretnina stečajnog dužnika opterećenih </w:t>
      </w:r>
      <w:proofErr w:type="spellStart"/>
      <w:r>
        <w:t>razlučnim</w:t>
      </w:r>
      <w:proofErr w:type="spellEnd"/>
      <w:r>
        <w:t xml:space="preserve"> pravom ( identifikator predmeta prodaje 2943 ) ponuditelj -  kupac ALAN MARGETA iz Rijeke, </w:t>
      </w:r>
      <w:proofErr w:type="spellStart"/>
      <w:r>
        <w:t>Rastočine</w:t>
      </w:r>
      <w:proofErr w:type="spellEnd"/>
      <w:r>
        <w:t xml:space="preserve"> 4 OIB  75623559647 ponudio najveću cijenu u iznosu od </w:t>
      </w:r>
      <w:r w:rsidR="00AD5C68">
        <w:t>234.500,00</w:t>
      </w:r>
      <w:r>
        <w:t xml:space="preserve"> Kn, te da su ispunjene pretpostavke da mu se dosude nekretnine i to:</w:t>
      </w:r>
    </w:p>
    <w:p w:rsidRDefault="006641B6" w:rsidP="006641B6" w:rsidR="006641B6">
      <w:pPr>
        <w:jc w:val="both"/>
      </w:pPr>
    </w:p>
    <w:p w:rsidRDefault="006641B6" w:rsidP="006F4F5A" w:rsidR="00F41042">
      <w:pPr>
        <w:jc w:val="both"/>
      </w:pPr>
      <w:r>
        <w:t xml:space="preserve"> </w:t>
      </w:r>
      <w:r>
        <w:tab/>
        <w:t xml:space="preserve"> </w:t>
      </w:r>
      <w:r>
        <w:tab/>
      </w:r>
      <w:r w:rsidR="00046B93">
        <w:t xml:space="preserve">2. </w:t>
      </w:r>
      <w:r w:rsidR="00D46721">
        <w:t xml:space="preserve">suvlasnički dio od 24/200 dijela nekretnina </w:t>
      </w:r>
      <w:r w:rsidR="00A12C8A">
        <w:t xml:space="preserve">upisanih u </w:t>
      </w:r>
      <w:proofErr w:type="spellStart"/>
      <w:r w:rsidR="00F41042" w:rsidRPr="00F41042">
        <w:t>zk.ul</w:t>
      </w:r>
      <w:proofErr w:type="spellEnd"/>
      <w:r w:rsidR="00F41042" w:rsidRPr="00F41042">
        <w:t xml:space="preserve">. 4357 K.O. </w:t>
      </w:r>
      <w:proofErr w:type="spellStart"/>
      <w:r w:rsidR="00F41042" w:rsidRPr="00F41042">
        <w:t>Kornić</w:t>
      </w:r>
      <w:proofErr w:type="spellEnd"/>
      <w:r w:rsidR="00F41042" w:rsidRPr="00F41042">
        <w:t xml:space="preserve">  </w:t>
      </w:r>
      <w:r w:rsidR="00A12C8A">
        <w:t xml:space="preserve"> </w:t>
      </w:r>
      <w:r w:rsidR="00F41042">
        <w:t>i to:</w:t>
      </w:r>
    </w:p>
    <w:p w:rsidRDefault="00F41042" w:rsidP="006F4F5A" w:rsidR="006F4F5A" w:rsidRPr="006F4F5A">
      <w:pPr>
        <w:jc w:val="both"/>
      </w:pPr>
      <w:r>
        <w:tab/>
      </w:r>
      <w:r>
        <w:tab/>
      </w:r>
      <w:r w:rsidR="00A12C8A">
        <w:t xml:space="preserve">- </w:t>
      </w:r>
      <w:r w:rsidR="006F4F5A" w:rsidRPr="006F4F5A">
        <w:t>kč.br. 1478/135 – kuća i dvor sa 376 m2</w:t>
      </w:r>
      <w:r w:rsidR="00DF6B02">
        <w:t>.</w:t>
      </w:r>
      <w:r w:rsidR="006F4F5A" w:rsidRPr="006F4F5A">
        <w:t xml:space="preserve"> </w:t>
      </w:r>
    </w:p>
    <w:p w:rsidRDefault="006641B6" w:rsidP="006641B6" w:rsidR="006641B6" w:rsidRPr="00413D0C"/>
    <w:p w:rsidRDefault="006641B6" w:rsidP="006641B6" w:rsidR="006641B6" w:rsidRPr="00413D0C">
      <w:pPr>
        <w:jc w:val="both"/>
      </w:pPr>
      <w:r w:rsidRPr="00413D0C">
        <w:t xml:space="preserve"> </w:t>
      </w:r>
      <w:r w:rsidRPr="00413D0C">
        <w:tab/>
        <w:t xml:space="preserve"> </w:t>
      </w:r>
      <w:r w:rsidRPr="00413D0C">
        <w:tab/>
        <w:t xml:space="preserve">II. Ponuditelju - kupcu </w:t>
      </w:r>
      <w:r w:rsidR="006F4F5A" w:rsidRPr="006F4F5A">
        <w:t>ALAN</w:t>
      </w:r>
      <w:r w:rsidR="00CB3C16">
        <w:t>U</w:t>
      </w:r>
      <w:r w:rsidR="006F4F5A" w:rsidRPr="006F4F5A">
        <w:t xml:space="preserve"> MARGETA iz Rijeke, </w:t>
      </w:r>
      <w:proofErr w:type="spellStart"/>
      <w:r w:rsidR="006F4F5A" w:rsidRPr="006F4F5A">
        <w:t>Rastočine</w:t>
      </w:r>
      <w:proofErr w:type="spellEnd"/>
      <w:r w:rsidR="006F4F5A" w:rsidRPr="006F4F5A">
        <w:t xml:space="preserve"> 4 OIB  75623559647</w:t>
      </w:r>
      <w:r w:rsidRPr="00413D0C">
        <w:t xml:space="preserve">  nastavno tome dosuđuju se nekretnine i to:</w:t>
      </w:r>
    </w:p>
    <w:p w:rsidRDefault="006641B6" w:rsidP="006641B6" w:rsidR="006641B6" w:rsidRPr="00413D0C">
      <w:pPr>
        <w:jc w:val="both"/>
      </w:pPr>
    </w:p>
    <w:p w:rsidRDefault="006641B6" w:rsidP="00F41042" w:rsidR="00A12C8A">
      <w:pPr>
        <w:jc w:val="both"/>
      </w:pPr>
      <w:r w:rsidRPr="00413D0C">
        <w:t xml:space="preserve"> </w:t>
      </w:r>
      <w:r w:rsidRPr="00413D0C">
        <w:tab/>
        <w:t xml:space="preserve"> </w:t>
      </w:r>
      <w:r w:rsidRPr="00413D0C">
        <w:tab/>
      </w:r>
      <w:r w:rsidR="00046B93">
        <w:t xml:space="preserve">2. </w:t>
      </w:r>
      <w:r w:rsidR="00F41042" w:rsidRPr="00F41042">
        <w:t>suvlasnički dio od 24/200</w:t>
      </w:r>
      <w:r w:rsidR="00A12C8A">
        <w:t xml:space="preserve"> dijela nekretnina upisanih u</w:t>
      </w:r>
      <w:r w:rsidR="00F41042" w:rsidRPr="00F41042">
        <w:t xml:space="preserve"> </w:t>
      </w:r>
      <w:proofErr w:type="spellStart"/>
      <w:r w:rsidR="00F41042" w:rsidRPr="00F41042">
        <w:t>zk.ul</w:t>
      </w:r>
      <w:proofErr w:type="spellEnd"/>
      <w:r w:rsidR="00F41042" w:rsidRPr="00F41042">
        <w:t xml:space="preserve">. </w:t>
      </w:r>
      <w:r w:rsidR="00F41042">
        <w:t xml:space="preserve">4357 K.O. </w:t>
      </w:r>
      <w:proofErr w:type="spellStart"/>
      <w:r w:rsidR="00F41042">
        <w:t>Kornić</w:t>
      </w:r>
      <w:proofErr w:type="spellEnd"/>
      <w:r w:rsidR="00F41042" w:rsidRPr="00F41042">
        <w:t xml:space="preserve"> </w:t>
      </w:r>
      <w:r w:rsidR="00F41042">
        <w:t xml:space="preserve">i to: </w:t>
      </w:r>
    </w:p>
    <w:p w:rsidRDefault="00A12C8A" w:rsidP="00F41042" w:rsidR="00F41042" w:rsidRPr="00F41042">
      <w:pPr>
        <w:jc w:val="both"/>
      </w:pPr>
      <w:r>
        <w:t xml:space="preserve">                         - </w:t>
      </w:r>
      <w:r w:rsidR="00F41042" w:rsidRPr="00F41042">
        <w:t>kč.br. 1478/135 – kuća i dvor sa 376 m2</w:t>
      </w:r>
      <w:r w:rsidR="00DF6B02">
        <w:t>.</w:t>
      </w:r>
      <w:r w:rsidR="00F41042" w:rsidRPr="00F41042">
        <w:t xml:space="preserve"> </w:t>
      </w:r>
    </w:p>
    <w:p w:rsidRDefault="006641B6" w:rsidP="00F41042" w:rsidR="006641B6">
      <w:pPr>
        <w:jc w:val="both"/>
      </w:pPr>
    </w:p>
    <w:p w:rsidRDefault="006641B6" w:rsidP="006641B6" w:rsidR="004A6D64">
      <w:pPr>
        <w:jc w:val="both"/>
      </w:pPr>
      <w:r>
        <w:t xml:space="preserve"> </w:t>
      </w:r>
      <w:r>
        <w:tab/>
        <w:t xml:space="preserve"> </w:t>
      </w:r>
      <w:r>
        <w:tab/>
        <w:t xml:space="preserve">III. Kupac je dužan na ime </w:t>
      </w:r>
      <w:proofErr w:type="spellStart"/>
      <w:r>
        <w:t>kupovnine</w:t>
      </w:r>
      <w:proofErr w:type="spellEnd"/>
      <w:r>
        <w:t xml:space="preserve"> za predmetne nekretnine uplatiti iznos od 2</w:t>
      </w:r>
      <w:r w:rsidR="006F4F5A">
        <w:t>34</w:t>
      </w:r>
      <w:r>
        <w:t>.</w:t>
      </w:r>
      <w:r w:rsidR="006F4F5A">
        <w:t>500</w:t>
      </w:r>
      <w:r>
        <w:t>,</w:t>
      </w:r>
      <w:r w:rsidR="006F4F5A">
        <w:t>0</w:t>
      </w:r>
      <w:r>
        <w:t xml:space="preserve">0 Kn umanjen za iznos uplaćene jamčevine u roku od 30 dana od dana završetka elektroničke javne dražbe na poseban račun Financijske agencije otvoren na tu namjenu:  </w:t>
      </w:r>
    </w:p>
    <w:p w:rsidRDefault="00E376FE" w:rsidP="004A6D64" w:rsidR="00E376FE">
      <w:pPr>
        <w:jc w:val="right"/>
        <w:rPr>
          <w:b/>
        </w:rPr>
      </w:pPr>
    </w:p>
    <w:p w:rsidRDefault="00E376FE" w:rsidP="004A6D64" w:rsidR="00E376FE">
      <w:pPr>
        <w:jc w:val="right"/>
        <w:rPr>
          <w:b/>
        </w:rPr>
      </w:pPr>
    </w:p>
    <w:p w:rsidRDefault="004A6D64" w:rsidP="004A6D64" w:rsidR="004A6D64">
      <w:pPr>
        <w:jc w:val="right"/>
        <w:rPr>
          <w:b/>
        </w:rPr>
      </w:pPr>
      <w:r w:rsidRPr="004A6D64">
        <w:rPr>
          <w:b/>
        </w:rPr>
        <w:lastRenderedPageBreak/>
        <w:t xml:space="preserve">Broj:7/ St-9/2011-229  </w:t>
      </w:r>
    </w:p>
    <w:p w:rsidRDefault="004A6D64" w:rsidP="004A6D64" w:rsidR="004A6D64">
      <w:pPr>
        <w:jc w:val="right"/>
      </w:pPr>
      <w:r w:rsidRPr="004A6D64">
        <w:rPr>
          <w:b/>
        </w:rPr>
        <w:t xml:space="preserve">     </w:t>
      </w:r>
    </w:p>
    <w:p w:rsidRDefault="006641B6" w:rsidP="006641B6" w:rsidR="006641B6">
      <w:pPr>
        <w:jc w:val="both"/>
      </w:pPr>
      <w:r>
        <w:rPr>
          <w:b/>
        </w:rPr>
        <w:t>račun IBAN: HR1123900011300028787, model: HR11</w:t>
      </w:r>
      <w:r w:rsidR="0048256F">
        <w:rPr>
          <w:b/>
        </w:rPr>
        <w:t xml:space="preserve"> uz poziv na broj: 62189</w:t>
      </w:r>
      <w:r w:rsidR="006D1FB8">
        <w:rPr>
          <w:b/>
        </w:rPr>
        <w:t>- 17264</w:t>
      </w:r>
      <w:r w:rsidRPr="00413D0C">
        <w:rPr>
          <w:b/>
          <w:i/>
        </w:rPr>
        <w:t>,</w:t>
      </w:r>
      <w:r>
        <w:rPr>
          <w:b/>
        </w:rPr>
        <w:t xml:space="preserve"> potrebno je da uplatitelj u polje 71A na SWIFT-u ili na obrascu naloga za plaćanje u polje "Opcija troška" naznači opciju "OUR".</w:t>
      </w:r>
      <w:r>
        <w:t xml:space="preserve"> Valjanom uplatom smatrat će se i uplata uplaćena u roku i evidentirana na računu Agencije najkasnije u roku od osam dana od isteka roka za uplatu.</w:t>
      </w: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 xml:space="preserve">Ukoliko kupac u ovom roku ne uplati </w:t>
      </w:r>
      <w:proofErr w:type="spellStart"/>
      <w:r>
        <w:t>kupovninu</w:t>
      </w:r>
      <w:proofErr w:type="spellEnd"/>
      <w:r>
        <w:t xml:space="preserve"> nekretnina će se dosuditi i kupcima koji su ponudili nižu cijenu, redom prema veličini cijene koju su ponudili, ako kupci koji su ponudili veću cijenu ne p</w:t>
      </w:r>
      <w:r w:rsidR="008431D0">
        <w:t xml:space="preserve">olože </w:t>
      </w:r>
      <w:proofErr w:type="spellStart"/>
      <w:r w:rsidR="008431D0">
        <w:t>kupovninu</w:t>
      </w:r>
      <w:proofErr w:type="spellEnd"/>
      <w:r w:rsidR="008431D0">
        <w:t xml:space="preserve"> u roku koji  im</w:t>
      </w:r>
      <w:r>
        <w:t xml:space="preserve"> je određen ili će im biti određen. U  tom slučaju donijet će se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 xml:space="preserve">, a u tom rješenju sud će najprije oglasiti nevažeću dosudu kupcu koji je ponudio višu cijenu. </w:t>
      </w: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 xml:space="preserve"> Uplaćena </w:t>
      </w:r>
      <w:proofErr w:type="spellStart"/>
      <w:r>
        <w:t>kupovnina</w:t>
      </w:r>
      <w:proofErr w:type="spellEnd"/>
      <w:r>
        <w:t xml:space="preserve"> ostaje na posebnom računu Agencije otvorenom za tu namjenu do primitka naloga suda za postupanje s novčanim sredstvima uplaćenim na ime </w:t>
      </w:r>
      <w:proofErr w:type="spellStart"/>
      <w:r>
        <w:t>kupovnine</w:t>
      </w:r>
      <w:proofErr w:type="spellEnd"/>
      <w:r>
        <w:t xml:space="preserve">. 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>IV.</w:t>
      </w:r>
      <w:r w:rsidRPr="00A93C4B">
        <w:t xml:space="preserve"> Nalaže se F</w:t>
      </w:r>
      <w:r w:rsidR="0018035E">
        <w:t xml:space="preserve">inancijskoj agenciji ponuditelju </w:t>
      </w:r>
      <w:r w:rsidR="001601C4">
        <w:t xml:space="preserve">MARIJI ČENGIĆ </w:t>
      </w:r>
      <w:r>
        <w:t>iz</w:t>
      </w:r>
      <w:r w:rsidR="001601C4">
        <w:t xml:space="preserve"> Požege</w:t>
      </w:r>
      <w:r w:rsidR="0018035E">
        <w:t>,</w:t>
      </w:r>
      <w:r w:rsidR="001601C4">
        <w:t xml:space="preserve"> Alojzija Stepinca 6</w:t>
      </w:r>
      <w:r w:rsidR="0018035E">
        <w:t xml:space="preserve"> </w:t>
      </w:r>
      <w:r>
        <w:t>OIB</w:t>
      </w:r>
      <w:r w:rsidR="001601C4">
        <w:t xml:space="preserve"> 36516484327</w:t>
      </w:r>
      <w:r w:rsidR="00E2282C">
        <w:t xml:space="preserve">, ponuditelju MARIJANI MARGETA iz </w:t>
      </w:r>
      <w:r w:rsidR="00E14A71">
        <w:t xml:space="preserve">Rijeke, </w:t>
      </w:r>
      <w:proofErr w:type="spellStart"/>
      <w:r w:rsidR="00E14A71">
        <w:t>Rastoči</w:t>
      </w:r>
      <w:r w:rsidR="00AD09B4">
        <w:t>ne</w:t>
      </w:r>
      <w:proofErr w:type="spellEnd"/>
      <w:r w:rsidR="00AD09B4">
        <w:t xml:space="preserve"> 4, OIB 55139440206 i</w:t>
      </w:r>
      <w:r w:rsidR="00E14A71">
        <w:t xml:space="preserve"> ponuditelju MAKSU BURJA iz Slovenije, </w:t>
      </w:r>
      <w:proofErr w:type="spellStart"/>
      <w:r w:rsidR="00E14A71">
        <w:t>Nušičeva</w:t>
      </w:r>
      <w:proofErr w:type="spellEnd"/>
      <w:r w:rsidR="00AD09B4">
        <w:t xml:space="preserve"> B</w:t>
      </w:r>
      <w:r w:rsidR="00E14A71">
        <w:t xml:space="preserve"> 4 Celje, OIB 27817100035</w:t>
      </w:r>
      <w:r w:rsidRPr="00A93C4B">
        <w:t xml:space="preserve"> izvršiti povrat  uplaćene jamčevine za sudjelovanje na </w:t>
      </w:r>
      <w:r w:rsidR="00A7126E">
        <w:t>drugoj</w:t>
      </w:r>
      <w:r w:rsidRPr="00A93C4B">
        <w:t xml:space="preserve"> elektroničkoj javnoj dražbi radi prodaje</w:t>
      </w:r>
      <w:r>
        <w:t xml:space="preserve"> </w:t>
      </w:r>
      <w:r w:rsidR="00AA4810">
        <w:t>2. suvlasničkog dijela</w:t>
      </w:r>
      <w:r w:rsidR="001601C4" w:rsidRPr="001601C4">
        <w:t xml:space="preserve"> od 24/200 dijela nekretnina </w:t>
      </w:r>
      <w:r w:rsidRPr="00A93C4B">
        <w:t xml:space="preserve">stečajnog dužnika upisanih u </w:t>
      </w:r>
      <w:proofErr w:type="spellStart"/>
      <w:r w:rsidRPr="00A93C4B">
        <w:t>zk.ul</w:t>
      </w:r>
      <w:proofErr w:type="spellEnd"/>
      <w:r w:rsidRPr="00A93C4B">
        <w:t xml:space="preserve">. </w:t>
      </w:r>
      <w:r w:rsidR="00BD330A">
        <w:t>4357</w:t>
      </w:r>
      <w:r w:rsidRPr="00A93C4B">
        <w:t xml:space="preserve"> k.o. </w:t>
      </w:r>
      <w:proofErr w:type="spellStart"/>
      <w:r w:rsidR="00BD330A">
        <w:t>Kornić</w:t>
      </w:r>
      <w:proofErr w:type="spellEnd"/>
      <w:r w:rsidRPr="00A93C4B">
        <w:t xml:space="preserve"> ( </w:t>
      </w:r>
      <w:r>
        <w:t xml:space="preserve">identifikator predmeta prodaje </w:t>
      </w:r>
      <w:r w:rsidR="00BD330A">
        <w:t>2943</w:t>
      </w:r>
      <w:r w:rsidRPr="00A93C4B">
        <w:t xml:space="preserve"> ) u ovoj pravnoj stvari u iznosu od </w:t>
      </w:r>
      <w:r w:rsidR="00B27860" w:rsidRPr="00B27860">
        <w:t>45.700,00</w:t>
      </w:r>
      <w:r w:rsidR="00B27860">
        <w:rPr>
          <w:b/>
        </w:rPr>
        <w:t xml:space="preserve"> </w:t>
      </w:r>
      <w:r w:rsidRPr="00A93C4B">
        <w:t xml:space="preserve"> Kn koja je evidentirana na posebnom računu  Agencije broj </w:t>
      </w:r>
      <w:r w:rsidRPr="00331236">
        <w:t>HR33</w:t>
      </w:r>
      <w:r w:rsidR="00E2282C" w:rsidRPr="00331236">
        <w:t>23900011300028779,</w:t>
      </w:r>
      <w:r w:rsidR="00E2282C">
        <w:t xml:space="preserve"> na račun ovih </w:t>
      </w:r>
      <w:r w:rsidRPr="00A93C4B">
        <w:t xml:space="preserve"> ponuditelja naznačen u prijavi na sudjelovanje, a u roku od osam dana od dana zaprimanja ovog rješenja s potvrdom pravomoćnosti</w:t>
      </w:r>
    </w:p>
    <w:p w:rsidRDefault="006641B6" w:rsidP="006641B6" w:rsidR="006641B6">
      <w:pPr>
        <w:jc w:val="both"/>
      </w:pPr>
    </w:p>
    <w:p w:rsidRDefault="00E14A71" w:rsidP="00A704C3" w:rsidR="00A704C3" w:rsidRPr="00A704C3">
      <w:pPr>
        <w:jc w:val="both"/>
      </w:pPr>
      <w:r>
        <w:tab/>
      </w:r>
      <w:r>
        <w:tab/>
      </w:r>
      <w:r w:rsidR="00D55631" w:rsidRPr="005E7446">
        <w:t xml:space="preserve"> </w:t>
      </w:r>
      <w:r w:rsidRPr="005E7446">
        <w:t>V.</w:t>
      </w:r>
      <w:r w:rsidR="00D55631" w:rsidRPr="00B27860">
        <w:rPr>
          <w:b/>
        </w:rPr>
        <w:t xml:space="preserve"> </w:t>
      </w:r>
      <w:r w:rsidR="002D6B98">
        <w:t xml:space="preserve"> </w:t>
      </w:r>
      <w:r w:rsidR="00A704C3" w:rsidRPr="00A704C3">
        <w:t>Nalaže se F</w:t>
      </w:r>
      <w:r w:rsidR="002D6B98">
        <w:t>inancijskoj agenciji uplatiteljima</w:t>
      </w:r>
      <w:r w:rsidR="00A704C3" w:rsidRPr="00A704C3">
        <w:t xml:space="preserve"> jamčevine</w:t>
      </w:r>
      <w:r w:rsidR="002D6B98" w:rsidRPr="002D6B98">
        <w:t xml:space="preserve"> </w:t>
      </w:r>
      <w:r w:rsidR="002D6B98">
        <w:t xml:space="preserve">PREDRAGU MIHALJEVIĆ iz Njivica, Cvjetni trg 8, OIB 58830648619  i ROKU KERIN iz Krškog, </w:t>
      </w:r>
      <w:proofErr w:type="spellStart"/>
      <w:r w:rsidR="002D6B98">
        <w:t>Papirniška</w:t>
      </w:r>
      <w:proofErr w:type="spellEnd"/>
      <w:r w:rsidR="002D6B98">
        <w:t xml:space="preserve"> ulica 008, Slovenija OIB 78063435104 </w:t>
      </w:r>
      <w:r w:rsidR="002D6B98" w:rsidRPr="00A93C4B">
        <w:t xml:space="preserve">izvršiti povrat  uplaćene jamčevine za sudjelovanje na </w:t>
      </w:r>
      <w:r w:rsidR="002D6B98">
        <w:t>drugoj</w:t>
      </w:r>
      <w:r w:rsidR="002D6B98" w:rsidRPr="00A93C4B">
        <w:t xml:space="preserve"> elektroničkoj javnoj dražbi radi prodaje</w:t>
      </w:r>
      <w:r w:rsidR="002D6B98">
        <w:t xml:space="preserve"> 2. suvlasničkog dijela</w:t>
      </w:r>
      <w:r w:rsidR="002D6B98" w:rsidRPr="001601C4">
        <w:t xml:space="preserve"> od 24/200 dijela nekretnina </w:t>
      </w:r>
      <w:r w:rsidR="002D6B98" w:rsidRPr="00A93C4B">
        <w:t xml:space="preserve">stečajnog dužnika upisanih u </w:t>
      </w:r>
      <w:proofErr w:type="spellStart"/>
      <w:r w:rsidR="002D6B98" w:rsidRPr="00A93C4B">
        <w:t>zk.ul</w:t>
      </w:r>
      <w:proofErr w:type="spellEnd"/>
      <w:r w:rsidR="002D6B98" w:rsidRPr="00A93C4B">
        <w:t xml:space="preserve">. </w:t>
      </w:r>
      <w:r w:rsidR="002D6B98">
        <w:t>4357</w:t>
      </w:r>
      <w:r w:rsidR="002D6B98" w:rsidRPr="00A93C4B">
        <w:t xml:space="preserve"> k.o. </w:t>
      </w:r>
      <w:proofErr w:type="spellStart"/>
      <w:r w:rsidR="002D6B98">
        <w:t>Kornić</w:t>
      </w:r>
      <w:proofErr w:type="spellEnd"/>
      <w:r w:rsidR="002D6B98" w:rsidRPr="00A93C4B">
        <w:t xml:space="preserve"> ( </w:t>
      </w:r>
      <w:r w:rsidR="002D6B98">
        <w:t>identifikator predmeta prodaje 2943</w:t>
      </w:r>
      <w:r w:rsidR="002D6B98" w:rsidRPr="00A93C4B">
        <w:t xml:space="preserve"> ) u ovoj pravnoj stvari u iznosu od </w:t>
      </w:r>
      <w:r w:rsidR="002D6B98" w:rsidRPr="00B27860">
        <w:t>45.700,00</w:t>
      </w:r>
      <w:r w:rsidR="002D6B98">
        <w:rPr>
          <w:b/>
        </w:rPr>
        <w:t xml:space="preserve"> </w:t>
      </w:r>
      <w:r w:rsidR="002D6B98" w:rsidRPr="00A93C4B">
        <w:t xml:space="preserve"> Kn koja je evidentirana na posebnom računu  Agencije broj </w:t>
      </w:r>
      <w:r w:rsidR="002D6B98" w:rsidRPr="00331236">
        <w:t>HR3323900011300028779,</w:t>
      </w:r>
      <w:r w:rsidR="002D6B98">
        <w:t xml:space="preserve"> na račun ovih </w:t>
      </w:r>
      <w:r w:rsidR="002D6B98" w:rsidRPr="00A93C4B">
        <w:t xml:space="preserve"> ponuditelja naznačen u prija</w:t>
      </w:r>
      <w:r w:rsidR="002D6B98">
        <w:t>vi na sudjelovanje</w:t>
      </w:r>
      <w:r w:rsidR="00A704C3" w:rsidRPr="00A704C3">
        <w:t>, a u roku od osam dana od dana zaprimanja ovog rješenja.</w:t>
      </w:r>
    </w:p>
    <w:p w:rsidRDefault="00D55631" w:rsidP="006641B6" w:rsidR="00E14A71" w:rsidRPr="002D6B98">
      <w:pPr>
        <w:jc w:val="both"/>
        <w:rPr>
          <w:b/>
        </w:rPr>
      </w:pPr>
      <w:r w:rsidRPr="00B27860">
        <w:rPr>
          <w:b/>
        </w:rPr>
        <w:t xml:space="preserve"> </w:t>
      </w:r>
    </w:p>
    <w:p w:rsidRDefault="006641B6" w:rsidP="006641B6" w:rsidR="00AA4810">
      <w:pPr>
        <w:jc w:val="both"/>
      </w:pPr>
      <w:r>
        <w:t xml:space="preserve"> </w:t>
      </w:r>
      <w:r>
        <w:tab/>
        <w:t xml:space="preserve"> </w:t>
      </w:r>
      <w:r w:rsidR="00D55631">
        <w:t xml:space="preserve">           </w:t>
      </w:r>
      <w:r>
        <w:t>V</w:t>
      </w:r>
      <w:r w:rsidR="00E14A71">
        <w:t>I</w:t>
      </w:r>
      <w:r>
        <w:t xml:space="preserve">. Određuje se upis prava vlasništva u korist kupca </w:t>
      </w:r>
      <w:r w:rsidR="00CB3C16" w:rsidRPr="00CB3C16">
        <w:t>ALAN</w:t>
      </w:r>
      <w:r w:rsidR="00CB3C16">
        <w:t>A</w:t>
      </w:r>
      <w:r w:rsidR="00CB3C16" w:rsidRPr="00CB3C16">
        <w:t xml:space="preserve"> MARGETA iz Rijeke, </w:t>
      </w:r>
      <w:proofErr w:type="spellStart"/>
      <w:r w:rsidR="00CB3C16" w:rsidRPr="00CB3C16">
        <w:t>Rastočine</w:t>
      </w:r>
      <w:proofErr w:type="spellEnd"/>
      <w:r w:rsidR="00CB3C16" w:rsidRPr="00CB3C16">
        <w:t xml:space="preserve"> 4 OIB  75623559647 </w:t>
      </w:r>
      <w:r>
        <w:t xml:space="preserve"> na dosuđenim nekretninama i to: </w:t>
      </w:r>
    </w:p>
    <w:p w:rsidRDefault="00AA4810" w:rsidP="006641B6" w:rsidR="00AA4810">
      <w:pPr>
        <w:jc w:val="both"/>
      </w:pPr>
    </w:p>
    <w:p w:rsidRDefault="00AA4810" w:rsidP="006641B6" w:rsidR="00AA4810">
      <w:pPr>
        <w:jc w:val="both"/>
      </w:pPr>
      <w:r>
        <w:t xml:space="preserve">                     </w:t>
      </w:r>
      <w:r w:rsidR="00A12C8A">
        <w:t xml:space="preserve"> </w:t>
      </w:r>
      <w:r w:rsidR="00CC6B1E">
        <w:t xml:space="preserve">2. </w:t>
      </w:r>
      <w:r w:rsidR="00FC7E5D">
        <w:t xml:space="preserve">suvlasničkom </w:t>
      </w:r>
      <w:r w:rsidR="0023486A" w:rsidRPr="0023486A">
        <w:t xml:space="preserve"> di</w:t>
      </w:r>
      <w:r w:rsidR="00FC7E5D">
        <w:t>jelu</w:t>
      </w:r>
      <w:r w:rsidR="0023486A" w:rsidRPr="0023486A">
        <w:t xml:space="preserve"> nekretnina od 24/200 dijela nekretnina</w:t>
      </w:r>
      <w:r w:rsidR="006641B6" w:rsidRPr="00A93C4B">
        <w:t xml:space="preserve"> upisanih u  </w:t>
      </w:r>
      <w:proofErr w:type="spellStart"/>
      <w:r w:rsidR="006641B6" w:rsidRPr="00A93C4B">
        <w:t>zk.ul</w:t>
      </w:r>
      <w:proofErr w:type="spellEnd"/>
      <w:r w:rsidR="006641B6" w:rsidRPr="00A93C4B">
        <w:t xml:space="preserve">. </w:t>
      </w:r>
      <w:r w:rsidR="00FF0770">
        <w:t>4357</w:t>
      </w:r>
      <w:r w:rsidR="006641B6" w:rsidRPr="00A93C4B">
        <w:t xml:space="preserve"> k.o. </w:t>
      </w:r>
      <w:proofErr w:type="spellStart"/>
      <w:r w:rsidR="00FF0770">
        <w:t>Kornić</w:t>
      </w:r>
      <w:proofErr w:type="spellEnd"/>
      <w:r w:rsidR="00A12C8A">
        <w:t xml:space="preserve"> i to: </w:t>
      </w:r>
      <w:r w:rsidR="006641B6" w:rsidRPr="00A93C4B">
        <w:t xml:space="preserve">-  </w:t>
      </w:r>
      <w:r w:rsidR="00FF0770" w:rsidRPr="00FF0770">
        <w:t xml:space="preserve">kč.br. 1478/135 – kuća i dvor sa 376 m2 </w:t>
      </w:r>
      <w:r w:rsidR="00A12C8A">
        <w:t>,</w:t>
      </w:r>
    </w:p>
    <w:p w:rsidRDefault="00AA4810" w:rsidP="006641B6" w:rsidR="00AA4810">
      <w:pPr>
        <w:jc w:val="both"/>
      </w:pPr>
    </w:p>
    <w:p w:rsidRDefault="00A12C8A" w:rsidP="006641B6" w:rsidR="006641B6">
      <w:pPr>
        <w:jc w:val="both"/>
      </w:pPr>
      <w:r>
        <w:t xml:space="preserve"> </w:t>
      </w:r>
      <w:r w:rsidR="006641B6">
        <w:t xml:space="preserve">a nakon pravomoćnosti ovoga rješenja o dosudi i nakon što kupac položi - uplati  iznos </w:t>
      </w:r>
      <w:proofErr w:type="spellStart"/>
      <w:r w:rsidR="006641B6">
        <w:t>kupovnine</w:t>
      </w:r>
      <w:proofErr w:type="spellEnd"/>
      <w:r w:rsidR="006641B6">
        <w:t xml:space="preserve"> naveden u točci III. izreke ovoga rješenja.</w:t>
      </w:r>
    </w:p>
    <w:p w:rsidRDefault="006641B6" w:rsidP="006641B6" w:rsidR="006641B6">
      <w:pPr>
        <w:jc w:val="both"/>
      </w:pPr>
    </w:p>
    <w:p w:rsidRDefault="006641B6" w:rsidP="00FF0770" w:rsidR="00FC7E5D">
      <w:pPr>
        <w:jc w:val="both"/>
      </w:pPr>
      <w:r>
        <w:t xml:space="preserve"> </w:t>
      </w:r>
      <w:r>
        <w:tab/>
      </w:r>
      <w:r>
        <w:tab/>
        <w:t>VI</w:t>
      </w:r>
      <w:r w:rsidR="002D6B98">
        <w:t>I</w:t>
      </w:r>
      <w:r>
        <w:t xml:space="preserve">. Određuje se brisanje tereta i prava koja prestaju prodajom u zemljišnim knjigama </w:t>
      </w:r>
      <w:r w:rsidR="00036112">
        <w:t>i to</w:t>
      </w:r>
      <w:r w:rsidR="00AA739F" w:rsidRPr="0062562A">
        <w:rPr>
          <w:b/>
        </w:rPr>
        <w:t xml:space="preserve"> </w:t>
      </w:r>
      <w:r w:rsidR="0062562A" w:rsidRPr="0062562A">
        <w:rPr>
          <w:b/>
        </w:rPr>
        <w:t>samo</w:t>
      </w:r>
      <w:r w:rsidR="0062562A">
        <w:t xml:space="preserve"> </w:t>
      </w:r>
      <w:r>
        <w:t xml:space="preserve">na  </w:t>
      </w:r>
      <w:r w:rsidR="00CC6B1E">
        <w:t xml:space="preserve">2. suvlasničkom </w:t>
      </w:r>
      <w:r w:rsidR="00FC7E5D" w:rsidRPr="00FC7E5D">
        <w:t>di</w:t>
      </w:r>
      <w:r w:rsidR="00CC6B1E">
        <w:t xml:space="preserve">jelu </w:t>
      </w:r>
      <w:r w:rsidR="00FC7E5D" w:rsidRPr="00FC7E5D">
        <w:t xml:space="preserve"> od 24/200 dijela nekretnina</w:t>
      </w:r>
      <w:r w:rsidRPr="00A93C4B">
        <w:t xml:space="preserve"> upisanih u  </w:t>
      </w:r>
      <w:proofErr w:type="spellStart"/>
      <w:r w:rsidRPr="00A93C4B">
        <w:t>zk.ul</w:t>
      </w:r>
      <w:proofErr w:type="spellEnd"/>
      <w:r w:rsidRPr="00A93C4B">
        <w:t>.</w:t>
      </w:r>
      <w:r>
        <w:t xml:space="preserve"> </w:t>
      </w:r>
      <w:r w:rsidR="00FF0770">
        <w:t>4357</w:t>
      </w:r>
      <w:r>
        <w:t xml:space="preserve"> k.o. </w:t>
      </w:r>
      <w:proofErr w:type="spellStart"/>
      <w:r w:rsidR="00FF0770">
        <w:t>Kornić</w:t>
      </w:r>
      <w:proofErr w:type="spellEnd"/>
      <w:r>
        <w:t xml:space="preserve"> i to:  </w:t>
      </w:r>
      <w:r w:rsidRPr="00A93C4B">
        <w:t xml:space="preserve">-  </w:t>
      </w:r>
      <w:r w:rsidR="00FF0770" w:rsidRPr="00FF0770">
        <w:t>kč.br. 1478/135 – kuća i dvor sa 376 m2</w:t>
      </w:r>
      <w:r w:rsidR="00FC7E5D">
        <w:t xml:space="preserve">, </w:t>
      </w:r>
    </w:p>
    <w:p w:rsidRDefault="004A6D64" w:rsidP="004A6D64" w:rsidR="004A6D64">
      <w:pPr>
        <w:jc w:val="right"/>
        <w:rPr>
          <w:b/>
        </w:rPr>
      </w:pPr>
      <w:r w:rsidRPr="004A6D64">
        <w:rPr>
          <w:b/>
        </w:rPr>
        <w:lastRenderedPageBreak/>
        <w:t xml:space="preserve">Broj:7/ St-9/2011-229      </w:t>
      </w:r>
    </w:p>
    <w:p w:rsidRDefault="004A6D64" w:rsidP="004A6D64" w:rsidR="00FC7E5D">
      <w:pPr>
        <w:jc w:val="right"/>
      </w:pPr>
      <w:r w:rsidRPr="004A6D64">
        <w:rPr>
          <w:b/>
        </w:rPr>
        <w:t xml:space="preserve"> </w:t>
      </w:r>
    </w:p>
    <w:p w:rsidRDefault="00FC7E5D" w:rsidP="00FF0770" w:rsidR="00FF0770" w:rsidRPr="00FF0770">
      <w:pPr>
        <w:jc w:val="both"/>
      </w:pPr>
      <w:r>
        <w:t>i to:</w:t>
      </w:r>
      <w:r w:rsidR="00FF0770" w:rsidRPr="00FF0770">
        <w:t xml:space="preserve"> </w:t>
      </w:r>
    </w:p>
    <w:p w:rsidRDefault="006641B6" w:rsidP="006641B6" w:rsidR="006641B6">
      <w:pPr>
        <w:jc w:val="both"/>
      </w:pPr>
      <w:r>
        <w:t xml:space="preserve">                        na listu B:</w:t>
      </w:r>
    </w:p>
    <w:p w:rsidRDefault="0018035E" w:rsidP="006641B6" w:rsidR="0018035E">
      <w:pPr>
        <w:jc w:val="both"/>
      </w:pPr>
    </w:p>
    <w:p w:rsidRDefault="0018035E" w:rsidP="006641B6" w:rsidR="0018035E">
      <w:pPr>
        <w:jc w:val="both"/>
      </w:pPr>
      <w:r>
        <w:t xml:space="preserve"> </w:t>
      </w:r>
      <w:r>
        <w:tab/>
      </w:r>
      <w:r>
        <w:tab/>
      </w:r>
      <w:r w:rsidRPr="0018035E">
        <w:t xml:space="preserve">-redni broj 1.1. – broj Z – 1263/2017 – zabilježbe prijenosa vlasništva radi osiguranja tražbine izvršene po osnovi </w:t>
      </w:r>
      <w:r>
        <w:t>S</w:t>
      </w:r>
      <w:r w:rsidRPr="0018035E">
        <w:t>porazuma o osiguranju novčane tražbine vjerovnika, prijenosom vlasništva nad nekretninama od 31. ožujka 2000.  godine te punomoći br. SPRPN – 1/2016 od 30. rujna 2016. godine za</w:t>
      </w:r>
      <w:r w:rsidR="00036112">
        <w:t xml:space="preserve"> iznos od 1.200.000,00 </w:t>
      </w:r>
      <w:proofErr w:type="spellStart"/>
      <w:r w:rsidR="00036112">
        <w:t>Eur</w:t>
      </w:r>
      <w:proofErr w:type="spellEnd"/>
      <w:r w:rsidR="00036112">
        <w:t>-a u k</w:t>
      </w:r>
      <w:r w:rsidRPr="0018035E">
        <w:t xml:space="preserve">una protuvrijednosti po prodajnom tečaju banke sa svim uvjetima prema sporazumu u korist </w:t>
      </w:r>
      <w:proofErr w:type="spellStart"/>
      <w:r w:rsidRPr="0018035E">
        <w:t>Raiffeisenbank</w:t>
      </w:r>
      <w:proofErr w:type="spellEnd"/>
      <w:r w:rsidRPr="0018035E">
        <w:t xml:space="preserve"> </w:t>
      </w:r>
      <w:proofErr w:type="spellStart"/>
      <w:r w:rsidRPr="0018035E">
        <w:t>Austria</w:t>
      </w:r>
      <w:proofErr w:type="spellEnd"/>
      <w:r w:rsidRPr="0018035E">
        <w:t xml:space="preserve"> d.d. Zagreb, Magazinska cesta 69, OIB 53056966535</w:t>
      </w:r>
    </w:p>
    <w:p w:rsidRDefault="006641B6" w:rsidP="006641B6" w:rsidR="006641B6">
      <w:pPr>
        <w:jc w:val="both"/>
      </w:pPr>
    </w:p>
    <w:p w:rsidRDefault="006641B6" w:rsidP="0018035E" w:rsidR="00FC088D">
      <w:pPr>
        <w:jc w:val="both"/>
      </w:pPr>
      <w:r>
        <w:t xml:space="preserve"> </w:t>
      </w:r>
      <w:r>
        <w:tab/>
        <w:t xml:space="preserve"> </w:t>
      </w:r>
      <w:r>
        <w:tab/>
        <w:t xml:space="preserve">- redni broj </w:t>
      </w:r>
      <w:r w:rsidR="00FC7E5D">
        <w:t>2.5.</w:t>
      </w:r>
      <w:r>
        <w:t xml:space="preserve"> – broj Z-</w:t>
      </w:r>
      <w:r w:rsidR="005332E3">
        <w:t>15233</w:t>
      </w:r>
      <w:r>
        <w:t>/</w:t>
      </w:r>
      <w:r w:rsidR="005332E3">
        <w:t>2017</w:t>
      </w:r>
      <w:r>
        <w:t xml:space="preserve"> – </w:t>
      </w:r>
      <w:r w:rsidRPr="00A93C4B">
        <w:t>zabilježb</w:t>
      </w:r>
      <w:r w:rsidR="00FC7E5D">
        <w:t xml:space="preserve">e rješenja o prodaji izvršene po osnovi rješenja </w:t>
      </w:r>
      <w:proofErr w:type="spellStart"/>
      <w:r w:rsidR="00FC7E5D">
        <w:t>posl</w:t>
      </w:r>
      <w:proofErr w:type="spellEnd"/>
      <w:r w:rsidR="00FC7E5D">
        <w:t>. br. 7/St-9/2011-200 od 12. travnja 2017. godine Trgovačkog suda u Osijeku Stalne Službe u Slavonskom Brodu</w:t>
      </w:r>
      <w:r w:rsidR="0018035E">
        <w:t xml:space="preserve"> </w:t>
      </w:r>
      <w:r w:rsidR="0018035E">
        <w:tab/>
      </w:r>
      <w:r w:rsidR="0018035E">
        <w:tab/>
      </w:r>
    </w:p>
    <w:p w:rsidRDefault="006641B6" w:rsidP="006641B6" w:rsidR="006641B6">
      <w:pPr>
        <w:jc w:val="both"/>
      </w:pPr>
    </w:p>
    <w:p w:rsidRDefault="00225370" w:rsidP="006641B6" w:rsidR="006641B6">
      <w:pPr>
        <w:ind w:firstLine="1440"/>
        <w:jc w:val="both"/>
      </w:pPr>
      <w:r>
        <w:t>VIII</w:t>
      </w:r>
      <w:r w:rsidR="006641B6">
        <w:t xml:space="preserve">.  Nekretnine koje su predmetom ovog rješenja predat će se kupcu zaključkom o predaji nakon što ovo rješenje postaje pravomoćno i nakon što kupac položi iznos </w:t>
      </w:r>
      <w:proofErr w:type="spellStart"/>
      <w:r w:rsidR="006641B6">
        <w:t>kupovnine</w:t>
      </w:r>
      <w:proofErr w:type="spellEnd"/>
      <w:r w:rsidR="006641B6">
        <w:t xml:space="preserve"> određen točkom III. izreke rješenja.</w:t>
      </w:r>
    </w:p>
    <w:p w:rsidRDefault="006641B6" w:rsidP="006641B6" w:rsidR="006641B6">
      <w:pPr>
        <w:jc w:val="both"/>
      </w:pPr>
    </w:p>
    <w:p w:rsidRDefault="002D6B98" w:rsidP="00CB3C16" w:rsidR="00CB3C16">
      <w:pPr>
        <w:jc w:val="both"/>
      </w:pPr>
      <w:r>
        <w:t xml:space="preserve"> </w:t>
      </w:r>
      <w:r>
        <w:tab/>
      </w:r>
      <w:r>
        <w:tab/>
      </w:r>
      <w:r w:rsidR="00225370">
        <w:t>I</w:t>
      </w:r>
      <w:r>
        <w:t>X.</w:t>
      </w:r>
      <w:r w:rsidR="006641B6">
        <w:t xml:space="preserve"> U zemljišnim knjigama Zemljišnoknjižnog odjela </w:t>
      </w:r>
      <w:r w:rsidR="00CB3C16">
        <w:t>Krk</w:t>
      </w:r>
      <w:r w:rsidR="006641B6">
        <w:t xml:space="preserve"> Općinskog suda u </w:t>
      </w:r>
      <w:r w:rsidR="00CB3C16">
        <w:t>Rijeci</w:t>
      </w:r>
      <w:r w:rsidR="006641B6">
        <w:t xml:space="preserve">  i to na</w:t>
      </w:r>
      <w:r w:rsidR="006641B6" w:rsidRPr="001D47A8">
        <w:t xml:space="preserve"> </w:t>
      </w:r>
      <w:r w:rsidR="007E5CA0">
        <w:t xml:space="preserve">2. </w:t>
      </w:r>
      <w:r w:rsidR="0018035E" w:rsidRPr="0018035E">
        <w:t>suvlasničkom  dijelu nekretnina od 24/200 dijela nekretnina</w:t>
      </w:r>
      <w:r w:rsidR="0018035E" w:rsidRPr="0018035E">
        <w:rPr>
          <w:b/>
        </w:rPr>
        <w:t xml:space="preserve"> </w:t>
      </w:r>
      <w:r w:rsidR="006641B6" w:rsidRPr="001D47A8">
        <w:t xml:space="preserve">upisanih u  </w:t>
      </w:r>
      <w:proofErr w:type="spellStart"/>
      <w:r w:rsidR="00CB3C16" w:rsidRPr="00CB3C16">
        <w:t>zk.ul</w:t>
      </w:r>
      <w:proofErr w:type="spellEnd"/>
      <w:r w:rsidR="00CB3C16" w:rsidRPr="00CB3C16">
        <w:t xml:space="preserve">. 4357 k.o. </w:t>
      </w:r>
      <w:proofErr w:type="spellStart"/>
      <w:r w:rsidR="00CB3C16" w:rsidRPr="00CB3C16">
        <w:t>Kornić</w:t>
      </w:r>
      <w:proofErr w:type="spellEnd"/>
      <w:r w:rsidR="00CB3C16" w:rsidRPr="00CB3C16">
        <w:t xml:space="preserve"> i to: </w:t>
      </w:r>
    </w:p>
    <w:p w:rsidRDefault="00AA4810" w:rsidP="00CB3C16" w:rsidR="00AA4810">
      <w:pPr>
        <w:jc w:val="both"/>
      </w:pPr>
    </w:p>
    <w:p w:rsidRDefault="00CB3C16" w:rsidP="00CB3C16" w:rsidR="006641B6">
      <w:pPr>
        <w:jc w:val="both"/>
      </w:pPr>
      <w:r>
        <w:tab/>
      </w:r>
      <w:r>
        <w:tab/>
      </w:r>
      <w:r w:rsidRPr="00CB3C16">
        <w:t xml:space="preserve"> -  kč.br. 1478/135 – kuća i dvor sa 376 m2</w:t>
      </w:r>
      <w:r w:rsidR="006641B6" w:rsidRPr="001D47A8">
        <w:t>.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t>zabilježit će se dosuda nekretnina po osnovi ovoga rješenja.</w:t>
      </w:r>
    </w:p>
    <w:p w:rsidRDefault="006641B6" w:rsidP="006641B6" w:rsidR="006641B6">
      <w:pPr>
        <w:jc w:val="both"/>
      </w:pPr>
    </w:p>
    <w:p w:rsidRDefault="006641B6" w:rsidP="006641B6" w:rsidR="004806F8">
      <w:pPr>
        <w:ind w:firstLine="1440"/>
        <w:jc w:val="both"/>
      </w:pPr>
      <w:r>
        <w:t>X. Upis prava vlasništva iz točke V</w:t>
      </w:r>
      <w:r w:rsidR="00036112">
        <w:t>I</w:t>
      </w:r>
      <w:r>
        <w:t>. ovog rješenja te upise iz točke VI</w:t>
      </w:r>
      <w:r w:rsidR="002D6B98">
        <w:t>I</w:t>
      </w:r>
      <w:r>
        <w:t xml:space="preserve">. izreke ovog rješenja provest će Zemljišnoknjižni odjel </w:t>
      </w:r>
      <w:r w:rsidR="00CB3C16">
        <w:t>Krk</w:t>
      </w:r>
      <w:r>
        <w:t xml:space="preserve"> Općinskog suda u </w:t>
      </w:r>
      <w:r w:rsidR="00CB3C16">
        <w:t>Rijeci</w:t>
      </w:r>
      <w:r>
        <w:t xml:space="preserve">  po pravomoćnosti ovog rješenja i na temelju potvrde o uplati </w:t>
      </w:r>
      <w:proofErr w:type="spellStart"/>
      <w:r>
        <w:t>kupovnine</w:t>
      </w:r>
      <w:proofErr w:type="spellEnd"/>
      <w:r>
        <w:t>, dok će upis</w:t>
      </w:r>
      <w:r w:rsidR="00AA739F">
        <w:t xml:space="preserve"> zabilježbe dosude iz točke </w:t>
      </w:r>
      <w:r w:rsidR="00225370">
        <w:t>I</w:t>
      </w:r>
      <w:r w:rsidR="002D6B98">
        <w:t>X</w:t>
      </w:r>
      <w:r>
        <w:rPr>
          <w:b/>
        </w:rPr>
        <w:t xml:space="preserve">. </w:t>
      </w:r>
      <w:r>
        <w:t xml:space="preserve">ovoga rješenja Zemljišnoknjižni odjel </w:t>
      </w:r>
      <w:r w:rsidR="00CB3C16">
        <w:t>Krk</w:t>
      </w:r>
      <w:r>
        <w:t xml:space="preserve">  Općinskog suda </w:t>
      </w:r>
      <w:r w:rsidR="00CB3C16">
        <w:t>u Rijeci</w:t>
      </w:r>
      <w:r>
        <w:t xml:space="preserve"> izvršiti i prije pravomoćnosti rješenja, a po zaprimanju rješenja.</w:t>
      </w:r>
    </w:p>
    <w:p w:rsidRDefault="004806F8" w:rsidP="006641B6" w:rsidR="006641B6">
      <w:pPr>
        <w:jc w:val="both"/>
      </w:pPr>
      <w:r>
        <w:t xml:space="preserve">   </w:t>
      </w:r>
      <w:r w:rsidR="006641B6">
        <w:t xml:space="preserve"> </w:t>
      </w:r>
      <w:r w:rsidR="006641B6">
        <w:tab/>
        <w:t xml:space="preserve"> </w:t>
      </w:r>
      <w:r w:rsidR="006641B6">
        <w:tab/>
        <w:t xml:space="preserve"> </w:t>
      </w: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>X</w:t>
      </w:r>
      <w:r w:rsidR="00B651D2">
        <w:t>I</w:t>
      </w:r>
      <w:r>
        <w:t xml:space="preserve">. Smatrat će se da je ovo rješenje o dosudi dostavljeno svim osobama kojima se dostavlja zaključak o prodaji, te svim sudionicima na dražbi istekom osmog dana od dana njegova isticanja na oglasnoj ploči - mrežna stranica e-Oglasna ploča sudova, 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B42112" w:rsidP="006641B6" w:rsidR="00B42112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</w:r>
      <w:r w:rsidR="00225370">
        <w:t>X</w:t>
      </w:r>
      <w:r w:rsidR="002D6B98">
        <w:t>I</w:t>
      </w:r>
      <w:r w:rsidR="00B651D2">
        <w:t>I</w:t>
      </w:r>
      <w:r>
        <w:t xml:space="preserve">. Ovo rješenje o dosudi nekretnine kupcu dostavit će se Financijskoj agenciji s potvrdom pravomoćnosti radi objave rješenja na mrežnim stranicama Agencije.                        </w:t>
      </w:r>
    </w:p>
    <w:p w:rsidRDefault="006641B6" w:rsidP="006641B6" w:rsidR="006641B6"/>
    <w:p w:rsidRDefault="006641B6" w:rsidP="006641B6" w:rsidR="006641B6"/>
    <w:p w:rsidRDefault="006641B6" w:rsidP="006641B6" w:rsidR="006641B6">
      <w:pPr>
        <w:jc w:val="center"/>
      </w:pPr>
      <w:r>
        <w:t>Obrazloženje</w:t>
      </w:r>
    </w:p>
    <w:p w:rsidRDefault="006641B6" w:rsidP="006641B6" w:rsidR="006641B6">
      <w:pPr>
        <w:jc w:val="center"/>
      </w:pPr>
    </w:p>
    <w:p w:rsidRDefault="006641B6" w:rsidP="006641B6" w:rsidR="006641B6">
      <w:pPr>
        <w:ind w:firstLine="1440"/>
        <w:jc w:val="both"/>
      </w:pPr>
      <w:r>
        <w:t>Pravomoćnim rješenjem poslovni broj 7/St-</w:t>
      </w:r>
      <w:r w:rsidR="007E5CA0">
        <w:t xml:space="preserve">9/2011-200 </w:t>
      </w:r>
      <w:r>
        <w:t xml:space="preserve">od </w:t>
      </w:r>
      <w:r w:rsidR="007E5CA0">
        <w:t>12</w:t>
      </w:r>
      <w:r>
        <w:t xml:space="preserve">. </w:t>
      </w:r>
      <w:r w:rsidR="007E5CA0">
        <w:t xml:space="preserve">travnja 2017. </w:t>
      </w:r>
      <w:r>
        <w:t xml:space="preserve">godine određeno je da će se imovina stečajnog dužnika opterećena </w:t>
      </w:r>
      <w:proofErr w:type="spellStart"/>
      <w:r>
        <w:t>razlučnim</w:t>
      </w:r>
      <w:proofErr w:type="spellEnd"/>
      <w:r>
        <w:t xml:space="preserve"> pravom koja čini stečajnu masu navedena u točkama </w:t>
      </w:r>
      <w:r w:rsidRPr="00B42112">
        <w:t>I. i II. izreke</w:t>
      </w:r>
      <w:r>
        <w:t xml:space="preserve"> ovoga rješenja prodavati u stečajnom postupku sukladno odredbi čl. 247. Stečajnog zakona ( NN 71/15 ) elektroničkom javnom dražbom koju prodaju će provesti Financijska agencija.  </w:t>
      </w:r>
    </w:p>
    <w:p w:rsidRDefault="004A6D64" w:rsidP="004A6D64" w:rsidR="004A6D64">
      <w:pPr>
        <w:ind w:firstLine="1416"/>
        <w:jc w:val="right"/>
        <w:rPr>
          <w:b/>
        </w:rPr>
      </w:pPr>
      <w:r w:rsidRPr="004A6D64">
        <w:rPr>
          <w:b/>
        </w:rPr>
        <w:lastRenderedPageBreak/>
        <w:t xml:space="preserve">Broj:7/ St-9/2011-229  </w:t>
      </w:r>
    </w:p>
    <w:p w:rsidRDefault="004A6D64" w:rsidP="004A6D64" w:rsidR="004A6D64">
      <w:pPr>
        <w:ind w:firstLine="1416"/>
        <w:jc w:val="right"/>
      </w:pPr>
      <w:r w:rsidRPr="004A6D64">
        <w:rPr>
          <w:b/>
        </w:rPr>
        <w:t xml:space="preserve">     </w:t>
      </w:r>
    </w:p>
    <w:p w:rsidRDefault="006641B6" w:rsidP="006641B6" w:rsidR="006641B6">
      <w:pPr>
        <w:ind w:firstLine="1416"/>
        <w:jc w:val="both"/>
      </w:pPr>
      <w:r>
        <w:t>Zaključkom poslovni broj 7/St-</w:t>
      </w:r>
      <w:r w:rsidR="00C96FA3">
        <w:t>9/2011-208</w:t>
      </w:r>
      <w:r>
        <w:t xml:space="preserve"> od </w:t>
      </w:r>
      <w:r w:rsidR="00C96FA3">
        <w:t>06</w:t>
      </w:r>
      <w:r>
        <w:t xml:space="preserve">. </w:t>
      </w:r>
      <w:r w:rsidR="00C96FA3">
        <w:t>lipnja</w:t>
      </w:r>
      <w:r>
        <w:t xml:space="preserve"> 201</w:t>
      </w:r>
      <w:r w:rsidR="00C96FA3">
        <w:t>7</w:t>
      </w:r>
      <w:r>
        <w:t xml:space="preserve">. godine utvrđena je vrijednost predmetnih nekretnina u iznosu od </w:t>
      </w:r>
      <w:r w:rsidR="00C96FA3">
        <w:t>457.000,00</w:t>
      </w:r>
      <w:r>
        <w:t xml:space="preserve"> Kn za potrebe prodaje koju će  provesti Financijska agencija elektroničkom javnom dražbom te je tako određeno da se na </w:t>
      </w:r>
      <w:r w:rsidR="00AE54C6">
        <w:t>drugoj</w:t>
      </w:r>
      <w:r>
        <w:t xml:space="preserve"> elektroničkoj dražbi nekretnine ne mogu prodati ispod jedne </w:t>
      </w:r>
      <w:r w:rsidR="00B014C3">
        <w:t>polovine</w:t>
      </w:r>
      <w:r>
        <w:t xml:space="preserve"> utvrđene vrijednosti odnosno ispod iznosa od </w:t>
      </w:r>
      <w:r w:rsidR="00B014C3">
        <w:t>228.500,00</w:t>
      </w:r>
      <w:r w:rsidRPr="00397517">
        <w:t xml:space="preserve"> </w:t>
      </w:r>
      <w:r>
        <w:t>Kn.</w:t>
      </w:r>
    </w:p>
    <w:p w:rsidRDefault="006641B6" w:rsidP="006641B6" w:rsidR="0034211F">
      <w:pPr>
        <w:ind w:firstLine="1416"/>
        <w:jc w:val="both"/>
      </w:pPr>
      <w:r>
        <w:t xml:space="preserve"> Nakon provedene </w:t>
      </w:r>
      <w:r w:rsidR="00BB5ED5">
        <w:t>druge</w:t>
      </w:r>
      <w:r>
        <w:t xml:space="preserve"> elektroničke javne dražbe Financijska agencija izvijestila je sud da </w:t>
      </w:r>
      <w:r w:rsidR="003579F4">
        <w:t>s</w:t>
      </w:r>
      <w:r>
        <w:t xml:space="preserve">u </w:t>
      </w:r>
      <w:r w:rsidR="003579F4">
        <w:t xml:space="preserve">u </w:t>
      </w:r>
      <w:r w:rsidR="00AD09B4">
        <w:t xml:space="preserve">postupku provedene </w:t>
      </w:r>
      <w:r>
        <w:t xml:space="preserve">elektroničke javne dražbe koja je započela </w:t>
      </w:r>
      <w:r w:rsidR="0042187F">
        <w:t xml:space="preserve">15. studenog 2017. </w:t>
      </w:r>
      <w:r>
        <w:t xml:space="preserve"> godine </w:t>
      </w:r>
      <w:r w:rsidR="002D6B98">
        <w:t>u 15:00:</w:t>
      </w:r>
      <w:proofErr w:type="spellStart"/>
      <w:r w:rsidR="002D6B98">
        <w:t>00</w:t>
      </w:r>
      <w:proofErr w:type="spellEnd"/>
      <w:r w:rsidR="002D6B98">
        <w:t xml:space="preserve"> sati </w:t>
      </w:r>
      <w:r>
        <w:t xml:space="preserve">i završila </w:t>
      </w:r>
      <w:r w:rsidR="0042187F">
        <w:t>7. veljače 2017.</w:t>
      </w:r>
      <w:r w:rsidR="003579F4">
        <w:t xml:space="preserve"> godine</w:t>
      </w:r>
      <w:r w:rsidR="002D6B98">
        <w:t xml:space="preserve"> u 23:59:</w:t>
      </w:r>
      <w:proofErr w:type="spellStart"/>
      <w:r w:rsidR="002D6B98">
        <w:t>59</w:t>
      </w:r>
      <w:proofErr w:type="spellEnd"/>
      <w:r w:rsidR="003579F4">
        <w:t xml:space="preserve"> </w:t>
      </w:r>
      <w:r w:rsidR="00D4307B">
        <w:t xml:space="preserve"> valjane</w:t>
      </w:r>
      <w:r>
        <w:t xml:space="preserve"> ponudu u nadmetanju da</w:t>
      </w:r>
      <w:r w:rsidR="003579F4">
        <w:t>li</w:t>
      </w:r>
      <w:r>
        <w:t xml:space="preserve"> ponuditelj</w:t>
      </w:r>
      <w:r w:rsidR="003579F4">
        <w:t>i MARI</w:t>
      </w:r>
      <w:r w:rsidR="00D4307B">
        <w:t xml:space="preserve">JA ČENGIĆ  iz Požege, Alojzija Stepinca 6, OIB 36516484327 </w:t>
      </w:r>
      <w:r w:rsidR="003579F4">
        <w:t xml:space="preserve">u iznosu od 228.500,00 Kn, </w:t>
      </w:r>
      <w:r w:rsidR="00D4307B">
        <w:t xml:space="preserve"> MARIJANA MARGETA iz R</w:t>
      </w:r>
      <w:r w:rsidR="003579F4">
        <w:t>ije</w:t>
      </w:r>
      <w:r w:rsidR="00D4307B">
        <w:t xml:space="preserve">ke, </w:t>
      </w:r>
      <w:proofErr w:type="spellStart"/>
      <w:r w:rsidR="00D4307B">
        <w:t>Rastočine</w:t>
      </w:r>
      <w:proofErr w:type="spellEnd"/>
      <w:r w:rsidR="00D4307B">
        <w:t xml:space="preserve"> 4 OIB 55139440206 </w:t>
      </w:r>
      <w:r w:rsidR="003579F4">
        <w:t xml:space="preserve"> u iznosu od 231.500,00 Kn, MAKS BURJA iz Celja, </w:t>
      </w:r>
      <w:proofErr w:type="spellStart"/>
      <w:r w:rsidR="003579F4">
        <w:t>Nušićeva</w:t>
      </w:r>
      <w:proofErr w:type="spellEnd"/>
      <w:r w:rsidR="003579F4">
        <w:t xml:space="preserve"> b4,</w:t>
      </w:r>
      <w:r w:rsidR="00D4307B">
        <w:t xml:space="preserve"> </w:t>
      </w:r>
      <w:r w:rsidR="003579F4">
        <w:t xml:space="preserve">Slovenija OIB  27817100035 u iznosu od 229.500,00 Kn i </w:t>
      </w:r>
      <w:r w:rsidR="00BB5ED5" w:rsidRPr="00BB5ED5">
        <w:t xml:space="preserve">ALAN MARGETA iz Rijeke, </w:t>
      </w:r>
      <w:proofErr w:type="spellStart"/>
      <w:r w:rsidR="00BB5ED5" w:rsidRPr="00BB5ED5">
        <w:t>Rastočine</w:t>
      </w:r>
      <w:proofErr w:type="spellEnd"/>
      <w:r w:rsidR="00BB5ED5" w:rsidRPr="00BB5ED5">
        <w:t xml:space="preserve"> 4 OIB  75623559647</w:t>
      </w:r>
      <w:r>
        <w:t xml:space="preserve"> u iznosu od 2</w:t>
      </w:r>
      <w:r w:rsidR="00CB3C16">
        <w:t>34</w:t>
      </w:r>
      <w:r>
        <w:t>.</w:t>
      </w:r>
      <w:r w:rsidR="00CB3C16">
        <w:t>500</w:t>
      </w:r>
      <w:r>
        <w:t>,</w:t>
      </w:r>
      <w:r w:rsidR="00CB3C16">
        <w:t>0</w:t>
      </w:r>
      <w:r>
        <w:t>0 Kn</w:t>
      </w:r>
      <w:r w:rsidR="00D4307B">
        <w:t xml:space="preserve">  i</w:t>
      </w:r>
      <w:r w:rsidR="003579F4">
        <w:t xml:space="preserve">z čega proizlazi da je najpovoljniju valjanu ponudu u nadmetanju dao ponuditelj </w:t>
      </w:r>
      <w:r w:rsidR="003579F4" w:rsidRPr="003579F4">
        <w:t xml:space="preserve">ALAN MARGETA iz Rijeke, </w:t>
      </w:r>
      <w:proofErr w:type="spellStart"/>
      <w:r w:rsidR="003579F4" w:rsidRPr="003579F4">
        <w:t>Rastočine</w:t>
      </w:r>
      <w:proofErr w:type="spellEnd"/>
      <w:r w:rsidR="003579F4" w:rsidRPr="003579F4">
        <w:t xml:space="preserve"> 4 OIB  75623559647 u iznosu od 234.500,00 Kn.</w:t>
      </w:r>
    </w:p>
    <w:p w:rsidRDefault="00D4307B" w:rsidP="006641B6" w:rsidR="003579F4">
      <w:pPr>
        <w:ind w:firstLine="1416"/>
        <w:jc w:val="both"/>
      </w:pPr>
      <w:r>
        <w:t>Nadalje, iz I</w:t>
      </w:r>
      <w:r w:rsidR="003579F4">
        <w:t>zvještaja o provedenoj elektroničnoj javnoj dražbi FIN</w:t>
      </w:r>
      <w:r w:rsidR="009B3306">
        <w:t>A</w:t>
      </w:r>
      <w:r>
        <w:t xml:space="preserve">-e </w:t>
      </w:r>
      <w:r w:rsidR="00B4169D">
        <w:t xml:space="preserve">od 8. veljače 2018. godine </w:t>
      </w:r>
      <w:r>
        <w:t>proizlazi da</w:t>
      </w:r>
      <w:r w:rsidR="009B3306">
        <w:t xml:space="preserve"> </w:t>
      </w:r>
      <w:r w:rsidR="002D6B98">
        <w:t>nisu valjane ponude</w:t>
      </w:r>
      <w:r w:rsidR="00D746EC">
        <w:t xml:space="preserve"> </w:t>
      </w:r>
      <w:r w:rsidR="003579F4">
        <w:t xml:space="preserve">ponuditelja </w:t>
      </w:r>
      <w:r w:rsidR="009B3306">
        <w:t>PREDRAGA MIHALJEVIĆ iz Njivica, Cvjetni trg 8, OIB 5883</w:t>
      </w:r>
      <w:r w:rsidR="00F52040">
        <w:t>0648619</w:t>
      </w:r>
      <w:r>
        <w:t xml:space="preserve"> u iznosu od</w:t>
      </w:r>
      <w:r w:rsidR="00DB0DF3">
        <w:t xml:space="preserve"> 232.500,00 Kn</w:t>
      </w:r>
      <w:r>
        <w:t xml:space="preserve"> </w:t>
      </w:r>
      <w:r w:rsidR="00F52040">
        <w:t xml:space="preserve"> i ROKA KERIN iz Krškog, </w:t>
      </w:r>
      <w:proofErr w:type="spellStart"/>
      <w:r w:rsidR="00F52040">
        <w:t>Papirniška</w:t>
      </w:r>
      <w:proofErr w:type="spellEnd"/>
      <w:r w:rsidR="00F52040">
        <w:t xml:space="preserve"> ulica 008, Slovenija OIB 78063435104</w:t>
      </w:r>
      <w:r>
        <w:t xml:space="preserve"> </w:t>
      </w:r>
      <w:r w:rsidR="00DB0DF3">
        <w:t xml:space="preserve">u iznosu od 237.500,00 Kn </w:t>
      </w:r>
      <w:r>
        <w:t xml:space="preserve">jer su ponude odbijene budući je istekao rok za predaju ponuda, te da je </w:t>
      </w:r>
      <w:r w:rsidR="00D746EC">
        <w:t xml:space="preserve"> nevažeća ponuda ponuditelja </w:t>
      </w:r>
      <w:r w:rsidR="00D746EC" w:rsidRPr="00D746EC">
        <w:t xml:space="preserve">ROKA KERIN iz Krškog, </w:t>
      </w:r>
      <w:proofErr w:type="spellStart"/>
      <w:r w:rsidR="00D746EC" w:rsidRPr="00D746EC">
        <w:t>Papirniška</w:t>
      </w:r>
      <w:proofErr w:type="spellEnd"/>
      <w:r w:rsidR="00D746EC" w:rsidRPr="00D746EC">
        <w:t xml:space="preserve"> ulica 008, Slovenija OIB 78063435104</w:t>
      </w:r>
      <w:r w:rsidR="00DB0DF3">
        <w:t xml:space="preserve"> u iznosu od 231.500,00 Kn</w:t>
      </w:r>
      <w:r w:rsidR="00D746EC">
        <w:t xml:space="preserve"> budući da je valjana ponuda istog iznosa već evidentirana u sustavu</w:t>
      </w:r>
      <w:r w:rsidR="00DB0DF3">
        <w:t xml:space="preserve">. Nadalje, proizlazi i da je odbijena ponuda </w:t>
      </w:r>
      <w:proofErr w:type="spellStart"/>
      <w:r w:rsidR="00DB0DF3">
        <w:t>ponuditeljice</w:t>
      </w:r>
      <w:proofErr w:type="spellEnd"/>
      <w:r w:rsidR="00DB0DF3">
        <w:t xml:space="preserve">  MARIJE ČENGIĆ  iz Požege, Alojzija Stepinca 6, OIB 36516484327 u iznosu od 232.500,00 Kn</w:t>
      </w:r>
      <w:r w:rsidR="00DB0DF3" w:rsidRPr="00DB0DF3">
        <w:t xml:space="preserve"> </w:t>
      </w:r>
      <w:r w:rsidR="00DB0DF3">
        <w:t>budući je istekao rok za predaju ponuda.</w:t>
      </w:r>
    </w:p>
    <w:p w:rsidRDefault="006641B6" w:rsidP="006641B6" w:rsidR="00DB0DF3">
      <w:pPr>
        <w:jc w:val="both"/>
      </w:pPr>
      <w:r>
        <w:tab/>
      </w:r>
      <w:r>
        <w:tab/>
        <w:t xml:space="preserve"> Kako je </w:t>
      </w:r>
      <w:r w:rsidR="00DB0DF3">
        <w:t>z</w:t>
      </w:r>
      <w:r w:rsidR="00613683" w:rsidRPr="00613683">
        <w:t>aključkom poslovni broj 7/St-9/2011-208 od 06. lipnja 2017. godine</w:t>
      </w:r>
      <w:r>
        <w:t xml:space="preserve"> utvrđeno da se predmetne nekretnine na </w:t>
      </w:r>
      <w:r w:rsidR="00613683">
        <w:t>drug</w:t>
      </w:r>
      <w:r>
        <w:t xml:space="preserve">oj elektroničkoj dražbi  ne mogu prodati ispod jedne </w:t>
      </w:r>
      <w:r w:rsidR="00613683">
        <w:t xml:space="preserve">polovine </w:t>
      </w:r>
      <w:r>
        <w:t xml:space="preserve"> utvrđene vrijednosti tj. ispod vrijednosti u iznosu od </w:t>
      </w:r>
      <w:r w:rsidR="00613683">
        <w:t>228.500,00</w:t>
      </w:r>
      <w:r>
        <w:t xml:space="preserve"> Kn, </w:t>
      </w:r>
      <w:r w:rsidR="0070200C">
        <w:t>to je ponuda ponuditelja- kupca</w:t>
      </w:r>
      <w:r>
        <w:t xml:space="preserve"> </w:t>
      </w:r>
      <w:r w:rsidR="00AE54C6" w:rsidRPr="00AE54C6">
        <w:t>ALAN</w:t>
      </w:r>
      <w:r w:rsidR="0070200C">
        <w:t>A</w:t>
      </w:r>
      <w:r w:rsidR="00AE54C6" w:rsidRPr="00AE54C6">
        <w:t xml:space="preserve"> MARGETA iz Rijeke, </w:t>
      </w:r>
      <w:proofErr w:type="spellStart"/>
      <w:r w:rsidR="00AE54C6" w:rsidRPr="00AE54C6">
        <w:t>Rastočine</w:t>
      </w:r>
      <w:proofErr w:type="spellEnd"/>
      <w:r w:rsidR="00AE54C6" w:rsidRPr="00AE54C6">
        <w:t xml:space="preserve"> 4 OIB  75623559647</w:t>
      </w:r>
      <w:r w:rsidR="001B18DF">
        <w:t>, u iznosu od 234.500,00 Kn</w:t>
      </w:r>
      <w:r w:rsidR="008F0BF2">
        <w:t xml:space="preserve"> koju je</w:t>
      </w:r>
      <w:r>
        <w:t xml:space="preserve"> valjano ponudio u postupku elektroničke javne dražbe</w:t>
      </w:r>
      <w:r w:rsidR="008F0BF2">
        <w:t xml:space="preserve"> najpovoljnija, te</w:t>
      </w:r>
      <w:r>
        <w:t xml:space="preserve"> su ispunjeni uvjeti da mu se predmetne nekretnine dosude.</w:t>
      </w:r>
    </w:p>
    <w:p w:rsidRDefault="00216D3E" w:rsidP="00216D3E" w:rsidR="00216D3E" w:rsidRPr="00216D3E">
      <w:pPr>
        <w:jc w:val="both"/>
      </w:pPr>
      <w:r>
        <w:t xml:space="preserve"> </w:t>
      </w:r>
      <w:r>
        <w:tab/>
        <w:t xml:space="preserve">   </w:t>
      </w:r>
      <w:r>
        <w:tab/>
      </w:r>
      <w:r w:rsidR="00AD09B4">
        <w:t xml:space="preserve"> </w:t>
      </w:r>
      <w:r>
        <w:t xml:space="preserve"> U slučaju da kupac-ponuditelj</w:t>
      </w:r>
      <w:r w:rsidRPr="00216D3E">
        <w:t xml:space="preserve"> </w:t>
      </w:r>
      <w:r w:rsidRPr="00AE54C6">
        <w:t xml:space="preserve">ALAN MARGETA iz Rijeke, </w:t>
      </w:r>
      <w:proofErr w:type="spellStart"/>
      <w:r w:rsidRPr="00AE54C6">
        <w:t>Rastočine</w:t>
      </w:r>
      <w:proofErr w:type="spellEnd"/>
      <w:r w:rsidRPr="00AE54C6">
        <w:t xml:space="preserve"> 4 OIB  75623559647</w:t>
      </w:r>
      <w:r>
        <w:t xml:space="preserve"> </w:t>
      </w:r>
      <w:r w:rsidRPr="00216D3E">
        <w:t xml:space="preserve">odustane od </w:t>
      </w:r>
      <w:proofErr w:type="spellStart"/>
      <w:r w:rsidRPr="00216D3E">
        <w:t>kupovnine</w:t>
      </w:r>
      <w:proofErr w:type="spellEnd"/>
      <w:r w:rsidRPr="00216D3E">
        <w:t xml:space="preserve"> nekretnine će se dosuditi kupcima koji su ponudili nižu cijenu, redom prema veličini cijene koju su ponudili, u kojem slučaju će se donijeti posebno rješenje, a kupci pozvati na uplatu</w:t>
      </w:r>
      <w:r>
        <w:t xml:space="preserve"> razlike</w:t>
      </w:r>
      <w:r w:rsidRPr="00216D3E">
        <w:t xml:space="preserve"> kupoprodajne cijene na poseban račun Agencije otvoren za tu namjenu.</w:t>
      </w:r>
      <w:r w:rsidR="00A83EDA">
        <w:t xml:space="preserve"> Odlučeno je, stoga </w:t>
      </w:r>
      <w:r w:rsidRPr="00216D3E">
        <w:t>, i da će sredstva koja su po osnovni jamčevine u svrhu sudjelovanja na dražbi uplatiti ostali ponuditelji či</w:t>
      </w:r>
      <w:r w:rsidR="00A83EDA">
        <w:t>ja valjana</w:t>
      </w:r>
      <w:r w:rsidRPr="00216D3E">
        <w:t xml:space="preserve"> ponuda nije p</w:t>
      </w:r>
      <w:r>
        <w:t>rihvaćena vratiti ponuditeljima,</w:t>
      </w:r>
      <w:r w:rsidR="00AD09B4">
        <w:t>a</w:t>
      </w:r>
      <w:r>
        <w:t xml:space="preserve"> po pravomoćnosti</w:t>
      </w:r>
      <w:r w:rsidR="00AD09B4">
        <w:t xml:space="preserve"> </w:t>
      </w:r>
      <w:r>
        <w:t xml:space="preserve"> rješenja</w:t>
      </w:r>
    </w:p>
    <w:p w:rsidRDefault="00216D3E" w:rsidP="00216D3E" w:rsidR="00DB0DF3">
      <w:pPr>
        <w:jc w:val="both"/>
      </w:pPr>
      <w:r w:rsidRPr="00216D3E">
        <w:t xml:space="preserve"> </w:t>
      </w:r>
      <w:r w:rsidRPr="00216D3E">
        <w:tab/>
      </w:r>
      <w:r w:rsidRPr="00216D3E">
        <w:tab/>
        <w:t>Nadalje, kako iz Izvještaja o provedenoj elektroničkoj javnoj dra</w:t>
      </w:r>
      <w:r w:rsidR="00E24E9C">
        <w:t>žbi FINA-e od 08. veljače 2018</w:t>
      </w:r>
      <w:r w:rsidRPr="00216D3E">
        <w:t xml:space="preserve">. godine proizlazi da </w:t>
      </w:r>
      <w:r>
        <w:t xml:space="preserve"> valjane ponude u nadmetanju nisu dali ponuditelji </w:t>
      </w:r>
    </w:p>
    <w:p w:rsidRDefault="00216D3E" w:rsidP="006641B6" w:rsidR="006641B6">
      <w:pPr>
        <w:jc w:val="both"/>
      </w:pPr>
      <w:r>
        <w:t xml:space="preserve">PREDRAG MIHALJEVIĆ iz Njivica, Cvjetni trg 8, OIB 58830648619   i ROK  KERIN iz Krškog, </w:t>
      </w:r>
      <w:proofErr w:type="spellStart"/>
      <w:r>
        <w:t>Papirniška</w:t>
      </w:r>
      <w:proofErr w:type="spellEnd"/>
      <w:r>
        <w:t xml:space="preserve"> ulica 008, Slovenija OIB 78063435104 </w:t>
      </w:r>
      <w:r w:rsidR="006641B6">
        <w:t>odlučeno je da će se sredstva koja po osnovi jamčevine u svrhu sudjelovanja na dražbi uplat</w:t>
      </w:r>
      <w:r>
        <w:t xml:space="preserve">ili ovi ponuditelji odmah </w:t>
      </w:r>
      <w:r w:rsidR="00DB0DF3">
        <w:t>vratiti ponuditeljima</w:t>
      </w:r>
      <w:r>
        <w:t>.</w:t>
      </w:r>
      <w:r w:rsidR="00DB0DF3">
        <w:t xml:space="preserve"> </w:t>
      </w:r>
    </w:p>
    <w:p w:rsidRDefault="006641B6" w:rsidP="006641B6" w:rsidR="004A6D64">
      <w:pPr>
        <w:jc w:val="both"/>
      </w:pPr>
      <w:r>
        <w:t xml:space="preserve"> </w:t>
      </w:r>
      <w:r>
        <w:tab/>
        <w:t xml:space="preserve"> </w:t>
      </w:r>
      <w:r>
        <w:tab/>
        <w:t>Nastavno tome, upise iz točke V</w:t>
      </w:r>
      <w:r w:rsidR="00216D3E">
        <w:t>I</w:t>
      </w:r>
      <w:r>
        <w:t>. i VI</w:t>
      </w:r>
      <w:r w:rsidR="00216D3E">
        <w:t>I</w:t>
      </w:r>
      <w:r>
        <w:t xml:space="preserve">. ovoga rješenja provest će Zemljišnoknjižni odjel </w:t>
      </w:r>
      <w:r w:rsidR="00CB3C16">
        <w:t>Krk</w:t>
      </w:r>
      <w:r>
        <w:t xml:space="preserve"> Općinskog suda u </w:t>
      </w:r>
      <w:r w:rsidR="00CB3C16">
        <w:t>Rijeci</w:t>
      </w:r>
      <w:r>
        <w:t xml:space="preserve"> po pravomoćnosti ovoga rješenja, a radi provedbe ovih upisa Zemljišnoknjižnom odjelu </w:t>
      </w:r>
      <w:r w:rsidR="00CB3C16">
        <w:t>Krk</w:t>
      </w:r>
      <w:r>
        <w:t xml:space="preserve"> Općinskom sudu u </w:t>
      </w:r>
      <w:r w:rsidR="00CB3C16">
        <w:t>Rijeci</w:t>
      </w:r>
      <w:r>
        <w:t xml:space="preserve"> dostaviti će se rješenje o dosudi s klauzulom pravomoćnosti i potvrda o uplati </w:t>
      </w:r>
      <w:proofErr w:type="spellStart"/>
      <w:r>
        <w:t>kupovnine</w:t>
      </w:r>
      <w:proofErr w:type="spellEnd"/>
      <w:r>
        <w:t>, dok će zabiljež</w:t>
      </w:r>
      <w:r w:rsidR="00216D3E">
        <w:t xml:space="preserve">bu  </w:t>
      </w:r>
    </w:p>
    <w:p w:rsidRDefault="004A6D64" w:rsidP="004A6D64" w:rsidR="004A6D64">
      <w:pPr>
        <w:jc w:val="right"/>
        <w:rPr>
          <w:b/>
        </w:rPr>
      </w:pPr>
      <w:r w:rsidRPr="004A6D64">
        <w:rPr>
          <w:b/>
        </w:rPr>
        <w:lastRenderedPageBreak/>
        <w:t xml:space="preserve">Broj:7/ St-9/2011-229  </w:t>
      </w:r>
    </w:p>
    <w:p w:rsidRDefault="004A6D64" w:rsidP="004A6D64" w:rsidR="004A6D64">
      <w:pPr>
        <w:jc w:val="right"/>
      </w:pPr>
      <w:r w:rsidRPr="004A6D64">
        <w:rPr>
          <w:b/>
        </w:rPr>
        <w:t xml:space="preserve">     </w:t>
      </w:r>
    </w:p>
    <w:p w:rsidRDefault="00216D3E" w:rsidP="006641B6" w:rsidR="00B651D2">
      <w:pPr>
        <w:jc w:val="both"/>
      </w:pPr>
      <w:r>
        <w:t>dosude određenu u točci IX.</w:t>
      </w:r>
      <w:r w:rsidR="006641B6">
        <w:t xml:space="preserve"> izreke rješenja Zemljišnoknjižni odjel </w:t>
      </w:r>
      <w:r w:rsidR="00CB3C16">
        <w:t>Krk</w:t>
      </w:r>
      <w:r w:rsidR="006641B6">
        <w:t xml:space="preserve"> Općinskog  suda u </w:t>
      </w:r>
      <w:r w:rsidR="00CB3C16">
        <w:t>Rijeci</w:t>
      </w:r>
      <w:r w:rsidR="006641B6">
        <w:t xml:space="preserve">  provesti odmah po zaprimanju ovoga rješenja.</w:t>
      </w:r>
      <w:r w:rsidR="00B651D2">
        <w:t xml:space="preserve"> </w:t>
      </w: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 xml:space="preserve">Stoga je na temelju odredbe čl. 247. Stečajnog zakona (NN 71/15) i uz primjenu odredbi članaka 103. do 108. Ovršnog zakona ( NN 112/15, 25/13 i 93/14) te primjenom odredbi čl.13, čl.26 i čl.27 Pravilnika o načinu i postupku provedbe prodaje nekretnina i pokretnina u ovršnom postupku ( NN 156/14 ) odlučeno kao u izreci rješenja. </w:t>
      </w:r>
    </w:p>
    <w:p w:rsidRDefault="006641B6" w:rsidP="006641B6" w:rsidR="006641B6">
      <w:pPr>
        <w:jc w:val="both"/>
      </w:pPr>
    </w:p>
    <w:p w:rsidRDefault="00216D3E" w:rsidP="006641B6" w:rsidR="00216D3E">
      <w:pPr>
        <w:jc w:val="both"/>
      </w:pPr>
    </w:p>
    <w:p w:rsidRDefault="006641B6" w:rsidP="006641B6" w:rsidR="006641B6">
      <w:pPr>
        <w:jc w:val="both"/>
      </w:pPr>
      <w:r>
        <w:t xml:space="preserve">                      U Slavonskom Brodu </w:t>
      </w:r>
      <w:r w:rsidR="00216D3E">
        <w:t>22</w:t>
      </w:r>
      <w:r w:rsidR="00CB3C16">
        <w:t>. veljače</w:t>
      </w:r>
      <w:r>
        <w:t xml:space="preserve"> 201</w:t>
      </w:r>
      <w:r w:rsidR="00CB3C16">
        <w:t>8</w:t>
      </w:r>
      <w:r>
        <w:t xml:space="preserve">. godine     </w:t>
      </w:r>
    </w:p>
    <w:p w:rsidRDefault="006641B6" w:rsidP="006641B6" w:rsidR="00AD09B4">
      <w:r>
        <w:t xml:space="preserve">                                                             </w:t>
      </w:r>
    </w:p>
    <w:p w:rsidRDefault="006641B6" w:rsidP="006641B6" w:rsidR="006641B6">
      <w:r>
        <w:t xml:space="preserve">                              </w:t>
      </w:r>
      <w:r w:rsidR="004D72F4">
        <w:t xml:space="preserve">              </w:t>
      </w:r>
      <w:r w:rsidR="00AD09B4">
        <w:tab/>
      </w:r>
      <w:r w:rsidR="00AD09B4">
        <w:tab/>
      </w:r>
      <w:r w:rsidR="00AD09B4">
        <w:tab/>
      </w:r>
      <w:r w:rsidR="00AD09B4">
        <w:tab/>
      </w:r>
      <w:r w:rsidR="00AD09B4">
        <w:tab/>
      </w:r>
      <w:r w:rsidR="00AD09B4">
        <w:tab/>
      </w:r>
      <w:r w:rsidR="004D72F4">
        <w:t>Stečajna sutkinja</w:t>
      </w:r>
    </w:p>
    <w:p w:rsidRDefault="006641B6" w:rsidP="006641B6" w:rsidR="006641B6">
      <w:pPr>
        <w:rPr>
          <w:b/>
          <w:sz w:val="20"/>
          <w:szCs w:val="20"/>
        </w:rPr>
      </w:pPr>
      <w:r>
        <w:t xml:space="preserve">                                                                                                            Mirna Vujčić</w:t>
      </w:r>
    </w:p>
    <w:p w:rsidRDefault="00A41BC2" w:rsidP="006641B6" w:rsidR="00A41BC2">
      <w:pPr>
        <w:rPr>
          <w:b/>
          <w:sz w:val="18"/>
          <w:szCs w:val="18"/>
        </w:rPr>
      </w:pPr>
    </w:p>
    <w:p w:rsidRDefault="00A41BC2" w:rsidP="006641B6" w:rsidR="00A41BC2">
      <w:pPr>
        <w:rPr>
          <w:b/>
          <w:sz w:val="18"/>
          <w:szCs w:val="18"/>
        </w:rPr>
      </w:pPr>
    </w:p>
    <w:p w:rsidRDefault="006641B6" w:rsidP="006641B6" w:rsidR="006641B6" w:rsidRPr="00A41BC2">
      <w:pPr>
        <w:rPr>
          <w:b/>
          <w:sz w:val="20"/>
          <w:szCs w:val="20"/>
        </w:rPr>
      </w:pPr>
      <w:r w:rsidRPr="00A41BC2">
        <w:rPr>
          <w:b/>
          <w:sz w:val="20"/>
          <w:szCs w:val="20"/>
        </w:rPr>
        <w:t>NAPUTAK O PRAVNOM LIJEKU</w:t>
      </w:r>
    </w:p>
    <w:p w:rsidRDefault="006641B6" w:rsidP="006641B6" w:rsidR="006641B6" w:rsidRPr="00A41BC2">
      <w:pPr>
        <w:rPr>
          <w:sz w:val="20"/>
          <w:szCs w:val="20"/>
        </w:rPr>
      </w:pPr>
      <w:r w:rsidRPr="00A41BC2">
        <w:rPr>
          <w:sz w:val="20"/>
          <w:szCs w:val="20"/>
        </w:rPr>
        <w:t xml:space="preserve">Protiv ovog rješenja dopuštena je žalba u roku od osam dana po </w:t>
      </w:r>
    </w:p>
    <w:p w:rsidRDefault="006641B6" w:rsidP="006641B6" w:rsidR="006641B6" w:rsidRPr="00A41BC2">
      <w:pPr>
        <w:rPr>
          <w:sz w:val="20"/>
          <w:szCs w:val="20"/>
        </w:rPr>
      </w:pPr>
      <w:r w:rsidRPr="00A41BC2">
        <w:rPr>
          <w:sz w:val="20"/>
          <w:szCs w:val="20"/>
        </w:rPr>
        <w:t xml:space="preserve">isteku osmog dana od dana objave rješenja na mrežnoj stranici </w:t>
      </w:r>
    </w:p>
    <w:p w:rsidRDefault="006641B6" w:rsidP="006641B6" w:rsidR="006641B6" w:rsidRPr="00A41BC2">
      <w:pPr>
        <w:rPr>
          <w:sz w:val="20"/>
          <w:szCs w:val="20"/>
        </w:rPr>
      </w:pPr>
      <w:r w:rsidRPr="00A41BC2">
        <w:rPr>
          <w:sz w:val="20"/>
          <w:szCs w:val="20"/>
        </w:rPr>
        <w:t>e-Oglasna ploča sudova. Žalba se podnosi  Visokom trgovačkom sudu</w:t>
      </w:r>
    </w:p>
    <w:p w:rsidRDefault="006641B6" w:rsidP="006641B6" w:rsidR="006641B6" w:rsidRPr="00A41BC2">
      <w:pPr>
        <w:rPr>
          <w:sz w:val="20"/>
          <w:szCs w:val="20"/>
        </w:rPr>
      </w:pPr>
      <w:r w:rsidRPr="00A41BC2">
        <w:rPr>
          <w:sz w:val="20"/>
          <w:szCs w:val="20"/>
        </w:rPr>
        <w:t xml:space="preserve"> u Zagrebu  putem ovoga suda  u tri  primjerka.</w:t>
      </w:r>
    </w:p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/>
    <w:p w:rsidRDefault="00CB3C16" w:rsidP="006641B6" w:rsidR="005E7446">
      <w:r>
        <w:t>DNA</w:t>
      </w:r>
    </w:p>
    <w:p w:rsidRDefault="006641B6" w:rsidP="006641B6" w:rsidR="006641B6">
      <w:r>
        <w:t>1. Rješenje nepravomoćno</w:t>
      </w:r>
    </w:p>
    <w:p w:rsidRDefault="006641B6" w:rsidP="006641B6" w:rsidR="006641B6">
      <w:r>
        <w:t>2. Rješenje objaviti na mrežnoj stranici e-Oglasna ploča sudova, te dostaviti:</w:t>
      </w:r>
    </w:p>
    <w:p w:rsidRDefault="006641B6" w:rsidP="006641B6" w:rsidR="00216D3E">
      <w:r>
        <w:t>- stečajnom upravitelju</w:t>
      </w:r>
      <w:r w:rsidR="004E04E0">
        <w:t xml:space="preserve"> i kupcu</w:t>
      </w:r>
    </w:p>
    <w:p w:rsidRDefault="001C319C" w:rsidP="006641B6" w:rsidR="001C319C">
      <w:r>
        <w:t xml:space="preserve">- </w:t>
      </w:r>
      <w:proofErr w:type="spellStart"/>
      <w:r>
        <w:t>razlučnom</w:t>
      </w:r>
      <w:proofErr w:type="spellEnd"/>
      <w:r>
        <w:t xml:space="preserve"> vjerovniku  </w:t>
      </w:r>
      <w:proofErr w:type="spellStart"/>
      <w:r>
        <w:t>Reiffeienbank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 d.d. </w:t>
      </w:r>
    </w:p>
    <w:p w:rsidRDefault="006641B6" w:rsidP="006641B6" w:rsidR="006641B6">
      <w:r>
        <w:t xml:space="preserve"> - Zemljišnoknjižnom odjelu </w:t>
      </w:r>
      <w:r w:rsidR="00CB3C16">
        <w:t>Krk</w:t>
      </w:r>
      <w:r>
        <w:t xml:space="preserve"> Općinskog suda </w:t>
      </w:r>
      <w:r w:rsidR="00CB3C16">
        <w:t>Krk</w:t>
      </w:r>
      <w:r>
        <w:t xml:space="preserve"> uz dopis </w:t>
      </w:r>
      <w:r w:rsidR="00FF068C">
        <w:t>odmah i po pravomoćnosti</w:t>
      </w:r>
    </w:p>
    <w:p w:rsidRDefault="00216D3E" w:rsidP="006641B6" w:rsidR="006641B6">
      <w:r>
        <w:t xml:space="preserve">- Poreznoj upravi Rijeka Ispostava </w:t>
      </w:r>
      <w:r w:rsidR="006641B6">
        <w:t xml:space="preserve"> </w:t>
      </w:r>
      <w:r w:rsidR="004E04E0">
        <w:t xml:space="preserve"> Krk </w:t>
      </w:r>
      <w:r w:rsidR="006641B6">
        <w:t>po pravomoćnosti</w:t>
      </w:r>
    </w:p>
    <w:p w:rsidRDefault="006641B6" w:rsidP="006641B6" w:rsidR="006641B6">
      <w:r>
        <w:t xml:space="preserve">- FINA </w:t>
      </w:r>
      <w:r w:rsidR="00FF068C">
        <w:t xml:space="preserve">odmah i </w:t>
      </w:r>
      <w:r>
        <w:t>po pravomoćnosti</w:t>
      </w:r>
    </w:p>
    <w:p w:rsidRDefault="006641B6" w:rsidP="006641B6" w:rsidR="006641B6">
      <w:r>
        <w:t>3. Kalendar 15 dana</w:t>
      </w:r>
    </w:p>
    <w:p w:rsidRDefault="006641B6" w:rsidP="006641B6" w:rsidR="006641B6">
      <w:r>
        <w:t xml:space="preserve">  </w:t>
      </w:r>
    </w:p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 w:rsidRPr="00641A96"/>
    <w:p w:rsidRDefault="00DB052E" w:rsidP="006641B6" w:rsidR="00DB052E" w:rsidRPr="006641B6"/>
    <w:sectPr w:rsidR="00DB052E" w:rsidRPr="006641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7949CA"/>
    <w:multiLevelType w:val="hybridMultilevel"/>
    <w:tmpl w:val="5BF06670"/>
    <w:lvl w:tplc="010C91EA" w:ilvl="0">
      <w:start w:val="6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C0D"/>
    <w:rsid w:val="00036112"/>
    <w:rsid w:val="00046B93"/>
    <w:rsid w:val="000709EB"/>
    <w:rsid w:val="00093F0B"/>
    <w:rsid w:val="000E2458"/>
    <w:rsid w:val="001467B0"/>
    <w:rsid w:val="001601C4"/>
    <w:rsid w:val="00176390"/>
    <w:rsid w:val="0018035E"/>
    <w:rsid w:val="00191C0D"/>
    <w:rsid w:val="001B18DF"/>
    <w:rsid w:val="001C319C"/>
    <w:rsid w:val="001E2FED"/>
    <w:rsid w:val="002126CF"/>
    <w:rsid w:val="00216D3E"/>
    <w:rsid w:val="00225370"/>
    <w:rsid w:val="0023486A"/>
    <w:rsid w:val="002D6B98"/>
    <w:rsid w:val="00302ECF"/>
    <w:rsid w:val="00331236"/>
    <w:rsid w:val="0034211F"/>
    <w:rsid w:val="003579F4"/>
    <w:rsid w:val="00374619"/>
    <w:rsid w:val="00375D02"/>
    <w:rsid w:val="003910A7"/>
    <w:rsid w:val="0039126B"/>
    <w:rsid w:val="004034B6"/>
    <w:rsid w:val="0042187F"/>
    <w:rsid w:val="004806F8"/>
    <w:rsid w:val="0048256F"/>
    <w:rsid w:val="004A6D64"/>
    <w:rsid w:val="004C3FAF"/>
    <w:rsid w:val="004D72F4"/>
    <w:rsid w:val="004E04E0"/>
    <w:rsid w:val="005332E3"/>
    <w:rsid w:val="00561D55"/>
    <w:rsid w:val="005A449D"/>
    <w:rsid w:val="005A4DD8"/>
    <w:rsid w:val="005E7446"/>
    <w:rsid w:val="005F6DB3"/>
    <w:rsid w:val="00613683"/>
    <w:rsid w:val="0062562A"/>
    <w:rsid w:val="0065419B"/>
    <w:rsid w:val="006641B6"/>
    <w:rsid w:val="00687AF0"/>
    <w:rsid w:val="006A4F23"/>
    <w:rsid w:val="006D1FB8"/>
    <w:rsid w:val="006F4F5A"/>
    <w:rsid w:val="0070200C"/>
    <w:rsid w:val="007A7463"/>
    <w:rsid w:val="007E5CA0"/>
    <w:rsid w:val="008431D0"/>
    <w:rsid w:val="008A79D0"/>
    <w:rsid w:val="008D63B7"/>
    <w:rsid w:val="008F0BF2"/>
    <w:rsid w:val="009566A2"/>
    <w:rsid w:val="00984AB4"/>
    <w:rsid w:val="00986AFB"/>
    <w:rsid w:val="009B3306"/>
    <w:rsid w:val="009E6643"/>
    <w:rsid w:val="009F5F45"/>
    <w:rsid w:val="00A12C8A"/>
    <w:rsid w:val="00A16198"/>
    <w:rsid w:val="00A41BC2"/>
    <w:rsid w:val="00A704C3"/>
    <w:rsid w:val="00A7126E"/>
    <w:rsid w:val="00A83EDA"/>
    <w:rsid w:val="00AA4810"/>
    <w:rsid w:val="00AA739F"/>
    <w:rsid w:val="00AD09B4"/>
    <w:rsid w:val="00AD5C68"/>
    <w:rsid w:val="00AE1E31"/>
    <w:rsid w:val="00AE54C6"/>
    <w:rsid w:val="00AF3B37"/>
    <w:rsid w:val="00B014C3"/>
    <w:rsid w:val="00B24EC7"/>
    <w:rsid w:val="00B27860"/>
    <w:rsid w:val="00B3306A"/>
    <w:rsid w:val="00B4169D"/>
    <w:rsid w:val="00B42112"/>
    <w:rsid w:val="00B651D2"/>
    <w:rsid w:val="00BA5D0F"/>
    <w:rsid w:val="00BB5ED5"/>
    <w:rsid w:val="00BD273B"/>
    <w:rsid w:val="00BD330A"/>
    <w:rsid w:val="00C13CD6"/>
    <w:rsid w:val="00C30503"/>
    <w:rsid w:val="00C878E3"/>
    <w:rsid w:val="00C96FA3"/>
    <w:rsid w:val="00CB3C16"/>
    <w:rsid w:val="00CC6B1E"/>
    <w:rsid w:val="00CC6E5F"/>
    <w:rsid w:val="00CE41CF"/>
    <w:rsid w:val="00D4307B"/>
    <w:rsid w:val="00D46721"/>
    <w:rsid w:val="00D55631"/>
    <w:rsid w:val="00D746EC"/>
    <w:rsid w:val="00DB052E"/>
    <w:rsid w:val="00DB0DF3"/>
    <w:rsid w:val="00DC22DD"/>
    <w:rsid w:val="00DC2597"/>
    <w:rsid w:val="00DF6B02"/>
    <w:rsid w:val="00E04FBE"/>
    <w:rsid w:val="00E14A71"/>
    <w:rsid w:val="00E2282C"/>
    <w:rsid w:val="00E24E9C"/>
    <w:rsid w:val="00E376FE"/>
    <w:rsid w:val="00E564FA"/>
    <w:rsid w:val="00E714CB"/>
    <w:rsid w:val="00E834F9"/>
    <w:rsid w:val="00EF1E32"/>
    <w:rsid w:val="00F41042"/>
    <w:rsid w:val="00F52040"/>
    <w:rsid w:val="00F81728"/>
    <w:rsid w:val="00FA0295"/>
    <w:rsid w:val="00FC088D"/>
    <w:rsid w:val="00FC7E5D"/>
    <w:rsid w:val="00FF068C"/>
    <w:rsid w:val="00FF0770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1C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A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A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A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A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1C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A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A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A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A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9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724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33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80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06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52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-kod Tome</izvorni_sadrzaj>
    <derivirana_varijabla naziv="DomainObject.Predmet.PrimjedbaSuca_1">I,II,III,IV -kod Tome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1961</properties:Words>
  <properties:Characters>10654</properties:Characters>
  <properties:Lines>237</properties:Lines>
  <properties:Paragraphs>69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2018-02-22T10:17:00Z</dcterms:created>
  <dc:creator>wsadmin</dc:creator>
  <cp:lastModifiedBy>wsadmin</cp:lastModifiedBy>
  <cp:lastPrinted>2018-02-22T10:21:00Z</cp:lastPrinted>
  <dcterms:modified xmlns:xsi="http://www.w3.org/2001/XMLSchema-instance" xsi:type="dcterms:W3CDTF">2018-02-22T10:37:00Z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st-9-2011-20 2 2018  AGROMIX rješenje dosuda.docx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