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95651" w14:paraId="4395651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3404CB">
        <w:t>949</w:t>
      </w:r>
      <w:r w:rsidR="00D27F5C">
        <w:t>/17-</w:t>
      </w:r>
      <w:r w:rsidR="0094310B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>Financijske agencije OIB: 85821130368 RC Zagreb, Podružnica Zagreb, Trg svibanjskih žrtava 1995. 1, Zagreb, za pokretan</w:t>
      </w:r>
      <w:r w:rsidR="00962964">
        <w:t>je skraćenog stečajnog postupka</w:t>
      </w:r>
      <w:r w:rsidR="00AB0B8C">
        <w:t xml:space="preserve"> nad dužnikom </w:t>
      </w:r>
      <w:r w:rsidR="003404CB">
        <w:t>ITS CORONIS j.d.o.o. za usluge, Zagreb, Ulica Ante Topić-Mimare 38, MBS: 080958720, OIB: 29161719511</w:t>
      </w:r>
      <w:r>
        <w:t xml:space="preserve">, dana </w:t>
      </w:r>
      <w:r w:rsidR="00962964">
        <w:t>28</w:t>
      </w:r>
      <w:r w:rsidR="000A63F3">
        <w:t>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3404CB">
        <w:t>ITS CORONIS j.d.o.o. za usluge, Zagreb, Ulica Ante Topić-Mimare 38, MBS: 080958720, OIB: 29161719511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AB0B8C">
        <w:t xml:space="preserve">Jelena Kordić, Višnjevac, E. Kvaternika 44a, OIB: 78573539971 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3404CB">
        <w:t>ITS CORONIS j.d.o.o. za usluge, Zagreb, Ulica Ante Topić-Mimare 38, MBS: 080958720, OIB: 29161719511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962964">
        <w:rPr>
          <w:bCs/>
        </w:rPr>
        <w:t>29. svibnja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3404CB">
        <w:rPr>
          <w:bCs/>
        </w:rPr>
        <w:t>2887</w:t>
      </w:r>
      <w:r w:rsidRPr="00F877AB">
        <w:rPr>
          <w:bCs/>
        </w:rPr>
        <w:t xml:space="preserve"> od </w:t>
      </w:r>
      <w:r w:rsidR="003404CB">
        <w:rPr>
          <w:bCs/>
        </w:rPr>
        <w:t>26</w:t>
      </w:r>
      <w:r w:rsidR="00962964">
        <w:rPr>
          <w:bCs/>
        </w:rPr>
        <w:t>. svibnja</w:t>
      </w:r>
      <w:r w:rsidRPr="00F877AB">
        <w:rPr>
          <w:bCs/>
        </w:rPr>
        <w:t xml:space="preserve"> 2017. nad stečajnim dužnikom </w:t>
      </w:r>
      <w:r w:rsidR="003404CB">
        <w:t>ITS CORONIS j.d.o.o. za usluge, Zagreb, Ulica Ante Topić-Mimare 38, MBS: 080958720, OIB: 29161719511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3404CB">
        <w:rPr>
          <w:bCs/>
        </w:rPr>
        <w:t>949</w:t>
      </w:r>
      <w:r w:rsidRPr="004D73A2">
        <w:rPr>
          <w:bCs/>
        </w:rPr>
        <w:t>/17-</w:t>
      </w:r>
      <w:r w:rsidR="0094310B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962964">
        <w:t>9</w:t>
      </w:r>
      <w:r w:rsidR="0094310B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3404CB">
        <w:t>949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962964">
        <w:t>28</w:t>
      </w:r>
      <w:r w:rsidR="000A63F3">
        <w:t>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962964">
        <w:t xml:space="preserve"> suda</w:t>
      </w:r>
      <w:r w:rsidR="00DC47FF">
        <w:t xml:space="preserve"> – </w:t>
      </w:r>
      <w:r w:rsidR="00962964">
        <w:t xml:space="preserve">odmah i </w:t>
      </w:r>
      <w:r w:rsidR="00DC47FF">
        <w:t>nakon pravomoćnosti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962964">
        <w:t>19</w:t>
      </w:r>
      <w:r w:rsidR="000A63F3">
        <w:t>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38A3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63F3"/>
    <w:rsid w:val="000D0569"/>
    <w:rsid w:val="000E762A"/>
    <w:rsid w:val="000F5A9A"/>
    <w:rsid w:val="00102060"/>
    <w:rsid w:val="00102927"/>
    <w:rsid w:val="00107C1E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04CB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4310B"/>
    <w:rsid w:val="009525D4"/>
    <w:rsid w:val="0096296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C47F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38A3"/>
    <w:rsid w:val="00F7572D"/>
    <w:rsid w:val="00F82537"/>
    <w:rsid w:val="00F83779"/>
    <w:rsid w:val="00F877AB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3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8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8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8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8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3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8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8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8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8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St-949/2017</izvorni_sadrzaj>
    <derivirana_varijabla naziv="DomainObject.Predmet.OznakaBroj_1">St-949/2017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ITS CORONIS j.d.o.o. za usluge</izvorni_sadrzaj>
    <derivirana_varijabla naziv="DomainObject.Predmet.ProtustrankaFormated_1">  ITS CORONIS j.d.o.o. za usluge</derivirana_varijabla>
  </DomainObject.Predmet.ProtustrankaFormated>
  <DomainObject.Predmet.ProtustrankaFormatedOIB>
    <izvorni_sadrzaj>  ITS CORONIS j.d.o.o. za usluge, OIB 29161719511</izvorni_sadrzaj>
    <derivirana_varijabla naziv="DomainObject.Predmet.ProtustrankaFormatedOIB_1">  ITS CORONIS j.d.o.o. za usluge, OIB 29161719511</derivirana_varijabla>
  </DomainObject.Predmet.ProtustrankaFormatedOIB>
  <DomainObject.Predmet.ProtustrankaFormatedWithAdress>
    <izvorni_sadrzaj> ITS CORONIS j.d.o.o. za usluge, Ulica Ante Topić-Mimare 38, 10000 Zagreb</izvorni_sadrzaj>
    <derivirana_varijabla naziv="DomainObject.Predmet.ProtustrankaFormatedWithAdress_1"> ITS CORONIS j.d.o.o. za usluge, Ulica Ante Topić-Mimare 38, 10000 Zagreb</derivirana_varijabla>
  </DomainObject.Predmet.ProtustrankaFormatedWithAdress>
  <DomainObject.Predmet.ProtustrankaFormatedWithAdressOIB>
    <izvorni_sadrzaj> ITS CORONIS j.d.o.o. za usluge, OIB 29161719511, Ulica Ante Topić-Mimare 38, 10000 Zagreb</izvorni_sadrzaj>
    <derivirana_varijabla naziv="DomainObject.Predmet.ProtustrankaFormatedWithAdressOIB_1"> ITS CORONIS j.d.o.o. za usluge, OIB 29161719511, Ulica Ante Topić-Mimare 38, 10000 Zagreb</derivirana_varijabla>
  </DomainObject.Predmet.ProtustrankaFormatedWithAdressOIB>
  <DomainObject.Predmet.ProtustrankaWithAdress>
    <izvorni_sadrzaj>ITS CORONIS j.d.o.o. za usluge Ulica Ante Topić-Mimare 38, 10000 Zagreb</izvorni_sadrzaj>
    <derivirana_varijabla naziv="DomainObject.Predmet.ProtustrankaWithAdress_1">ITS CORONIS j.d.o.o. za usluge Ulica Ante Topić-Mimare 38, 10000 Zagreb</derivirana_varijabla>
  </DomainObject.Predmet.ProtustrankaWithAdress>
  <DomainObject.Predmet.ProtustrankaWithAdressOIB>
    <izvorni_sadrzaj>ITS CORONIS j.d.o.o. za usluge, OIB 29161719511, Ulica Ante Topić-Mimare 38, 10000 Zagreb</izvorni_sadrzaj>
    <derivirana_varijabla naziv="DomainObject.Predmet.ProtustrankaWithAdressOIB_1">ITS CORONIS j.d.o.o. za usluge, OIB 29161719511, Ulica Ante Topić-Mimare 38, 10000 Zagreb</derivirana_varijabla>
  </DomainObject.Predmet.ProtustrankaWithAdressOIB>
  <DomainObject.Predmet.ProtustrankaNazivFormated>
    <izvorni_sadrzaj>ITS CORONIS j.d.o.o. za usluge</izvorni_sadrzaj>
    <derivirana_varijabla naziv="DomainObject.Predmet.ProtustrankaNazivFormated_1">ITS CORONIS j.d.o.o. za usluge</derivirana_varijabla>
  </DomainObject.Predmet.ProtustrankaNazivFormated>
  <DomainObject.Predmet.ProtustrankaNazivFormatedOIB>
    <izvorni_sadrzaj>ITS CORONIS j.d.o.o. za usluge, OIB 29161719511</izvorni_sadrzaj>
    <derivirana_varijabla naziv="DomainObject.Predmet.ProtustrankaNazivFormatedOIB_1">ITS CORONIS j.d.o.o. za usluge, OIB 29161719511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ITS CORONIS j.d.o.o. za usluge</item>
    </izvorni_sadrzaj>
    <derivirana_varijabla naziv="DomainObject.Predmet.ProtuStrankaListFormated_1">
      <item>ITS CORONIS j.d.o.o. za usluge</item>
    </derivirana_varijabla>
  </DomainObject.Predmet.ProtuStrankaListFormated>
  <DomainObject.Predmet.ProtuStrankaListFormatedOIB>
    <izvorni_sadrzaj>
      <item>ITS CORONIS j.d.o.o. za usluge, OIB 29161719511</item>
    </izvorni_sadrzaj>
    <derivirana_varijabla naziv="DomainObject.Predmet.ProtuStrankaListFormatedOIB_1">
      <item>ITS CORONIS j.d.o.o. za usluge, OIB 29161719511</item>
    </derivirana_varijabla>
  </DomainObject.Predmet.ProtuStrankaListFormatedOIB>
  <DomainObject.Predmet.ProtuStrankaListFormatedWithAdress>
    <izvorni_sadrzaj>
      <item>ITS CORONIS j.d.o.o. za usluge, Ulica Ante Topić-Mimare 38, 10000 Zagreb</item>
    </izvorni_sadrzaj>
    <derivirana_varijabla naziv="DomainObject.Predmet.ProtuStrankaListFormatedWithAdress_1">
      <item>ITS CORONIS j.d.o.o. za usluge, Ulica Ante Topić-Mimare 38, 10000 Zagreb</item>
    </derivirana_varijabla>
  </DomainObject.Predmet.ProtuStrankaListFormatedWithAdress>
  <DomainObject.Predmet.ProtuStrankaListFormatedWithAdressOIB>
    <izvorni_sadrzaj>
      <item>ITS CORONIS j.d.o.o. za usluge, OIB 29161719511, Ulica Ante Topić-Mimare 38, 10000 Zagreb</item>
    </izvorni_sadrzaj>
    <derivirana_varijabla naziv="DomainObject.Predmet.ProtuStrankaListFormatedWithAdressOIB_1">
      <item>ITS CORONIS j.d.o.o. za usluge, OIB 29161719511, Ulica Ante Topić-Mimare 38, 10000 Zagreb</item>
    </derivirana_varijabla>
  </DomainObject.Predmet.ProtuStrankaListFormatedWithAdressOIB>
  <DomainObject.Predmet.ProtuStrankaListNazivFormated>
    <izvorni_sadrzaj>
      <item>ITS CORONIS j.d.o.o. za usluge</item>
    </izvorni_sadrzaj>
    <derivirana_varijabla naziv="DomainObject.Predmet.ProtuStrankaListNazivFormated_1">
      <item>ITS CORONIS j.d.o.o. za usluge</item>
    </derivirana_varijabla>
  </DomainObject.Predmet.ProtuStrankaListNazivFormated>
  <DomainObject.Predmet.ProtuStrankaListNazivFormatedOIB>
    <izvorni_sadrzaj>
      <item>ITS CORONIS j.d.o.o. za usluge, OIB 29161719511</item>
    </izvorni_sadrzaj>
    <derivirana_varijabla naziv="DomainObject.Predmet.ProtuStrankaListNazivFormatedOIB_1">
      <item>ITS CORONIS j.d.o.o. za usluge, OIB 29161719511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ITS CORONIS j.d.o.o. za usluge</izvorni_sadrzaj>
    <derivirana_varijabla naziv="DomainObject.Predmet.ProtustrankaIDrugi_1">ITS CORONIS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ITS CORONIS j.d.o.o. za usluge, OIB 29161719511, Ulica Ante Topić-Mimare 38, 10000 Zagreb</izvorni_sadrzaj>
    <derivirana_varijabla naziv="DomainObject.Predmet.ProtustrankaIDrugiAdressOIB_1">ITS CORONIS j.d.o.o. za usluge, OIB 29161719511, Ulica Ante Topić-Mimare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ITS CORONIS j.d.o.o. za usluge</item>
      <item>FINA Regionalni centar Zagreb</item>
    </izvorni_sadrzaj>
    <derivirana_varijabla naziv="DomainObject.Predmet.SudioniciListNaziv_1">
      <item>ITS CORONIS j.d.o.o. za usluge</item>
      <item>FINA Regionalni centar Zagreb</item>
    </derivirana_varijabla>
  </DomainObject.Predmet.SudioniciListNaziv>
  <DomainObject.Predmet.SudioniciListAdressOIB>
    <izvorni_sadrzaj>
      <item>ITS CORONIS j.d.o.o. za usluge, OIB 29161719511, Ulica Ante Topić-Mimare 38,10000 Zagreb</item>
      <item>FINA Regionalni centar Zagreb, OIB 85821130368, Trg svibanjskih žrtava 1995.1,10000 Zagreb</item>
    </izvorni_sadrzaj>
    <derivirana_varijabla naziv="DomainObject.Predmet.SudioniciListAdressOIB_1">
      <item>ITS CORONIS j.d.o.o. za usluge, OIB 29161719511, Ulica Ante Topić-Mimare 38,10000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29161719511</item>
      <item>, OIB 85821130368</item>
    </izvorni_sadrzaj>
    <derivirana_varijabla naziv="DomainObject.Predmet.SudioniciListNazivOIB_1">
      <item>, OIB 29161719511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DEE2D8-14CB-4579-8F7C-550A690DB6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3138</properties:Characters>
  <properties:Lines>94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2017-11-28T07:39:00Z</dcterms:created>
  <dc:creator>Korisnik</dc:creator>
  <cp:lastModifiedBy>Žana Bem</cp:lastModifiedBy>
  <cp:lastPrinted>2017-10-13T06:13:00Z</cp:lastPrinted>
  <dcterms:modified xmlns:xsi="http://www.w3.org/2001/XMLSchema-instance" xsi:type="dcterms:W3CDTF">2017-11-28T07:41:00Z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