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94d0" w14:paraId="8a994d0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E55C0F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543D0A" w:rsidP="00543D0A" w:rsidR="00704453" w:rsidRPr="00051273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4F1802" w:rsidP="00704453" w:rsidR="004F1802" w:rsidRPr="0005127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704453" w:rsidRPr="0005127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</w:t>
      </w:r>
      <w:r w:rsidR="00704453" w:rsidRPr="00051273">
        <w:rPr>
          <w:rFonts w:cs="Times New Roman" w:eastAsia="MS Mincho" w:hAnsi="Times New Roman" w:ascii="Times New Roman"/>
          <w:sz w:val="24"/>
        </w:rPr>
        <w:t xml:space="preserve"> A P I S N I K</w:t>
      </w:r>
    </w:p>
    <w:p w:rsidRDefault="000C1B6D" w:rsidP="00704453" w:rsidR="00704453" w:rsidRPr="0005127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o</w:t>
      </w:r>
      <w:r w:rsidR="00704453" w:rsidRPr="00051273">
        <w:rPr>
          <w:rFonts w:cs="Times New Roman" w:eastAsia="MS Mincho" w:hAnsi="Times New Roman" w:ascii="Times New Roman"/>
          <w:sz w:val="24"/>
        </w:rPr>
        <w:t>d</w:t>
      </w:r>
      <w:r w:rsidR="00DA6900">
        <w:rPr>
          <w:rFonts w:cs="Times New Roman" w:eastAsia="MS Mincho" w:hAnsi="Times New Roman" w:ascii="Times New Roman"/>
          <w:sz w:val="24"/>
        </w:rPr>
        <w:t xml:space="preserve"> </w:t>
      </w:r>
      <w:r w:rsidR="00151BB5">
        <w:rPr>
          <w:rFonts w:cs="Times New Roman" w:eastAsia="MS Mincho" w:hAnsi="Times New Roman" w:ascii="Times New Roman"/>
          <w:sz w:val="24"/>
        </w:rPr>
        <w:t>1</w:t>
      </w:r>
      <w:r w:rsidR="0018476F">
        <w:rPr>
          <w:rFonts w:cs="Times New Roman" w:eastAsia="MS Mincho" w:hAnsi="Times New Roman" w:ascii="Times New Roman"/>
          <w:sz w:val="24"/>
        </w:rPr>
        <w:t>6</w:t>
      </w:r>
      <w:r w:rsidR="00151BB5">
        <w:rPr>
          <w:rFonts w:cs="Times New Roman" w:eastAsia="MS Mincho" w:hAnsi="Times New Roman" w:ascii="Times New Roman"/>
          <w:sz w:val="24"/>
        </w:rPr>
        <w:t>.</w:t>
      </w:r>
      <w:r w:rsidR="00EB289D">
        <w:rPr>
          <w:rFonts w:cs="Times New Roman" w:eastAsia="MS Mincho" w:hAnsi="Times New Roman" w:ascii="Times New Roman"/>
          <w:sz w:val="24"/>
        </w:rPr>
        <w:t xml:space="preserve"> lipnja </w:t>
      </w:r>
      <w:r w:rsidR="005D0034">
        <w:rPr>
          <w:rFonts w:cs="Times New Roman" w:eastAsia="MS Mincho" w:hAnsi="Times New Roman" w:ascii="Times New Roman"/>
          <w:sz w:val="24"/>
        </w:rPr>
        <w:t xml:space="preserve"> </w:t>
      </w:r>
      <w:r w:rsidR="00CF4144">
        <w:rPr>
          <w:rFonts w:cs="Times New Roman" w:eastAsia="MS Mincho" w:hAnsi="Times New Roman" w:ascii="Times New Roman"/>
          <w:sz w:val="24"/>
        </w:rPr>
        <w:t>201</w:t>
      </w:r>
      <w:r w:rsidR="005D0034">
        <w:rPr>
          <w:rFonts w:cs="Times New Roman" w:eastAsia="MS Mincho" w:hAnsi="Times New Roman" w:ascii="Times New Roman"/>
          <w:sz w:val="24"/>
        </w:rPr>
        <w:t>6</w:t>
      </w:r>
      <w:r w:rsidR="00CF4144">
        <w:rPr>
          <w:rFonts w:cs="Times New Roman" w:eastAsia="MS Mincho" w:hAnsi="Times New Roman" w:ascii="Times New Roman"/>
          <w:sz w:val="24"/>
        </w:rPr>
        <w:t>.</w:t>
      </w:r>
      <w:r w:rsidR="00704453" w:rsidRPr="00051273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993820" w:rsidP="00704453" w:rsidR="00993820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000339" w:rsidP="00704453" w:rsidR="00000339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E55C0F" w:rsidRPr="0005127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D67A05" w:rsidR="00EB289D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sastavljen  kod  Trgovačkog  suda  u  Rijeci,  u   prethodnom   postupku</w:t>
      </w:r>
      <w:r w:rsidR="00EC3FAC">
        <w:rPr>
          <w:rFonts w:cs="Times New Roman" w:eastAsia="MS Mincho" w:hAnsi="Times New Roman" w:ascii="Times New Roman"/>
          <w:sz w:val="24"/>
        </w:rPr>
        <w:t xml:space="preserve"> radi</w:t>
      </w:r>
      <w:r w:rsidR="00F94195">
        <w:rPr>
          <w:rFonts w:cs="Times New Roman" w:eastAsia="MS Mincho" w:hAnsi="Times New Roman" w:ascii="Times New Roman"/>
          <w:sz w:val="24"/>
        </w:rPr>
        <w:t xml:space="preserve"> </w:t>
      </w:r>
      <w:r w:rsidR="00151BB5">
        <w:rPr>
          <w:rFonts w:cs="Times New Roman" w:eastAsia="MS Mincho" w:hAnsi="Times New Roman" w:ascii="Times New Roman"/>
          <w:sz w:val="24"/>
        </w:rPr>
        <w:t xml:space="preserve">izjašnjenja o prijedlogu za otvaranje stečajnog postupka </w:t>
      </w:r>
      <w:r w:rsidR="00F94195">
        <w:rPr>
          <w:rFonts w:cs="Times New Roman" w:eastAsia="MS Mincho" w:hAnsi="Times New Roman" w:ascii="Times New Roman"/>
          <w:sz w:val="24"/>
        </w:rPr>
        <w:t xml:space="preserve">nad </w:t>
      </w:r>
      <w:r w:rsidR="005D5402">
        <w:rPr>
          <w:rFonts w:cs="Times New Roman" w:eastAsia="MS Mincho" w:hAnsi="Times New Roman" w:ascii="Times New Roman"/>
          <w:sz w:val="24"/>
        </w:rPr>
        <w:t xml:space="preserve"> </w:t>
      </w:r>
      <w:r w:rsidR="000C1B6D">
        <w:rPr>
          <w:rFonts w:cs="Times New Roman" w:eastAsia="MS Mincho" w:hAnsi="Times New Roman" w:ascii="Times New Roman"/>
          <w:sz w:val="24"/>
        </w:rPr>
        <w:t>dužnikom</w:t>
      </w:r>
      <w:r w:rsidR="00EB289D">
        <w:rPr>
          <w:rFonts w:cs="Times New Roman" w:eastAsia="MS Mincho" w:hAnsi="Times New Roman" w:ascii="Times New Roman"/>
          <w:sz w:val="24"/>
        </w:rPr>
        <w:t xml:space="preserve"> </w:t>
      </w:r>
      <w:r w:rsidR="0018476F">
        <w:rPr>
          <w:rFonts w:cs="Times New Roman" w:eastAsia="MS Mincho" w:hAnsi="Times New Roman" w:ascii="Times New Roman"/>
          <w:sz w:val="24"/>
        </w:rPr>
        <w:t>TEIDA d.o.o. za trgovinu i posredovanje (MBS 040019668 - OIB 27109104247)</w:t>
      </w:r>
    </w:p>
    <w:p w:rsidRDefault="0018476F" w:rsidP="00D67A05" w:rsidR="0018476F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18476F" w:rsidP="00D67A05" w:rsidR="0018476F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D67A05" w:rsidP="00D67A05" w:rsidR="00704453" w:rsidRPr="00CF4144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</w:t>
      </w:r>
      <w:r w:rsidR="00704453" w:rsidRPr="00CF4144">
        <w:rPr>
          <w:rFonts w:cs="Times New Roman" w:eastAsia="MS Mincho" w:hAnsi="Times New Roman" w:ascii="Times New Roman"/>
          <w:sz w:val="24"/>
        </w:rPr>
        <w:t xml:space="preserve">  OD SUDA PRISUTNI: </w:t>
      </w:r>
    </w:p>
    <w:p w:rsidRDefault="00704453" w:rsidP="00704453" w:rsidR="005D5402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</w:t>
      </w:r>
    </w:p>
    <w:p w:rsidRDefault="00287BF0" w:rsidP="00704453" w:rsidR="00287BF0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Liljana Ugrin, stečajni sudac</w:t>
      </w: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Tatjana Fidel, zapisničar 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E55C0F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CF4144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>Početak u</w:t>
      </w:r>
      <w:r w:rsidR="007B6715">
        <w:rPr>
          <w:rFonts w:cs="Times New Roman" w:eastAsia="MS Mincho" w:hAnsi="Times New Roman" w:ascii="Times New Roman"/>
          <w:sz w:val="24"/>
        </w:rPr>
        <w:t xml:space="preserve"> </w:t>
      </w:r>
      <w:r w:rsidR="0010571D">
        <w:rPr>
          <w:rFonts w:cs="Times New Roman" w:eastAsia="MS Mincho" w:hAnsi="Times New Roman" w:ascii="Times New Roman"/>
          <w:sz w:val="24"/>
        </w:rPr>
        <w:t>09</w:t>
      </w:r>
      <w:r w:rsidR="00684655">
        <w:rPr>
          <w:rFonts w:cs="Times New Roman" w:eastAsia="MS Mincho" w:hAnsi="Times New Roman" w:ascii="Times New Roman"/>
          <w:sz w:val="24"/>
        </w:rPr>
        <w:t>.</w:t>
      </w:r>
      <w:r w:rsidR="00287BF0">
        <w:rPr>
          <w:rFonts w:cs="Times New Roman" w:eastAsia="MS Mincho" w:hAnsi="Times New Roman" w:ascii="Times New Roman"/>
          <w:sz w:val="24"/>
        </w:rPr>
        <w:t>0</w:t>
      </w:r>
      <w:r w:rsidR="005D0034">
        <w:rPr>
          <w:rFonts w:cs="Times New Roman" w:eastAsia="MS Mincho" w:hAnsi="Times New Roman" w:ascii="Times New Roman"/>
          <w:sz w:val="24"/>
        </w:rPr>
        <w:t>0</w:t>
      </w:r>
      <w:r w:rsidR="00054207" w:rsidRPr="00CF4144">
        <w:rPr>
          <w:rFonts w:cs="Times New Roman" w:eastAsia="MS Mincho" w:hAnsi="Times New Roman" w:ascii="Times New Roman"/>
          <w:sz w:val="24"/>
        </w:rPr>
        <w:t xml:space="preserve"> </w:t>
      </w:r>
      <w:r w:rsidRPr="00CF4144">
        <w:rPr>
          <w:rFonts w:cs="Times New Roman" w:eastAsia="MS Mincho" w:hAnsi="Times New Roman" w:ascii="Times New Roman"/>
          <w:sz w:val="24"/>
        </w:rPr>
        <w:t>sati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C0037C" w:rsidP="00704453" w:rsidR="00C0037C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D845BE" w:rsidP="00704453" w:rsidR="00D845B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D845BE" w:rsidP="00D845BE" w:rsidR="004D653B">
      <w:pPr>
        <w:pStyle w:val="Obinitekst"/>
        <w:numPr>
          <w:ilvl w:val="0"/>
          <w:numId w:val="5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D845BE" w:rsidP="00D845BE" w:rsidR="00D845BE">
      <w:pPr>
        <w:pStyle w:val="Obinitekst"/>
        <w:numPr>
          <w:ilvl w:val="0"/>
          <w:numId w:val="5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C81E2C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C81E2C" w:rsidP="00C81E2C" w:rsidR="00C81E2C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C81E2C" w:rsidP="00C81E2C" w:rsidR="00C81E2C">
      <w:pPr>
        <w:ind w:firstLine="348" w:left="360"/>
      </w:pPr>
      <w:r>
        <w:t>Utvrđuje se da na današnje ročište stranke nisu pristupile  iako su poziv uredno primile.</w:t>
      </w:r>
    </w:p>
    <w:p w:rsidRDefault="00C81E2C" w:rsidP="00C81E2C" w:rsidR="00C81E2C">
      <w:pPr>
        <w:ind w:left="360"/>
      </w:pPr>
      <w:r>
        <w:tab/>
        <w:t>Utvrđuje se da se stranke nisu pismeno očitovale o prijedlogu za otvaranje stečajnog postupka.</w:t>
      </w:r>
    </w:p>
    <w:p w:rsidRDefault="00C81E2C" w:rsidP="00C81E2C" w:rsidR="00C81E2C">
      <w:pPr>
        <w:ind w:left="360"/>
      </w:pPr>
    </w:p>
    <w:p w:rsidRDefault="00C81E2C" w:rsidP="00C81E2C" w:rsidR="00C81E2C">
      <w:pPr>
        <w:ind w:firstLine="708"/>
        <w:jc w:val="both"/>
      </w:pPr>
      <w:r>
        <w:t>Sudac donosi</w:t>
      </w:r>
    </w:p>
    <w:p w:rsidRDefault="00C81E2C" w:rsidP="00C81E2C" w:rsidR="00C81E2C">
      <w:pPr>
        <w:ind w:firstLine="708"/>
        <w:jc w:val="both"/>
      </w:pPr>
    </w:p>
    <w:p w:rsidRDefault="00C81E2C" w:rsidP="00C81E2C" w:rsidR="00C81E2C">
      <w:pPr>
        <w:ind w:firstLine="708"/>
        <w:jc w:val="center"/>
      </w:pPr>
      <w:r>
        <w:t>r j e š e n j e</w:t>
      </w:r>
    </w:p>
    <w:p w:rsidRDefault="00C81E2C" w:rsidP="00C81E2C" w:rsidR="00C81E2C">
      <w:pPr>
        <w:jc w:val="both"/>
      </w:pPr>
    </w:p>
    <w:p w:rsidRDefault="00C81E2C" w:rsidP="00C81E2C" w:rsidR="00C81E2C">
      <w:pPr>
        <w:jc w:val="both"/>
      </w:pPr>
      <w:r>
        <w:tab/>
      </w:r>
    </w:p>
    <w:p w:rsidRDefault="00C81E2C" w:rsidP="00C81E2C" w:rsidR="00C81E2C">
      <w:pPr>
        <w:jc w:val="both"/>
      </w:pPr>
      <w:r>
        <w:t>I</w:t>
      </w:r>
      <w:r>
        <w:tab/>
        <w:t>Ročište radi rasprave o uvjetima za otvaranje stečajnog postupka (Čl. 53 stavak 3 Stečajnog zakona)  zakazuje se  za dan</w:t>
      </w:r>
    </w:p>
    <w:p w:rsidRDefault="00C81E2C" w:rsidP="00C81E2C" w:rsidR="00C81E2C">
      <w:pPr>
        <w:jc w:val="both"/>
      </w:pPr>
    </w:p>
    <w:p w:rsidRDefault="00C81E2C" w:rsidP="00C81E2C" w:rsidR="00C81E2C">
      <w:pPr>
        <w:ind w:firstLine="708"/>
        <w:jc w:val="center"/>
      </w:pPr>
      <w:r>
        <w:t>2</w:t>
      </w:r>
      <w:r w:rsidR="00453E01">
        <w:t>1</w:t>
      </w:r>
      <w:r>
        <w:t>. rujna 2016. u 9.00 sati</w:t>
      </w:r>
    </w:p>
    <w:p w:rsidRDefault="00C81E2C" w:rsidP="00C81E2C" w:rsidR="00C81E2C">
      <w:pPr>
        <w:ind w:firstLine="708"/>
        <w:jc w:val="both"/>
      </w:pPr>
    </w:p>
    <w:p w:rsidRDefault="00C81E2C" w:rsidP="00C81E2C" w:rsidR="00C81E2C">
      <w:pPr>
        <w:ind w:firstLine="708"/>
        <w:jc w:val="both"/>
      </w:pPr>
      <w:r>
        <w:t>kod ovog suda, Zadarska 1 i 3, soba 11, o čemu će stranke biti obaviještene kopijom raspravnog zapisnika.</w:t>
      </w:r>
    </w:p>
    <w:p w:rsidRDefault="00C81E2C" w:rsidP="00C81E2C" w:rsidR="00C81E2C">
      <w:pPr>
        <w:ind w:firstLine="708"/>
        <w:jc w:val="both"/>
      </w:pPr>
    </w:p>
    <w:p w:rsidRDefault="00C81E2C" w:rsidP="00C81E2C" w:rsidR="00C81E2C">
      <w:pPr>
        <w:jc w:val="both"/>
      </w:pPr>
      <w:r>
        <w:t>II</w:t>
      </w:r>
      <w:r>
        <w:tab/>
        <w:t>Na ročište se pozivaju predlagatelj i zastupnik po zakonu dužnika.</w:t>
      </w:r>
    </w:p>
    <w:p w:rsidRDefault="00453E01" w:rsidP="00C81E2C" w:rsidR="00453E01">
      <w:pPr>
        <w:jc w:val="both"/>
      </w:pPr>
      <w:r>
        <w:lastRenderedPageBreak/>
        <w:t>III</w:t>
      </w:r>
      <w:r>
        <w:tab/>
        <w:t>Nalaže se osobama koje vode poslove društva da dostave izvješće o gospodarsko financijskom stanju dužnika i ovjereni prokazni popis imovine u roku od 15 dana od dana dostave ovog rješenja pozivom na posl.br. 7 St-245/15.</w:t>
      </w:r>
    </w:p>
    <w:p w:rsidRDefault="00C81E2C" w:rsidP="00C81E2C" w:rsidR="00C81E2C">
      <w:pPr>
        <w:jc w:val="both"/>
      </w:pPr>
    </w:p>
    <w:p w:rsidRDefault="00C81E2C" w:rsidP="00C81E2C" w:rsidR="00C81E2C">
      <w:pPr>
        <w:ind w:firstLine="708" w:left="2832"/>
        <w:jc w:val="both"/>
      </w:pPr>
      <w:r>
        <w:t>Dovršeno u  09,15 sati</w:t>
      </w:r>
    </w:p>
    <w:p w:rsidRDefault="00C81E2C" w:rsidP="00C81E2C" w:rsidR="00C81E2C" w:rsidRPr="00D825F2">
      <w:pPr>
        <w:pStyle w:val="Odlomakpopisa"/>
        <w:ind w:left="360"/>
      </w:pPr>
    </w:p>
    <w:p w:rsidRDefault="00C81E2C" w:rsidP="00C81E2C" w:rsidR="00C81E2C">
      <w:pPr>
        <w:jc w:val="center"/>
      </w:pPr>
    </w:p>
    <w:p w:rsidRDefault="00C81E2C" w:rsidP="00C81E2C" w:rsidR="00C81E2C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>Stečajni sudac</w:t>
      </w:r>
      <w:r>
        <w:tab/>
      </w:r>
      <w:r>
        <w:tab/>
        <w:t xml:space="preserve"> </w:t>
      </w:r>
    </w:p>
    <w:p w:rsidRDefault="00C81E2C" w:rsidP="00C81E2C" w:rsidR="00C81E2C"/>
    <w:p w:rsidRDefault="00C81E2C" w:rsidP="00C81E2C" w:rsidR="00C81E2C"/>
    <w:p w:rsidRDefault="00C81E2C" w:rsidP="00C81E2C" w:rsidR="00C81E2C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                        </w:t>
      </w:r>
      <w:r>
        <w:tab/>
      </w:r>
      <w:r>
        <w:tab/>
      </w:r>
    </w:p>
    <w:p w:rsidRDefault="00C81E2C" w:rsidP="00C81E2C" w:rsidR="00C81E2C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D845BE" w:rsidP="00D845BE" w:rsidR="00D845B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D845BE" w:rsidP="00D845BE" w:rsidR="00D845BE" w:rsidRPr="00CF4144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993820" w:rsidP="00D845BE" w:rsidR="00993820">
      <w:pPr>
        <w:rPr>
          <w:rFonts w:cs="Arial" w:hAnsi="Arial" w:ascii="Arial"/>
        </w:rPr>
      </w:pPr>
      <w:r>
        <w:tab/>
      </w:r>
      <w:r>
        <w:tab/>
      </w:r>
    </w:p>
    <w:sectPr w:rsidR="0099382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057" w:rsidP="00704453" w:rsidR="003D2057">
      <w:r>
        <w:separator/>
      </w:r>
    </w:p>
  </w:endnote>
  <w:endnote w:id="0" w:type="continuationSeparator">
    <w:p w:rsidRDefault="003D2057" w:rsidP="00704453" w:rsidR="003D2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B47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057" w:rsidP="00704453" w:rsidR="003D2057">
      <w:r>
        <w:separator/>
      </w:r>
    </w:p>
  </w:footnote>
  <w:footnote w:id="0" w:type="continuationSeparator">
    <w:p w:rsidRDefault="003D2057" w:rsidP="00704453" w:rsidR="003D2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18476F">
      <w:t>245</w:t>
    </w:r>
    <w:r w:rsidR="00151BB5">
      <w:t>/</w:t>
    </w:r>
    <w:r w:rsidR="002F1FDE">
      <w:t>2015-</w:t>
    </w:r>
    <w:r w:rsidR="0018476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794"/>
    <w:rsid w:val="0010293D"/>
    <w:rsid w:val="0010502F"/>
    <w:rsid w:val="00105408"/>
    <w:rsid w:val="0010571D"/>
    <w:rsid w:val="001131DA"/>
    <w:rsid w:val="001224A2"/>
    <w:rsid w:val="001232DC"/>
    <w:rsid w:val="00124D40"/>
    <w:rsid w:val="0013426C"/>
    <w:rsid w:val="00135576"/>
    <w:rsid w:val="0014287D"/>
    <w:rsid w:val="00142B1D"/>
    <w:rsid w:val="00143273"/>
    <w:rsid w:val="001446B8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6F31"/>
    <w:rsid w:val="001A0047"/>
    <w:rsid w:val="001A4AF1"/>
    <w:rsid w:val="001B1674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2057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3E01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4B47"/>
    <w:rsid w:val="00507C6B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7DD4"/>
    <w:rsid w:val="006318B1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3E26"/>
    <w:rsid w:val="006954FD"/>
    <w:rsid w:val="00696A58"/>
    <w:rsid w:val="006A250F"/>
    <w:rsid w:val="006A4886"/>
    <w:rsid w:val="006A7D26"/>
    <w:rsid w:val="006B65C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1389"/>
    <w:rsid w:val="006F1CFC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B7C"/>
    <w:rsid w:val="00727D9C"/>
    <w:rsid w:val="00727E2E"/>
    <w:rsid w:val="00733133"/>
    <w:rsid w:val="00735E11"/>
    <w:rsid w:val="00735F25"/>
    <w:rsid w:val="00736771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A64"/>
    <w:rsid w:val="008D4AF1"/>
    <w:rsid w:val="008D7B88"/>
    <w:rsid w:val="008D7FEB"/>
    <w:rsid w:val="008E518A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2E49"/>
    <w:rsid w:val="00A13BCF"/>
    <w:rsid w:val="00A14BB9"/>
    <w:rsid w:val="00A159E0"/>
    <w:rsid w:val="00A16022"/>
    <w:rsid w:val="00A234BE"/>
    <w:rsid w:val="00A24AFF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7449"/>
    <w:rsid w:val="00BE7D06"/>
    <w:rsid w:val="00BF317B"/>
    <w:rsid w:val="00BF3DC2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F3C"/>
    <w:rsid w:val="00C54500"/>
    <w:rsid w:val="00C57316"/>
    <w:rsid w:val="00C60745"/>
    <w:rsid w:val="00C60D00"/>
    <w:rsid w:val="00C622B8"/>
    <w:rsid w:val="00C704E9"/>
    <w:rsid w:val="00C80E77"/>
    <w:rsid w:val="00C81E2C"/>
    <w:rsid w:val="00C83CC6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7367F"/>
    <w:rsid w:val="00E75A6F"/>
    <w:rsid w:val="00E76BA1"/>
    <w:rsid w:val="00E81269"/>
    <w:rsid w:val="00E82F39"/>
    <w:rsid w:val="00E83CA8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F15FC"/>
    <w:rsid w:val="00EF436A"/>
    <w:rsid w:val="00EF4566"/>
    <w:rsid w:val="00EF6041"/>
    <w:rsid w:val="00EF6A67"/>
    <w:rsid w:val="00F02172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B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4B4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B47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B4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B4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B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4B4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B47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B4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B4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16. lipnja 2016.</izvorni_sadrzaj>
    <derivirana_varijabla naziv="DomainObject.StvarniPocetakDatum_1">16. lipnja 2016.</derivirana_varijabla>
  </DomainObject.StvarniPocetakDatum>
  <DomainObject.StvarniZavrsetakDatum>
    <izvorni_sadrzaj>16. lipnja 2016.</izvorni_sadrzaj>
    <derivirana_varijabla naziv="DomainObject.StvarniZavrsetakDatum_1">16. lipnja 2016.</derivirana_varijabla>
  </DomainObject.StvarniZavrsetakDatum>
  <DomainObject.PlaniraniZavrsetakDatum>
    <izvorni_sadrzaj>16. lipnja 2016.</izvorni_sadrzaj>
    <derivirana_varijabla naziv="DomainObject.PlaniraniZavrsetakDatum_1">16. lipnja 2016.</derivirana_varijabla>
  </DomainObject.PlaniraniZavrsetakDatum>
  <DomainObject.PlaniraniPocetakDatum>
    <izvorni_sadrzaj>16. lipnja 2016.</izvorni_sadrzaj>
    <derivirana_varijabla naziv="DomainObject.PlaniraniPocetakDatum_1">16. lipnja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FINA  Rijeka</item>
    </izvorni_sadrzaj>
    <derivirana_varijabla naziv="DomainObject.UcesnikSudskeRadnjeListNaziv_1">
      <item>FINA  Rijeka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TEIDA d.o.o.  Selce</izvorni_sadrzaj>
    <derivirana_varijabla naziv="DomainObject.Predmet.ProtustrankaFormated_1">  TEIDA d.o.o.  Selce</derivirana_varijabla>
  </DomainObject.Predmet.ProtustrankaFormated>
  <DomainObject.Predmet.ProtustrankaFormatedOIB>
    <izvorni_sadrzaj>  TEIDA d.o.o.  Selce, OIB 27109104247</izvorni_sadrzaj>
    <derivirana_varijabla naziv="DomainObject.Predmet.ProtustrankaFormatedOIB_1">  TEIDA d.o.o.  Selce, OIB 27109104247</derivirana_varijabla>
  </DomainObject.Predmet.ProtustrankaFormatedOIB>
  <DomainObject.Predmet.ProtustrankaFormatedWithAdress>
    <izvorni_sadrzaj> TEIDA d.o.o.  Selce, Emila Antića bb, 51266 Selce</izvorni_sadrzaj>
    <derivirana_varijabla naziv="DomainObject.Predmet.ProtustrankaFormatedWithAdress_1"> TEIDA d.o.o.  Selce, Emila Antića bb, 51266 Selce</derivirana_varijabla>
  </DomainObject.Predmet.ProtustrankaFormatedWithAdress>
  <DomainObject.Predmet.ProtustrankaFormatedWithAdressOIB>
    <izvorni_sadrzaj> TEIDA d.o.o.  Selce, OIB 27109104247, Emila Antića bb, 51266 Selce</izvorni_sadrzaj>
    <derivirana_varijabla naziv="DomainObject.Predmet.ProtustrankaFormatedWithAdressOIB_1"> TEIDA d.o.o.  Selce, OIB 27109104247, Emila Antića bb, 51266 Selce</derivirana_varijabla>
  </DomainObject.Predmet.ProtustrankaFormatedWithAdressOIB>
  <DomainObject.Predmet.ProtustrankaWithAdress>
    <izvorni_sadrzaj>TEIDA d.o.o.  Selce Emila Antića bb, 51266 Selce</izvorni_sadrzaj>
    <derivirana_varijabla naziv="DomainObject.Predmet.ProtustrankaWithAdress_1">TEIDA d.o.o.  Selce Emila Antića bb, 51266 Selce</derivirana_varijabla>
  </DomainObject.Predmet.ProtustrankaWithAdress>
  <DomainObject.Predmet.ProtustrankaWithAdressOIB>
    <izvorni_sadrzaj>TEIDA d.o.o.  Selce, OIB 27109104247, Emila Antića bb, 51266 Selce</izvorni_sadrzaj>
    <derivirana_varijabla naziv="DomainObject.Predmet.ProtustrankaWithAdressOIB_1">TEIDA d.o.o.  Selce, OIB 27109104247, Emila Antića bb, 51266 Selce</derivirana_varijabla>
  </DomainObject.Predmet.ProtustrankaWithAdressOIB>
  <DomainObject.Predmet.ProtustrankaNazivFormated>
    <izvorni_sadrzaj>TEIDA d.o.o.  Selce</izvorni_sadrzaj>
    <derivirana_varijabla naziv="DomainObject.Predmet.ProtustrankaNazivFormated_1">TEIDA d.o.o.  Selce</derivirana_varijabla>
  </DomainObject.Predmet.ProtustrankaNazivFormated>
  <DomainObject.Predmet.ProtustrankaNazivFormatedOIB>
    <izvorni_sadrzaj>TEIDA d.o.o.  Selce, OIB 27109104247</izvorni_sadrzaj>
    <derivirana_varijabla naziv="DomainObject.Predmet.ProtustrankaNazivFormatedOIB_1">TEIDA d.o.o.  Selce, OIB 27109104247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TEIDA d.o.o.  Selce</item>
    </izvorni_sadrzaj>
    <derivirana_varijabla naziv="DomainObject.Predmet.ProtuStrankaListFormated_1">
      <item>TEIDA d.o.o.  Selce</item>
    </derivirana_varijabla>
  </DomainObject.Predmet.ProtuStrankaListFormated>
  <DomainObject.Predmet.ProtuStrankaListFormatedOIB>
    <izvorni_sadrzaj>
      <item>TEIDA d.o.o.  Selce, OIB 27109104247</item>
    </izvorni_sadrzaj>
    <derivirana_varijabla naziv="DomainObject.Predmet.ProtuStrankaListFormatedOIB_1">
      <item>TEIDA d.o.o.  Selce, OIB 27109104247</item>
    </derivirana_varijabla>
  </DomainObject.Predmet.ProtuStrankaListFormatedOIB>
  <DomainObject.Predmet.ProtuStrankaListFormatedWithAdress>
    <izvorni_sadrzaj>
      <item>TEIDA d.o.o.  Selce, Emila Antića bb, 51266 Selce</item>
    </izvorni_sadrzaj>
    <derivirana_varijabla naziv="DomainObject.Predmet.ProtuStrankaListFormatedWithAdress_1">
      <item>TEIDA d.o.o.  Selce, Emila Antića bb, 51266 Selce</item>
    </derivirana_varijabla>
  </DomainObject.Predmet.ProtuStrankaListFormatedWithAdress>
  <DomainObject.Predmet.ProtuStrankaListFormatedWithAdressOIB>
    <izvorni_sadrzaj>
      <item>TEIDA d.o.o.  Selce, OIB 27109104247, Emila Antića bb, 51266 Selce</item>
    </izvorni_sadrzaj>
    <derivirana_varijabla naziv="DomainObject.Predmet.ProtuStrankaListFormatedWithAdressOIB_1">
      <item>TEIDA d.o.o.  Selce, OIB 27109104247, Emila Antića bb, 51266 Selce</item>
    </derivirana_varijabla>
  </DomainObject.Predmet.ProtuStrankaListFormatedWithAdressOIB>
  <DomainObject.Predmet.ProtuStrankaListNazivFormated>
    <izvorni_sadrzaj>
      <item>TEIDA d.o.o.  Selce</item>
    </izvorni_sadrzaj>
    <derivirana_varijabla naziv="DomainObject.Predmet.ProtuStrankaListNazivFormated_1">
      <item>TEIDA d.o.o.  Selce</item>
    </derivirana_varijabla>
  </DomainObject.Predmet.ProtuStrankaListNazivFormated>
  <DomainObject.Predmet.ProtuStrankaListNazivFormatedOIB>
    <izvorni_sadrzaj>
      <item>TEIDA d.o.o.  Selce, OIB 27109104247</item>
    </izvorni_sadrzaj>
    <derivirana_varijabla naziv="DomainObject.Predmet.ProtuStrankaListNazivFormatedOIB_1">
      <item>TEIDA d.o.o.  Selce, OIB 27109104247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TEIDA d.o.o.  Selce</izvorni_sadrzaj>
    <derivirana_varijabla naziv="DomainObject.Predmet.ProtustrankaIDrugi_1">TEIDA d.o.o.  Selce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TEIDA d.o.o.  Selce, OIB 27109104247, Emila Antića bb, 51266 Selce</izvorni_sadrzaj>
    <derivirana_varijabla naziv="DomainObject.Predmet.ProtustrankaIDrugiAdressOIB_1">TEIDA d.o.o.  Selce, OIB 27109104247, Emila Antića bb,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TEIDA d.o.o.  Selce</item>
    </izvorni_sadrzaj>
    <derivirana_varijabla naziv="DomainObject.Predmet.SudioniciListNaziv_1">
      <item>FINA  Rijeka</item>
      <item>TEIDA d.o.o.  Selce</item>
    </derivirana_varijabla>
  </DomainObject.Predmet.SudioniciListNaziv>
  <DomainObject.Predmet.SudioniciListAdressOIB>
    <izvorni_sadrzaj>
      <item>FINA  Rijeka, OIB 85821130368, Frana Kurelca 8,51000 Rijeka</item>
      <item>TEIDA d.o.o.  Selce, OIB 27109104247, Emila Antića bb,51266 Selce</item>
    </izvorni_sadrzaj>
    <derivirana_varijabla naziv="DomainObject.Predmet.SudioniciListAdressOIB_1">
      <item>FINA  Rijeka, OIB 85821130368, Frana Kurelca 8,51000 Rijeka</item>
      <item>TEIDA d.o.o.  Selce, OIB 27109104247, Emila Antića bb,51266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27109104247</item>
    </izvorni_sadrzaj>
    <derivirana_varijabla naziv="DomainObject.Predmet.SudioniciListNazivOIB_1">
      <item>, OIB 85821130368</item>
      <item>, OIB 27109104247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32A0F-D6AE-494F-B299-2E66209028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227</properties:Words>
  <properties:Characters>1151</properties:Characters>
  <properties:Lines>65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2016-06-16T06:06:00Z</dcterms:created>
  <dc:creator>Korisnik</dc:creator>
  <cp:lastModifiedBy>Tanja Fidel</cp:lastModifiedBy>
  <cp:lastPrinted>2016-06-15T09:12:00Z</cp:lastPrinted>
  <dcterms:modified xmlns:xsi="http://www.w3.org/2001/XMLSchema-instance" xsi:type="dcterms:W3CDTF">2016-06-16T08:22:00Z</dcterms:modified>
  <cp:revision>6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