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B431F3" w:rsidR="00B431F3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431F3" w:rsidP="00133DAD" w:rsidR="00B431F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e59eee" w14:paraId="9e59eee" w:rsidRDefault="00F44CB5" w:rsidP="00133DAD" w:rsidR="00133DAD" w:rsidRPr="00133DAD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83E23">
        <w:rPr>
          <w:sz w:val="24"/>
        </w:rPr>
        <w:t>St-9048</w:t>
      </w:r>
      <w:r w:rsidR="00133DAD" w:rsidRPr="00133DAD">
        <w:rPr>
          <w:sz w:val="24"/>
        </w:rPr>
        <w:t>/15</w:t>
      </w:r>
      <w:r w:rsidR="00B431F3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B83E23">
        <w:rPr>
          <w:sz w:val="24"/>
        </w:rPr>
        <w:t xml:space="preserve">REGENERATIVNI ENERGETSKI SISTEMI d.o.o., Stubičke Toplice, Obrtnička 11, OIB: </w:t>
      </w:r>
      <w:r w:rsidR="00B83E23" w:rsidRPr="00B83E23">
        <w:rPr>
          <w:sz w:val="24"/>
        </w:rPr>
        <w:t>89327286768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2B7985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2B798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83E23" w:rsidRPr="00B83E23">
        <w:rPr>
          <w:sz w:val="24"/>
        </w:rPr>
        <w:t>REGENERATIVNI ENERGETSKI SISTEMI d.o.o., Stubičke Toplice, Obrtnička 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B7985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B431F3" w:rsidR="002B79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B431F3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B431F3" w:rsidR="00A93608">
      <w:pPr>
        <w:ind w:left="720"/>
        <w:jc w:val="both"/>
        <w:rPr>
          <w:sz w:val="24"/>
          <w:szCs w:val="24"/>
        </w:rPr>
      </w:pPr>
    </w:p>
    <w:p w:rsidRDefault="00B431F3" w:rsidP="00B431F3" w:rsidR="00B431F3">
      <w:pPr>
        <w:ind w:left="720"/>
        <w:jc w:val="both"/>
        <w:rPr>
          <w:sz w:val="24"/>
          <w:szCs w:val="24"/>
        </w:rPr>
      </w:pPr>
    </w:p>
    <w:p w:rsidRDefault="00B431F3" w:rsidP="001745C1" w:rsidR="00B431F3">
      <w:pPr>
        <w:jc w:val="right"/>
        <w:rPr>
          <w:sz w:val="24"/>
        </w:rPr>
      </w:pPr>
      <w:r w:rsidRPr="00B431F3">
        <w:rPr>
          <w:sz w:val="24"/>
        </w:rPr>
        <w:t xml:space="preserve">Za točnost </w:t>
      </w:r>
      <w:proofErr w:type="spellStart"/>
      <w:r w:rsidRPr="00B431F3">
        <w:rPr>
          <w:sz w:val="24"/>
        </w:rPr>
        <w:t>otpravka</w:t>
      </w:r>
      <w:proofErr w:type="spellEnd"/>
      <w:r w:rsidRPr="00B431F3">
        <w:rPr>
          <w:sz w:val="24"/>
        </w:rPr>
        <w:t>-ovlašteni službenik:</w:t>
      </w:r>
      <w:r w:rsidRPr="00B431F3">
        <w:rPr>
          <w:sz w:val="24"/>
        </w:rPr>
        <w:br/>
        <w:t>Ivana Rogić</w:t>
      </w:r>
    </w:p>
    <w:sectPr w:rsidSect="00B431F3" w:rsidR="00B431F3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B7985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1F3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1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1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9048</izvorni_sadrzaj>
    <derivirana_varijabla naziv="DomainObject.Predmet.Broj_1">9048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St-9048/2015</izvorni_sadrzaj>
    <derivirana_varijabla naziv="DomainObject.Predmet.OznakaBroj_1">St-9048/2015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REGENERATIVNI ENERGETSKI SISTEMI d.o.o.</izvorni_sadrzaj>
    <derivirana_varijabla naziv="DomainObject.Predmet.ProtustrankaFormated_1">  REGENERATIVNI ENERGETSKI SISTEMI d.o.o.</derivirana_varijabla>
  </DomainObject.Predmet.ProtustrankaFormated>
  <DomainObject.Predmet.ProtustrankaFormatedOIB>
    <izvorni_sadrzaj>  REGENERATIVNI ENERGETSKI SISTEMI d.o.o., OIB 89327286768</izvorni_sadrzaj>
    <derivirana_varijabla naziv="DomainObject.Predmet.ProtustrankaFormatedOIB_1">  REGENERATIVNI ENERGETSKI SISTEMI d.o.o., OIB 89327286768</derivirana_varijabla>
  </DomainObject.Predmet.ProtustrankaFormatedOIB>
  <DomainObject.Predmet.ProtustrankaFormatedWithAdress>
    <izvorni_sadrzaj> REGENERATIVNI ENERGETSKI SISTEMI d.o.o., Obrtnička 11, 49244 Stubičke Toplice</izvorni_sadrzaj>
    <derivirana_varijabla naziv="DomainObject.Predmet.ProtustrankaFormatedWithAdress_1"> REGENERATIVNI ENERGETSKI SISTEMI d.o.o., Obrtnička 11, 49244 Stubičke Toplice</derivirana_varijabla>
  </DomainObject.Predmet.ProtustrankaFormatedWithAdress>
  <DomainObject.Predmet.ProtustrankaFormatedWithAdressOIB>
    <izvorni_sadrzaj> REGENERATIVNI ENERGETSKI SISTEMI d.o.o., OIB 89327286768, Obrtnička 11, 49244 Stubičke Toplice</izvorni_sadrzaj>
    <derivirana_varijabla naziv="DomainObject.Predmet.ProtustrankaFormatedWithAdressOIB_1"> REGENERATIVNI ENERGETSKI SISTEMI d.o.o., OIB 89327286768, Obrtnička 11, 49244 Stubičke Toplice</derivirana_varijabla>
  </DomainObject.Predmet.ProtustrankaFormatedWithAdressOIB>
  <DomainObject.Predmet.ProtustrankaWithAdress>
    <izvorni_sadrzaj>REGENERATIVNI ENERGETSKI SISTEMI d.o.o. Obrtnička 11, 49244 Stubičke Toplice</izvorni_sadrzaj>
    <derivirana_varijabla naziv="DomainObject.Predmet.ProtustrankaWithAdress_1">REGENERATIVNI ENERGETSKI SISTEMI d.o.o. Obrtnička 11, 49244 Stubičke Toplice</derivirana_varijabla>
  </DomainObject.Predmet.ProtustrankaWithAdress>
  <DomainObject.Predmet.ProtustrankaWithAdressOIB>
    <izvorni_sadrzaj>REGENERATIVNI ENERGETSKI SISTEMI d.o.o., OIB 89327286768, Obrtnička 11, 49244 Stubičke Toplice</izvorni_sadrzaj>
    <derivirana_varijabla naziv="DomainObject.Predmet.ProtustrankaWithAdressOIB_1">REGENERATIVNI ENERGETSKI SISTEMI d.o.o., OIB 89327286768, Obrtnička 11, 49244 Stubičke Toplice</derivirana_varijabla>
  </DomainObject.Predmet.ProtustrankaWithAdressOIB>
  <DomainObject.Predmet.ProtustrankaNazivFormated>
    <izvorni_sadrzaj>REGENERATIVNI ENERGETSKI SISTEMI d.o.o.</izvorni_sadrzaj>
    <derivirana_varijabla naziv="DomainObject.Predmet.ProtustrankaNazivFormated_1">REGENERATIVNI ENERGETSKI SISTEMI d.o.o.</derivirana_varijabla>
  </DomainObject.Predmet.ProtustrankaNazivFormated>
  <DomainObject.Predmet.ProtustrankaNazivFormatedOIB>
    <izvorni_sadrzaj>REGENERATIVNI ENERGETSKI SISTEMI d.o.o., OIB 89327286768</izvorni_sadrzaj>
    <derivirana_varijabla naziv="DomainObject.Predmet.ProtustrankaNazivFormatedOIB_1">REGENERATIVNI ENERGETSKI SISTEMI d.o.o., OIB 89327286768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REGENERATIVNI ENERGETSKI SISTEMI d.o.o.</item>
    </izvorni_sadrzaj>
    <derivirana_varijabla naziv="DomainObject.Predmet.ProtuStrankaListFormated_1">
      <item>REGENERATIVNI ENERGETSKI SISTEMI d.o.o.</item>
    </derivirana_varijabla>
  </DomainObject.Predmet.ProtuStrankaListFormated>
  <DomainObject.Predmet.ProtuStrankaListFormatedOIB>
    <izvorni_sadrzaj>
      <item>REGENERATIVNI ENERGETSKI SISTEMI d.o.o., OIB 89327286768</item>
    </izvorni_sadrzaj>
    <derivirana_varijabla naziv="DomainObject.Predmet.ProtuStrankaListFormatedOIB_1">
      <item>REGENERATIVNI ENERGETSKI SISTEMI d.o.o., OIB 89327286768</item>
    </derivirana_varijabla>
  </DomainObject.Predmet.ProtuStrankaListFormatedOIB>
  <DomainObject.Predmet.ProtuStrankaListFormatedWithAdress>
    <izvorni_sadrzaj>
      <item>REGENERATIVNI ENERGETSKI SISTEMI d.o.o., Obrtnička 11, 49244 Stubičke Toplice</item>
    </izvorni_sadrzaj>
    <derivirana_varijabla naziv="DomainObject.Predmet.ProtuStrankaListFormatedWithAdress_1">
      <item>REGENERATIVNI ENERGETSKI SISTEMI d.o.o., Obrtnička 11, 49244 Stubičke Toplice</item>
    </derivirana_varijabla>
  </DomainObject.Predmet.ProtuStrankaListFormatedWithAdress>
  <DomainObject.Predmet.ProtuStrankaListFormatedWithAdressOIB>
    <izvorni_sadrzaj>
      <item>REGENERATIVNI ENERGETSKI SISTEMI d.o.o., OIB 89327286768, Obrtnička 11, 49244 Stubičke Toplice</item>
    </izvorni_sadrzaj>
    <derivirana_varijabla naziv="DomainObject.Predmet.ProtuStrankaListFormatedWithAdressOIB_1">
      <item>REGENERATIVNI ENERGETSKI SISTEMI d.o.o., OIB 89327286768, Obrtnička 11, 49244 Stubičke Toplice</item>
    </derivirana_varijabla>
  </DomainObject.Predmet.ProtuStrankaListFormatedWithAdressOIB>
  <DomainObject.Predmet.ProtuStrankaListNazivFormated>
    <izvorni_sadrzaj>
      <item>REGENERATIVNI ENERGETSKI SISTEMI d.o.o.</item>
    </izvorni_sadrzaj>
    <derivirana_varijabla naziv="DomainObject.Predmet.ProtuStrankaListNazivFormated_1">
      <item>REGENERATIVNI ENERGETSKI SISTEMI d.o.o.</item>
    </derivirana_varijabla>
  </DomainObject.Predmet.ProtuStrankaListNazivFormated>
  <DomainObject.Predmet.ProtuStrankaListNazivFormatedOIB>
    <izvorni_sadrzaj>
      <item>REGENERATIVNI ENERGETSKI SISTEMI d.o.o., OIB 89327286768</item>
    </izvorni_sadrzaj>
    <derivirana_varijabla naziv="DomainObject.Predmet.ProtuStrankaListNazivFormatedOIB_1">
      <item>REGENERATIVNI ENERGETSKI SISTEMI d.o.o., OIB 89327286768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REGENERATIVNI ENERGETSKI SISTEMI d.o.o.</izvorni_sadrzaj>
    <derivirana_varijabla naziv="DomainObject.Predmet.ProtustrankaIDrugi_1">REGENERATIVNI ENERGETSKI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REGENERATIVNI ENERGETSKI SISTEMI d.o.o., OIB 89327286768, Obrtnička 11, 49244 Stubičke Toplice</izvorni_sadrzaj>
    <derivirana_varijabla naziv="DomainObject.Predmet.ProtustrankaIDrugiAdressOIB_1">REGENERATIVNI ENERGETSKI SISTEMI d.o.o., OIB 89327286768, Obrtnička 11,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REGENERATIVNI ENERGETSKI SISTEMI d.o.o.</item>
    </izvorni_sadrzaj>
    <derivirana_varijabla naziv="DomainObject.Predmet.SudioniciListNaziv_1">
      <item>FINA Regionalni centar Zagreb</item>
      <item>REGENERATIVNI ENERGETSKI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REGENERATIVNI ENERGETSKI SISTEMI d.o.o., OIB 89327286768, Obrtnička 11,49244 Stubičke Toplice</item>
    </izvorni_sadrzaj>
    <derivirana_varijabla naziv="DomainObject.Predmet.SudioniciListAdressOIB_1">
      <item>FINA Regionalni centar Zagreb, OIB 85821130368, Trg svibanjskih žrtava 1995. 1,10000 Zagreb</item>
      <item>REGENERATIVNI ENERGETSKI SISTEMI d.o.o., OIB 89327286768, Obrtnička 11,49244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89327286768</item>
    </izvorni_sadrzaj>
    <derivirana_varijabla naziv="DomainObject.Predmet.SudioniciListNazivOIB_1">
      <item>, OIB 85821130368</item>
      <item>, OIB 89327286768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86978-89E9-4ADF-98E9-DF6AD9344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1736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2015-12-29T14:48:00Z</dcterms:created>
  <dc:creator>Korisnik</dc:creator>
  <cp:lastModifiedBy>Ivana Rogić</cp:lastModifiedBy>
  <cp:lastPrinted>2016-01-12T08:05:00Z</cp:lastPrinted>
  <dcterms:modified xmlns:xsi="http://www.w3.org/2001/XMLSchema-instance" xsi:type="dcterms:W3CDTF">2016-01-12T08:05:00Z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