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281f" w14:paraId="200281f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  <w:t>4St-</w:t>
      </w:r>
      <w:r w:rsidR="00D371BC">
        <w:t>4359</w:t>
      </w:r>
      <w:r w:rsidR="00B4244D">
        <w:t>/16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>Ljudevita Šestića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Š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N</w:t>
      </w:r>
      <w:r w:rsidR="003672E6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 </w:t>
      </w:r>
      <w:r w:rsidRPr="00C254D4">
        <w:t xml:space="preserve"> </w:t>
      </w:r>
    </w:p>
    <w:p w:rsidRDefault="000A2CA0" w:rsidP="000A2CA0" w:rsidR="000A2CA0" w:rsidRPr="00C254D4">
      <w:pPr>
        <w:jc w:val="center"/>
        <w:rPr>
          <w:b/>
        </w:rPr>
      </w:pPr>
    </w:p>
    <w:p w:rsidRDefault="00D541C7" w:rsidP="000A2CA0" w:rsidR="000A2CA0" w:rsidRPr="00C254D4">
      <w:pPr>
        <w:ind w:firstLine="708"/>
        <w:jc w:val="both"/>
      </w:pPr>
      <w:r>
        <w:t>Trgovački sud u Zagrebu, Stalna služba,</w:t>
      </w:r>
      <w:r w:rsidR="000A2CA0" w:rsidRPr="00C254D4">
        <w:t xml:space="preserve"> po sucu Goranki Boljkovac, kao stečajnom sucu, </w:t>
      </w:r>
      <w:r w:rsidR="00B4244D">
        <w:t xml:space="preserve">postupajući po prijedlogu predlagatelja Republika Hrvatska, Ministarstvo financija, Porezna uprava, Područni ured Zagreb, OIB 18683136487, kojeg zastupa Županijsko državno odvjetništvo u Zagrebu, za otvaranje stečajnoga postupka nad dužnikom </w:t>
      </w:r>
      <w:r w:rsidR="00D371BC">
        <w:t>KONTESA GALERIJA d.o.o., Zagreb, Hrgovići 43, OIB 13981358078</w:t>
      </w:r>
      <w:r w:rsidR="00B4244D">
        <w:t xml:space="preserve">, dana </w:t>
      </w:r>
      <w:r w:rsidR="00050D1A">
        <w:t>21</w:t>
      </w:r>
      <w:r w:rsidR="00D371BC">
        <w:t>. prosinca</w:t>
      </w:r>
      <w:r w:rsidR="00B4244D">
        <w:t xml:space="preserve"> 2016. </w:t>
      </w:r>
      <w:r w:rsidR="000A2CA0" w:rsidRPr="00C254D4">
        <w:t xml:space="preserve">godine </w:t>
      </w:r>
    </w:p>
    <w:p w:rsidRDefault="000A2CA0" w:rsidP="000A2CA0" w:rsidR="000A2CA0" w:rsidRPr="00C254D4">
      <w:pPr>
        <w:jc w:val="both"/>
      </w:pPr>
    </w:p>
    <w:p w:rsidRDefault="000A2CA0" w:rsidP="000A2CA0" w:rsidR="000A2CA0" w:rsidRPr="00C254D4">
      <w:pPr>
        <w:jc w:val="center"/>
      </w:pPr>
      <w:r w:rsidRPr="00C254D4">
        <w:t>r i j e š i o    j e</w:t>
      </w:r>
    </w:p>
    <w:p w:rsidRDefault="000A2CA0" w:rsidP="000A2CA0" w:rsidR="000A2CA0" w:rsidRPr="00D04603">
      <w:pPr>
        <w:jc w:val="both"/>
      </w:pPr>
    </w:p>
    <w:p w:rsidRDefault="00E21746" w:rsidP="000A2CA0" w:rsidR="00E21746">
      <w:pPr>
        <w:ind w:firstLine="708"/>
        <w:jc w:val="both"/>
      </w:pPr>
      <w:r w:rsidRPr="00D04603">
        <w:t xml:space="preserve">I. Nalaže se </w:t>
      </w:r>
      <w:r w:rsidR="00D371BC">
        <w:t>Mariu Obradoviću iz</w:t>
      </w:r>
      <w:r w:rsidR="00B54C75" w:rsidRPr="00B54C75">
        <w:t xml:space="preserve"> Zagreb</w:t>
      </w:r>
      <w:r w:rsidR="00D371BC">
        <w:t>a</w:t>
      </w:r>
      <w:r w:rsidR="00B54C75" w:rsidRPr="00B54C75">
        <w:t xml:space="preserve">, </w:t>
      </w:r>
      <w:r w:rsidR="00D371BC">
        <w:t>Ulica Ante Mike Tripala 2</w:t>
      </w:r>
      <w:r w:rsidR="00B54C75" w:rsidRPr="00B54C75">
        <w:t xml:space="preserve">, OIB </w:t>
      </w:r>
      <w:r w:rsidR="00D371BC" w:rsidRPr="00D371BC">
        <w:t>46015165479</w:t>
      </w:r>
      <w:r w:rsidR="00B54C75">
        <w:t xml:space="preserve">, kao </w:t>
      </w:r>
      <w:r w:rsidR="0002743A" w:rsidRPr="00B54C75">
        <w:t>osobi</w:t>
      </w:r>
      <w:r w:rsidR="0002743A">
        <w:t xml:space="preserve"> ovlaštenoj za zastupanje dužnika</w:t>
      </w:r>
      <w:r w:rsidR="0002743A" w:rsidRPr="0002743A">
        <w:t xml:space="preserve"> </w:t>
      </w:r>
      <w:r w:rsidR="00D371BC">
        <w:t xml:space="preserve">KONTESA GALERIJA d.o.o., Zagreb, Hrgovići 43, OIB 13981358078, </w:t>
      </w:r>
      <w:r w:rsidR="0002743A">
        <w:t>po zakonu</w:t>
      </w:r>
      <w:r w:rsidRPr="00D04603">
        <w:t xml:space="preserve">, da u roku od 8 dana plati </w:t>
      </w:r>
      <w:r w:rsidR="00B4244D">
        <w:t xml:space="preserve">predujam u iznosu od </w:t>
      </w:r>
      <w:r w:rsidR="00B4244D">
        <w:rPr>
          <w:color w:val="000000"/>
        </w:rPr>
        <w:t xml:space="preserve">1.000,00 kn </w:t>
      </w:r>
      <w:r w:rsidR="0002743A">
        <w:rPr>
          <w:color w:val="000000"/>
        </w:rPr>
        <w:t>u Fond</w:t>
      </w:r>
      <w:r w:rsidR="00B4244D">
        <w:rPr>
          <w:color w:val="000000"/>
        </w:rPr>
        <w:t xml:space="preserve"> za namirenje troškova stečajnog postupka, na račun Trgovačkog suda u Zagrebu </w:t>
      </w:r>
      <w:r w:rsidR="0002743A">
        <w:rPr>
          <w:color w:val="000000"/>
        </w:rPr>
        <w:t xml:space="preserve">otvoren kod Hrvatske poštanske banke d.d., Zagreb, </w:t>
      </w:r>
      <w:r w:rsidR="00B4244D">
        <w:rPr>
          <w:color w:val="000000"/>
        </w:rPr>
        <w:t>broj IBAN HR9223900011300000460, pozivom na broj 2001-</w:t>
      </w:r>
      <w:r w:rsidR="00D371BC">
        <w:rPr>
          <w:color w:val="000000"/>
        </w:rPr>
        <w:t>4359</w:t>
      </w:r>
      <w:r w:rsidR="00B4244D">
        <w:rPr>
          <w:color w:val="000000"/>
        </w:rPr>
        <w:t>16</w:t>
      </w:r>
      <w:r w:rsidR="00B4244D">
        <w:t xml:space="preserve"> </w:t>
      </w:r>
      <w:r>
        <w:t>(čl. 113. st. 1. Stečajnog zakona).</w:t>
      </w:r>
    </w:p>
    <w:p w:rsidRDefault="0002743A" w:rsidP="000A2CA0" w:rsidR="00E21746">
      <w:pPr>
        <w:ind w:firstLine="708"/>
        <w:jc w:val="both"/>
      </w:pPr>
      <w:r>
        <w:t xml:space="preserve"> </w:t>
      </w:r>
    </w:p>
    <w:p w:rsidRDefault="00E21746" w:rsidP="0002743A" w:rsidR="0002743A">
      <w:pPr>
        <w:ind w:firstLine="708"/>
        <w:jc w:val="both"/>
        <w:outlineLvl w:val="0"/>
      </w:pPr>
      <w:r>
        <w:t xml:space="preserve">II. </w:t>
      </w:r>
      <w:r w:rsidR="0002743A" w:rsidRPr="00111060">
        <w:t>Ako osoba iz točke I. izreke ovog rješenja ne uplati zatraženi predujam u roku od 8</w:t>
      </w:r>
    </w:p>
    <w:p w:rsidRDefault="0002743A" w:rsidP="0002743A" w:rsidR="0002743A" w:rsidRPr="00111060">
      <w:pPr>
        <w:jc w:val="both"/>
        <w:outlineLvl w:val="0"/>
      </w:pPr>
      <w:r w:rsidRPr="00111060">
        <w:t xml:space="preserve"> dana, nalaže se Financijskog agenciji provesti ovrhu na novčanim sredstvima obveznika sa svih njegovih računa i oročenih novčanih sredstava prema odredbama zakona koji uređuje provedbu ovrhe na novčanim sredstvima sukladno odredbama čl. 113. st. 3. Stečajnog zakona (</w:t>
      </w:r>
      <w:r w:rsidR="0066743E">
        <w:t>Narodne novine broj</w:t>
      </w:r>
      <w:r>
        <w:t xml:space="preserve"> </w:t>
      </w:r>
      <w:r w:rsidRPr="00111060">
        <w:t>71/15), u svezi s čl. 10. st. 7.  Zakona o parničnom postupku (</w:t>
      </w:r>
      <w:r w:rsidR="0066743E">
        <w:t>Narodne novine broj</w:t>
      </w:r>
      <w:r w:rsidRPr="00111060">
        <w:t xml:space="preserve"> 148/11–proč</w:t>
      </w:r>
      <w:r w:rsidR="0066743E">
        <w:t>išćeni</w:t>
      </w:r>
      <w:r w:rsidRPr="00111060">
        <w:t xml:space="preserve"> tekst, 25/13) i odredbama Ovršnog zakona (</w:t>
      </w:r>
      <w:r w:rsidR="0066743E">
        <w:t>Narodne novine broj</w:t>
      </w:r>
      <w:r w:rsidRPr="00111060">
        <w:t xml:space="preserve"> 112/12</w:t>
      </w:r>
      <w:r w:rsidR="0066743E">
        <w:t>,</w:t>
      </w:r>
      <w:r w:rsidRPr="00111060">
        <w:t xml:space="preserve"> 93/14)</w:t>
      </w:r>
      <w:r w:rsidR="0066743E">
        <w:t>,</w:t>
      </w:r>
      <w:r w:rsidRPr="00111060">
        <w:t xml:space="preserve"> </w:t>
      </w:r>
      <w:r w:rsidR="0066743E">
        <w:t xml:space="preserve">koje se odnose </w:t>
      </w:r>
      <w:r w:rsidRPr="00111060">
        <w:t>na naplatu novčane kazne provedbom ovrhe na novčanim sredstvima kažnjene osobe.</w:t>
      </w:r>
    </w:p>
    <w:p w:rsidRDefault="0002743A" w:rsidP="0002743A" w:rsidR="0002743A">
      <w:pPr>
        <w:jc w:val="both"/>
        <w:outlineLvl w:val="0"/>
      </w:pPr>
    </w:p>
    <w:p w:rsidRDefault="0066743E" w:rsidP="0066743E" w:rsidR="00E21746" w:rsidRPr="00E21746">
      <w:pPr>
        <w:tabs>
          <w:tab w:pos="993" w:val="left"/>
        </w:tabs>
        <w:jc w:val="both"/>
      </w:pPr>
      <w:r>
        <w:rPr>
          <w:szCs w:val="20"/>
        </w:rPr>
        <w:tab/>
        <w:t xml:space="preserve">III. </w:t>
      </w:r>
      <w:r w:rsidR="0002743A" w:rsidRPr="0066743E">
        <w:rPr>
          <w:szCs w:val="20"/>
        </w:rPr>
        <w:t>Nalaže se Financijskog agenciji da novčani iznos iz točke I.  izreke ovog rješenja</w:t>
      </w:r>
      <w:r>
        <w:rPr>
          <w:szCs w:val="20"/>
        </w:rPr>
        <w:t xml:space="preserve"> </w:t>
      </w:r>
      <w:r w:rsidR="0002743A" w:rsidRPr="00111060">
        <w:rPr>
          <w:szCs w:val="20"/>
        </w:rPr>
        <w:t xml:space="preserve">prenese s računa obveznika i oročenih novčanih sredstava obveznika na račun </w:t>
      </w:r>
      <w:r w:rsidR="0002743A" w:rsidRPr="00111060">
        <w:t xml:space="preserve">Trgovačkog suda u Zagrebu otvorenog kod Hrvatske poštanske banke d.d. Zagreb, broj IBAN: </w:t>
      </w:r>
      <w:r w:rsidR="0002743A" w:rsidRPr="00111060">
        <w:rPr>
          <w:szCs w:val="20"/>
        </w:rPr>
        <w:t>HR9223900011300000460</w:t>
      </w:r>
      <w:r w:rsidR="0002743A" w:rsidRPr="00111060">
        <w:rPr>
          <w:i/>
          <w:szCs w:val="20"/>
        </w:rPr>
        <w:t xml:space="preserve"> </w:t>
      </w:r>
      <w:r w:rsidR="0002743A" w:rsidRPr="00111060">
        <w:rPr>
          <w:szCs w:val="20"/>
        </w:rPr>
        <w:t xml:space="preserve">s pozivom na broj </w:t>
      </w:r>
      <w:r>
        <w:rPr>
          <w:color w:val="000000"/>
        </w:rPr>
        <w:t>2001-</w:t>
      </w:r>
      <w:r w:rsidR="00D371BC">
        <w:rPr>
          <w:color w:val="000000"/>
        </w:rPr>
        <w:t>4359</w:t>
      </w:r>
      <w:r>
        <w:rPr>
          <w:color w:val="000000"/>
        </w:rPr>
        <w:t>16</w:t>
      </w:r>
      <w:r w:rsidR="0002743A" w:rsidRPr="00111060">
        <w:rPr>
          <w:szCs w:val="20"/>
        </w:rPr>
        <w:t>.</w:t>
      </w:r>
      <w:r>
        <w:rPr>
          <w:szCs w:val="20"/>
        </w:rPr>
        <w:t xml:space="preserve"> </w:t>
      </w:r>
    </w:p>
    <w:p w:rsidRDefault="000A2CA0" w:rsidP="000A2CA0" w:rsidR="000A2CA0" w:rsidRPr="00C254D4">
      <w:r w:rsidRPr="00C254D4">
        <w:t xml:space="preserve">  </w:t>
      </w:r>
    </w:p>
    <w:p w:rsidRDefault="000A2CA0" w:rsidP="000A2CA0" w:rsidR="000A2CA0" w:rsidRPr="00C254D4">
      <w:pPr>
        <w:jc w:val="center"/>
      </w:pPr>
      <w:r w:rsidRPr="00C254D4">
        <w:t>Obrazloženje</w:t>
      </w:r>
    </w:p>
    <w:p w:rsidRDefault="00047897" w:rsidP="000A2CA0" w:rsidR="00047897">
      <w:pPr>
        <w:ind w:firstLine="708"/>
        <w:jc w:val="both"/>
      </w:pPr>
    </w:p>
    <w:p w:rsidRDefault="00047897" w:rsidP="000A2CA0" w:rsidR="00047897">
      <w:pPr>
        <w:ind w:firstLine="708"/>
        <w:jc w:val="both"/>
      </w:pPr>
      <w:r>
        <w:t>Rješenjem ovog suda posl.br. 4 St-</w:t>
      </w:r>
      <w:r w:rsidR="00050D1A">
        <w:t>4359</w:t>
      </w:r>
      <w:r>
        <w:t xml:space="preserve">/16 od </w:t>
      </w:r>
      <w:r w:rsidR="00050D1A">
        <w:t>29. kolovoza</w:t>
      </w:r>
      <w:r>
        <w:t xml:space="preserve"> 2016. godine pokrenut je </w:t>
      </w:r>
      <w:r w:rsidR="0066743E">
        <w:t xml:space="preserve">prethodni postupak radi utvrđivanja pretpostavki za otvaranje stečajnog postupka nad dužnikom, a nakon što je pravomoćnim rješenjem ovog suda posl.br. </w:t>
      </w:r>
      <w:r w:rsidR="00050D1A">
        <w:t>68</w:t>
      </w:r>
      <w:r w:rsidR="0066743E">
        <w:t xml:space="preserve"> St-</w:t>
      </w:r>
      <w:r w:rsidR="00050D1A">
        <w:t xml:space="preserve">4580/15 </w:t>
      </w:r>
      <w:r w:rsidR="0066743E">
        <w:t xml:space="preserve">od </w:t>
      </w:r>
      <w:r w:rsidR="00050D1A">
        <w:t>31. ožujka</w:t>
      </w:r>
      <w:r w:rsidR="0066743E">
        <w:t xml:space="preserve"> 2016. godine obustavljen skraćeni stečajni postupak nad istim dužnikom, a budući je vjerovnik Republika Hrvatska, Ministarstvo financija, Porezna uprava, Područni ured Zagreb, </w:t>
      </w:r>
      <w:r w:rsidR="0066743E">
        <w:lastRenderedPageBreak/>
        <w:t>podnio prijedlog za otvaranje stečajnog postupka nad dužnikom dana 1</w:t>
      </w:r>
      <w:r w:rsidR="00050D1A">
        <w:t>5. veljače</w:t>
      </w:r>
      <w:r w:rsidR="0066743E">
        <w:t xml:space="preserve"> 2016. godine.</w:t>
      </w:r>
    </w:p>
    <w:p w:rsidRDefault="00047897" w:rsidP="000A2CA0" w:rsidR="00047897">
      <w:pPr>
        <w:ind w:firstLine="708"/>
        <w:jc w:val="both"/>
      </w:pPr>
    </w:p>
    <w:p w:rsidRDefault="003672E6" w:rsidP="003672E6" w:rsidR="003672E6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3672E6" w:rsidP="000A2CA0" w:rsidR="0066743E">
      <w:pPr>
        <w:ind w:firstLine="708"/>
        <w:jc w:val="both"/>
      </w:pPr>
      <w:r>
        <w:t xml:space="preserve"> </w:t>
      </w:r>
    </w:p>
    <w:p w:rsidRDefault="00334EB6" w:rsidP="000A2CA0" w:rsidR="00334EB6">
      <w:pPr>
        <w:ind w:firstLine="708"/>
        <w:jc w:val="both"/>
      </w:pPr>
      <w:r>
        <w:t>Odredbom čl</w:t>
      </w:r>
      <w:r w:rsidR="00DA62AF">
        <w:t>anka</w:t>
      </w:r>
      <w:r>
        <w:t xml:space="preserve"> 114. st</w:t>
      </w:r>
      <w:r w:rsidR="00DA62AF">
        <w:t>avka</w:t>
      </w:r>
      <w:r>
        <w:t xml:space="preserve"> 1. SZ-a propisano je da je podnositelj prijedloga za otvaranje stečajnoga postupka dužan platiti iznos predujma od 1.000,00 kn u Fond za namirenje troškova stečajnoga postupka te po naloga suda u roku od 8 dana dodatni iznos predujma koji ne može biti viši od 20.000,00 kn, ako tim Zakonom nije drukčije određeno; stavkom 3. istog članka propisano je, između ostalog, da predujam iz stavka 1. nije dužna platiti </w:t>
      </w:r>
      <w:r w:rsidR="003672E6">
        <w:t>Republika Hrvatska</w:t>
      </w:r>
      <w:r>
        <w:t xml:space="preserve">. </w:t>
      </w:r>
    </w:p>
    <w:p w:rsidRDefault="00334EB6" w:rsidP="000A2CA0" w:rsidR="00334EB6">
      <w:pPr>
        <w:ind w:firstLine="708"/>
        <w:jc w:val="both"/>
      </w:pPr>
    </w:p>
    <w:p w:rsidRDefault="00DA62AF" w:rsidP="000A2CA0" w:rsidR="00334EB6">
      <w:pPr>
        <w:ind w:firstLine="708"/>
        <w:jc w:val="both"/>
      </w:pPr>
      <w:r>
        <w:t>Odredbom članka 113. stavkom 1. SZ-a propisano je da ako osobe iz članka 110. stavka 2. tog Zakona ne podnesu prijedlog za otvaranje stečajnoga postupka u propisanom roku, sud će im po službenoj dužnosti u slučajevima iz članka 114. stavka 3. tog Zakona naložiti plaćanje predujma za namirenje troškova stečajnoga postupka u roku od 8 dana; stavkom 2. istog članka propisano je da će neiskorišteni iznos predujma iz stavka 1. tog članka sud nakon završetka postupka uplatiti u Fond za namiren</w:t>
      </w:r>
      <w:r w:rsidR="00875593">
        <w:t xml:space="preserve">je troškova stečajnoga postupka, stavkom 3. istog članka propisano je da ako osoba iz stavka 1. ne plati predujam u propisanom roku, na odgovarajući način primijenit će se pravila o prisilnoj naplati novčane kazne u parničnom postupku. </w:t>
      </w:r>
    </w:p>
    <w:p w:rsidRDefault="00DA62AF" w:rsidP="000A2CA0" w:rsidR="00DA62AF">
      <w:pPr>
        <w:ind w:firstLine="708"/>
        <w:jc w:val="both"/>
      </w:pPr>
    </w:p>
    <w:p w:rsidRDefault="00DA62AF" w:rsidP="000A2CA0" w:rsidR="00DA62AF" w:rsidRPr="00C254D4">
      <w:pPr>
        <w:ind w:firstLine="708"/>
        <w:jc w:val="both"/>
      </w:pPr>
      <w:r>
        <w:t xml:space="preserve">Dakle, primjenom članka 113. stavaka 1. </w:t>
      </w:r>
      <w:r w:rsidR="00875593">
        <w:t xml:space="preserve">i 3. </w:t>
      </w:r>
      <w:r>
        <w:t>SZ-a su</w:t>
      </w:r>
      <w:r w:rsidR="003672E6">
        <w:t xml:space="preserve">d je riješio kao pod točkama I., II. </w:t>
      </w:r>
      <w:r>
        <w:t xml:space="preserve">i </w:t>
      </w:r>
      <w:r w:rsidR="003672E6">
        <w:t>I</w:t>
      </w:r>
      <w:r>
        <w:t>II. izreke ovog rješenja.</w:t>
      </w:r>
    </w:p>
    <w:p w:rsidRDefault="003672E6" w:rsidP="000A2CA0" w:rsidR="003672E6">
      <w:pPr>
        <w:jc w:val="center"/>
      </w:pPr>
    </w:p>
    <w:p w:rsidRDefault="000A2CA0" w:rsidP="000A2CA0" w:rsidR="000A2CA0" w:rsidRPr="00C254D4">
      <w:pPr>
        <w:jc w:val="center"/>
      </w:pPr>
      <w:r w:rsidRPr="00C254D4">
        <w:t xml:space="preserve">U Karlovcu, </w:t>
      </w:r>
      <w:r w:rsidR="00050D1A">
        <w:t>21. prosinca</w:t>
      </w:r>
      <w:r w:rsidR="00A8529D">
        <w:t xml:space="preserve"> 2016</w:t>
      </w:r>
      <w:r w:rsidRPr="00C254D4">
        <w:t>. godine</w:t>
      </w:r>
    </w:p>
    <w:p w:rsidRDefault="000A2CA0" w:rsidP="000A2CA0" w:rsidR="000A2CA0" w:rsidRPr="00C254D4">
      <w:r w:rsidRPr="00C254D4">
        <w:t xml:space="preserve">                                   </w:t>
      </w:r>
    </w:p>
    <w:p w:rsidRDefault="000A2CA0" w:rsidP="000A2CA0" w:rsidR="000A2CA0" w:rsidRPr="00C254D4">
      <w:r w:rsidRPr="00C254D4">
        <w:t xml:space="preserve">                                                                                                          </w:t>
      </w:r>
      <w:r w:rsidR="00C0305E" w:rsidRPr="00C254D4">
        <w:t xml:space="preserve">    </w:t>
      </w:r>
      <w:r w:rsidRPr="00C254D4">
        <w:t xml:space="preserve">  Sudac: </w:t>
      </w:r>
    </w:p>
    <w:p w:rsidRDefault="000A2CA0" w:rsidP="00C11889" w:rsidR="000A2CA0" w:rsidRPr="00C254D4">
      <w:r w:rsidRPr="00C254D4">
        <w:t xml:space="preserve">                                                                                                </w:t>
      </w:r>
      <w:r w:rsidR="00C0305E" w:rsidRPr="00C254D4">
        <w:t xml:space="preserve">              </w:t>
      </w:r>
      <w:r w:rsidRPr="00C254D4">
        <w:t xml:space="preserve">  Goranka Boljkovac</w:t>
      </w:r>
      <w:r w:rsidR="0025788E">
        <w:t>, v.r.</w:t>
      </w:r>
    </w:p>
    <w:p w:rsidRDefault="000A2CA0" w:rsidP="000A2CA0" w:rsidR="000A2CA0" w:rsidRPr="00C254D4"/>
    <w:p w:rsidRDefault="0025788E" w:rsidP="0025788E" w:rsidR="000A2CA0">
      <w:pPr>
        <w:tabs>
          <w:tab w:pos="6900" w:val="left"/>
        </w:tabs>
      </w:pPr>
      <w:r>
        <w:tab/>
        <w:t>Za točnost otpravka-</w:t>
      </w:r>
    </w:p>
    <w:p w:rsidRDefault="0025788E" w:rsidP="0025788E" w:rsidR="00C11889">
      <w:pPr>
        <w:tabs>
          <w:tab w:pos="6900" w:val="left"/>
        </w:tabs>
      </w:pPr>
      <w:r>
        <w:tab/>
        <w:t>ovlašteni službenik:</w:t>
      </w:r>
    </w:p>
    <w:p w:rsidRDefault="0025788E" w:rsidP="0025788E" w:rsidR="00050D1A">
      <w:pPr>
        <w:tabs>
          <w:tab w:pos="6900" w:val="left"/>
        </w:tabs>
      </w:pPr>
      <w:r>
        <w:tab/>
        <w:t>Renata Klokočki</w:t>
      </w:r>
    </w:p>
    <w:p w:rsidRDefault="00050D1A" w:rsidP="00050D1A" w:rsidR="00050D1A" w:rsidRPr="00050D1A"/>
    <w:p w:rsidRDefault="00050D1A" w:rsidP="00050D1A" w:rsidR="00050D1A"/>
    <w:p w:rsidRDefault="00050D1A" w:rsidP="00050D1A" w:rsidR="00050D1A">
      <w:pPr>
        <w:tabs>
          <w:tab w:pos="6900" w:val="left"/>
        </w:tabs>
      </w:pPr>
      <w:r>
        <w:t>Uputa o pravnom lijeku:</w:t>
      </w:r>
    </w:p>
    <w:p w:rsidRDefault="00050D1A" w:rsidP="00050D1A" w:rsidR="00050D1A">
      <w:pPr>
        <w:tabs>
          <w:tab w:pos="6900" w:val="left"/>
        </w:tabs>
      </w:pPr>
      <w:r>
        <w:t xml:space="preserve">Protiv ovog rješenja dopuštena je žalba Visokom trgovačkom </w:t>
      </w:r>
    </w:p>
    <w:p w:rsidRDefault="00050D1A" w:rsidP="00050D1A" w:rsidR="00050D1A">
      <w:pPr>
        <w:tabs>
          <w:tab w:pos="6900" w:val="left"/>
        </w:tabs>
      </w:pPr>
      <w:r>
        <w:t xml:space="preserve">sudu Republike Hrvatske, u roku od 8 dana, koja se podnosi </w:t>
      </w:r>
    </w:p>
    <w:p w:rsidRDefault="00050D1A" w:rsidP="00050D1A" w:rsidR="00050D1A">
      <w:pPr>
        <w:tabs>
          <w:tab w:pos="6900" w:val="left"/>
        </w:tabs>
      </w:pPr>
      <w:r>
        <w:t>putem ovog suda u 3 primjerka.</w:t>
      </w:r>
    </w:p>
    <w:p w:rsidRDefault="00050D1A" w:rsidP="00050D1A" w:rsidR="00050D1A">
      <w:pPr>
        <w:tabs>
          <w:tab w:pos="6900" w:val="left"/>
        </w:tabs>
      </w:pPr>
    </w:p>
    <w:p w:rsidRDefault="00050D1A" w:rsidP="00050D1A" w:rsidR="00050D1A">
      <w:pPr>
        <w:tabs>
          <w:tab w:pos="6900" w:val="left"/>
        </w:tabs>
      </w:pPr>
    </w:p>
    <w:p w:rsidRDefault="00050D1A" w:rsidP="00050D1A" w:rsidR="00050D1A">
      <w:pPr>
        <w:tabs>
          <w:tab w:pos="6900" w:val="left"/>
        </w:tabs>
      </w:pPr>
      <w:r>
        <w:t>Dna:</w:t>
      </w:r>
      <w:r>
        <w:tab/>
      </w:r>
    </w:p>
    <w:p w:rsidRDefault="00050D1A" w:rsidP="00050D1A" w:rsidR="00050D1A" w:rsidRPr="006E5A8F">
      <w:pPr>
        <w:pStyle w:val="Odlomakpopisa"/>
        <w:numPr>
          <w:ilvl w:val="0"/>
          <w:numId w:val="5"/>
        </w:numPr>
      </w:pPr>
      <w:r>
        <w:t>Mario Obradović</w:t>
      </w:r>
    </w:p>
    <w:p w:rsidRDefault="00C11889" w:rsidP="00050D1A" w:rsidR="00C11889" w:rsidRPr="00050D1A"/>
    <w:sectPr w:rsidSect="00A8529D" w:rsidR="00C11889" w:rsidRPr="00050D1A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41" w:rsidR="006E6641">
      <w:r>
        <w:separator/>
      </w:r>
    </w:p>
  </w:endnote>
  <w:endnote w:id="0" w:type="continuationSeparator">
    <w:p w:rsidRDefault="006E6641" w:rsidR="006E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41" w:rsidR="006E6641">
      <w:r>
        <w:separator/>
      </w:r>
    </w:p>
  </w:footnote>
  <w:footnote w:id="0" w:type="continuationSeparator">
    <w:p w:rsidRDefault="006E6641" w:rsidR="006E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6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371BC">
      <w:t>4359</w:t>
    </w:r>
    <w:r w:rsidR="0004789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380642"/>
    <w:multiLevelType w:val="hybridMultilevel"/>
    <w:tmpl w:val="A31E4B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A8F"/>
    <w:rsid w:val="0002743A"/>
    <w:rsid w:val="00047897"/>
    <w:rsid w:val="00050D1A"/>
    <w:rsid w:val="000518E3"/>
    <w:rsid w:val="000A2CA0"/>
    <w:rsid w:val="000B4426"/>
    <w:rsid w:val="000E7C58"/>
    <w:rsid w:val="000F0A0A"/>
    <w:rsid w:val="001E2CB6"/>
    <w:rsid w:val="00217606"/>
    <w:rsid w:val="00217CDB"/>
    <w:rsid w:val="0025788E"/>
    <w:rsid w:val="0027227B"/>
    <w:rsid w:val="00277F8E"/>
    <w:rsid w:val="0028644D"/>
    <w:rsid w:val="00295F32"/>
    <w:rsid w:val="002D16B2"/>
    <w:rsid w:val="002D49A0"/>
    <w:rsid w:val="003126C7"/>
    <w:rsid w:val="00334EB6"/>
    <w:rsid w:val="00343119"/>
    <w:rsid w:val="003659C4"/>
    <w:rsid w:val="003672E6"/>
    <w:rsid w:val="003746BE"/>
    <w:rsid w:val="0039056D"/>
    <w:rsid w:val="003A46FC"/>
    <w:rsid w:val="004B4514"/>
    <w:rsid w:val="004D27C4"/>
    <w:rsid w:val="0053264E"/>
    <w:rsid w:val="005C6BCD"/>
    <w:rsid w:val="0066743E"/>
    <w:rsid w:val="00683588"/>
    <w:rsid w:val="00692A6B"/>
    <w:rsid w:val="006E6641"/>
    <w:rsid w:val="00725DA9"/>
    <w:rsid w:val="007455D1"/>
    <w:rsid w:val="0075040F"/>
    <w:rsid w:val="00757A14"/>
    <w:rsid w:val="007B4990"/>
    <w:rsid w:val="00801A6D"/>
    <w:rsid w:val="00874E6C"/>
    <w:rsid w:val="00875593"/>
    <w:rsid w:val="00906436"/>
    <w:rsid w:val="00945F2A"/>
    <w:rsid w:val="009A0E71"/>
    <w:rsid w:val="00A031C0"/>
    <w:rsid w:val="00A8529D"/>
    <w:rsid w:val="00B1314F"/>
    <w:rsid w:val="00B334EE"/>
    <w:rsid w:val="00B4244D"/>
    <w:rsid w:val="00B54C75"/>
    <w:rsid w:val="00BE1919"/>
    <w:rsid w:val="00BE3247"/>
    <w:rsid w:val="00C0305E"/>
    <w:rsid w:val="00C11889"/>
    <w:rsid w:val="00C254D4"/>
    <w:rsid w:val="00C27193"/>
    <w:rsid w:val="00C50F6D"/>
    <w:rsid w:val="00CE3CCE"/>
    <w:rsid w:val="00D04603"/>
    <w:rsid w:val="00D371BC"/>
    <w:rsid w:val="00D541C7"/>
    <w:rsid w:val="00DA62AF"/>
    <w:rsid w:val="00DC75CE"/>
    <w:rsid w:val="00DE04B4"/>
    <w:rsid w:val="00E03C0B"/>
    <w:rsid w:val="00E21746"/>
    <w:rsid w:val="00E64F26"/>
    <w:rsid w:val="00EC7F36"/>
    <w:rsid w:val="00F11929"/>
    <w:rsid w:val="00F45C94"/>
    <w:rsid w:val="00F716F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4359</izvorni_sadrzaj>
    <derivirana_varijabla naziv="DomainObject.Predmet.Broj_1">4359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St-4359/2016</izvorni_sadrzaj>
    <derivirana_varijabla naziv="DomainObject.Predmet.OznakaBroj_1">St-4359/2016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GALERIJA d.o.o.</izvorni_sadrzaj>
    <derivirana_varijabla naziv="DomainObject.Predmet.ProtustrankaFormated_1">  KONTESA GALERIJA d.o.o.</derivirana_varijabla>
  </DomainObject.Predmet.ProtustrankaFormated>
  <DomainObject.Predmet.ProtustrankaFormatedOIB>
    <izvorni_sadrzaj>  KONTESA GALERIJA d.o.o., OIB 13981358078</izvorni_sadrzaj>
    <derivirana_varijabla naziv="DomainObject.Predmet.ProtustrankaFormatedOIB_1">  KONTESA GALERIJA d.o.o., OIB 13981358078</derivirana_varijabla>
  </DomainObject.Predmet.ProtustrankaFormatedOIB>
  <DomainObject.Predmet.ProtustrankaFormatedWithAdress>
    <izvorni_sadrzaj> KONTESA GALERIJA d.o.o., Hrgovići 43, 10000 Zagreb</izvorni_sadrzaj>
    <derivirana_varijabla naziv="DomainObject.Predmet.ProtustrankaFormatedWithAdress_1"> KONTESA GALERIJA d.o.o., Hrgovići 43, 10000 Zagreb</derivirana_varijabla>
  </DomainObject.Predmet.ProtustrankaFormatedWithAdress>
  <DomainObject.Predmet.ProtustrankaFormatedWithAdressOIB>
    <izvorni_sadrzaj> KONTESA GALERIJA d.o.o., OIB 13981358078, Hrgovići 43, 10000 Zagreb</izvorni_sadrzaj>
    <derivirana_varijabla naziv="DomainObject.Predmet.ProtustrankaFormatedWithAdressOIB_1"> KONTESA GALERIJA d.o.o., OIB 13981358078, Hrgovići 43, 10000 Zagreb</derivirana_varijabla>
  </DomainObject.Predmet.ProtustrankaFormatedWithAdressOIB>
  <DomainObject.Predmet.ProtustrankaWithAdress>
    <izvorni_sadrzaj>KONTESA GALERIJA d.o.o. Hrgovići 43, 10000 Zagreb</izvorni_sadrzaj>
    <derivirana_varijabla naziv="DomainObject.Predmet.ProtustrankaWithAdress_1">KONTESA GALERIJA d.o.o. Hrgovići 43, 10000 Zagreb</derivirana_varijabla>
  </DomainObject.Predmet.ProtustrankaWithAdress>
  <DomainObject.Predmet.ProtustrankaWithAdressOIB>
    <izvorni_sadrzaj>KONTESA GALERIJA d.o.o., OIB 13981358078, Hrgovići 43, 10000 Zagreb</izvorni_sadrzaj>
    <derivirana_varijabla naziv="DomainObject.Predmet.ProtustrankaWithAdressOIB_1">KONTESA GALERIJA d.o.o., OIB 13981358078, Hrgovići 43, 10000 Zagreb</derivirana_varijabla>
  </DomainObject.Predmet.ProtustrankaWithAdressOIB>
  <DomainObject.Predmet.ProtustrankaNazivFormated>
    <izvorni_sadrzaj>KONTESA GALERIJA d.o.o.</izvorni_sadrzaj>
    <derivirana_varijabla naziv="DomainObject.Predmet.ProtustrankaNazivFormated_1">KONTESA GALERIJA d.o.o.</derivirana_varijabla>
  </DomainObject.Predmet.ProtustrankaNazivFormated>
  <DomainObject.Predmet.ProtustrankaNazivFormatedOIB>
    <izvorni_sadrzaj>KONTESA GALERIJA d.o.o., OIB 13981358078</izvorni_sadrzaj>
    <derivirana_varijabla naziv="DomainObject.Predmet.ProtustrankaNazivFormatedOIB_1">KONTESA GALERIJA d.o.o., OIB 13981358078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Zagreb, Avenija Dubrovnik 32, 10000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Zagreb, Avenija Dubrovnik 32, 10000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Avenija Dubrovnik 32,10000 Zagreb,ŽUPANIJSKO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Avenija Dubrovnik 32,10000 Zagreb,ŽUPANIJSKO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Avenija Dubrovnik 32,10000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 Avenija Dubrovnik 32,10000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KONTESA GALERIJA d.o.o.</item>
    </izvorni_sadrzaj>
    <derivirana_varijabla naziv="DomainObject.Predmet.ProtuStrankaListFormated_1">
      <item>KONTESA GALERIJA d.o.o.</item>
    </derivirana_varijabla>
  </DomainObject.Predmet.ProtuStrankaListFormated>
  <DomainObject.Predmet.ProtuStrankaListFormatedOIB>
    <izvorni_sadrzaj>
      <item>KONTESA GALERIJA d.o.o., OIB 13981358078</item>
    </izvorni_sadrzaj>
    <derivirana_varijabla naziv="DomainObject.Predmet.ProtuStrankaListFormatedOIB_1">
      <item>KONTESA GALERIJA d.o.o., OIB 13981358078</item>
    </derivirana_varijabla>
  </DomainObject.Predmet.ProtuStrankaListFormatedOIB>
  <DomainObject.Predmet.ProtuStrankaListFormatedWithAdress>
    <izvorni_sadrzaj>
      <item>KONTESA GALERIJA d.o.o., Hrgovići 43, 10000 Zagreb</item>
    </izvorni_sadrzaj>
    <derivirana_varijabla naziv="DomainObject.Predmet.ProtuStrankaListFormatedWithAdress_1">
      <item>KONTESA GALERIJA d.o.o., Hrgovići 43, 10000 Zagreb</item>
    </derivirana_varijabla>
  </DomainObject.Predmet.ProtuStrankaListFormatedWithAdress>
  <DomainObject.Predmet.ProtuStrankaListFormatedWithAdressOIB>
    <izvorni_sadrzaj>
      <item>KONTESA GALERIJA d.o.o., OIB 13981358078, Hrgovići 43, 10000 Zagreb</item>
    </izvorni_sadrzaj>
    <derivirana_varijabla naziv="DomainObject.Predmet.ProtuStrankaListFormatedWithAdressOIB_1">
      <item>KONTESA GALERIJA d.o.o., OIB 13981358078, Hrgovići 43, 10000 Zagreb</item>
    </derivirana_varijabla>
  </DomainObject.Predmet.ProtuStrankaListFormatedWithAdressOIB>
  <DomainObject.Predmet.ProtuStrankaListNazivFormated>
    <izvorni_sadrzaj>
      <item>KONTESA GALERIJA d.o.o.</item>
    </izvorni_sadrzaj>
    <derivirana_varijabla naziv="DomainObject.Predmet.ProtuStrankaListNazivFormated_1">
      <item>KONTESA GALERIJA d.o.o.</item>
    </derivirana_varijabla>
  </DomainObject.Predmet.ProtuStrankaListNazivFormated>
  <DomainObject.Predmet.ProtuStrankaListNazivFormatedOIB>
    <izvorni_sadrzaj>
      <item>KONTESA GALERIJA d.o.o., OIB 13981358078</item>
    </izvorni_sadrzaj>
    <derivirana_varijabla naziv="DomainObject.Predmet.ProtuStrankaListNazivFormatedOIB_1">
      <item>KONTESA GALERIJA d.o.o., OIB 13981358078</item>
    </derivirana_varijabla>
  </DomainObject.Predmet.ProtuStrankaListNazivFormatedOIB>
  <DomainObject.Predmet.OstaliListFormated>
    <izvorni_sadrzaj>
      <item>Mario Obradović</item>
    </izvorni_sadrzaj>
    <derivirana_varijabla naziv="DomainObject.Predmet.OstaliListFormated_1">
      <item>Mario Obradović</item>
    </derivirana_varijabla>
  </DomainObject.Predmet.OstaliListFormated>
  <DomainObject.Predmet.OstaliListFormatedOIB>
    <izvorni_sadrzaj>
      <item>Mario Obradović, OIB 46015165479</item>
    </izvorni_sadrzaj>
    <derivirana_varijabla naziv="DomainObject.Predmet.OstaliListFormatedOIB_1">
      <item>Mario Obradović, OIB 46015165479</item>
    </derivirana_varijabla>
  </DomainObject.Predmet.OstaliListFormatedOIB>
  <DomainObject.Predmet.OstaliListFormatedWithAdress>
    <izvorni_sadrzaj>
      <item>Mario Obradović, Ulica Ante Mike Tripala 2, 10000 Zagreb</item>
    </izvorni_sadrzaj>
    <derivirana_varijabla naziv="DomainObject.Predmet.OstaliListFormatedWithAdress_1">
      <item>Mario Obradović, Ulica Ante Mike Tripala 2, 10000 Zagreb</item>
    </derivirana_varijabla>
  </DomainObject.Predmet.OstaliListFormatedWithAdress>
  <DomainObject.Predmet.OstaliListFormatedWithAdressOIB>
    <izvorni_sadrzaj>
      <item>Mario Obradović, OIB 46015165479, Ulica Ante Mike Tripala 2, 10000 Zagreb</item>
    </izvorni_sadrzaj>
    <derivirana_varijabla naziv="DomainObject.Predmet.OstaliListFormatedWithAdressOIB_1">
      <item>Mario Obradović, OIB 46015165479, Ulica Ante Mike Tripala 2, 10000 Zagreb</item>
    </derivirana_varijabla>
  </DomainObject.Predmet.OstaliListFormatedWithAdressOIB>
  <DomainObject.Predmet.OstaliListNazivFormated>
    <izvorni_sadrzaj>
      <item>Mario Obradović</item>
    </izvorni_sadrzaj>
    <derivirana_varijabla naziv="DomainObject.Predmet.OstaliListNazivFormated_1">
      <item>Mario Obradović</item>
    </derivirana_varijabla>
  </DomainObject.Predmet.OstaliListNazivFormated>
  <DomainObject.Predmet.OstaliListNazivFormatedOIB>
    <izvorni_sadrzaj>
      <item>Mario Obradović, OIB 46015165479</item>
    </izvorni_sadrzaj>
    <derivirana_varijabla naziv="DomainObject.Predmet.OstaliListNazivFormatedOIB_1">
      <item>Mario Obradović, OIB 46015165479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KONTESA GALERIJA d.o.o.</izvorni_sadrzaj>
    <derivirana_varijabla naziv="DomainObject.Predmet.ProtustrankaIDrugi_1">KONTESA GALERIJA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KONTESA GALERIJA d.o.o., OIB 13981358078, Hrgovići 43, 10000 Zagreb</izvorni_sadrzaj>
    <derivirana_varijabla naziv="DomainObject.Predmet.ProtustrankaIDrugiAdressOIB_1">KONTESA GALERIJA d.o.o., OIB 13981358078,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GALERIJA d.o.o.</item>
      <item>FINA Regionalni centar Zagreb</item>
      <item>Mario Obradović</item>
      <item>Porezna uprava, Područni ured Zagreb</item>
      <item>ŽUPANIJSKO DRŽAVNO ODVJETNIŠTVO U ZAGREBU</item>
    </izvorni_sadrzaj>
    <derivirana_varijabla naziv="DomainObject.Predmet.SudioniciListNaziv_1">
      <item>KONTESA GALERIJA d.o.o.</item>
      <item>FINA Regionalni centar Zagreb</item>
      <item>Mario Obradović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KONTESA GALERIJA d.o.o., OIB 13981358078, Hrgovići 43,10000 Zagreb</item>
      <item>FINA Regionalni centar Zagreb, OIB 85821130368, Trg svibanjskih žrtava 1995. 1,10000 Zagreb</item>
      <item>Mario Obradović, OIB 46015165479, Ulica Ante Mike Tripala 2,10000 Zagreb</item>
      <item>Porezna uprava, Područni ured Zagreb, Avenija Dubrovnik 32,10000 Zagreb</item>
      <item>ŽUPANIJSKO DRŽAVNO ODVJETNIŠTVO U ZAGREBU, Savska cesta 41,10000 Zagreb</item>
    </izvorni_sadrzaj>
    <derivirana_varijabla naziv="DomainObject.Predmet.SudioniciListAdressOIB_1">
      <item>KONTESA GALERIJA d.o.o., OIB 13981358078, Hrgovići 43,10000 Zagreb</item>
      <item>FINA Regionalni centar Zagreb, OIB 85821130368, Trg svibanjskih žrtava 1995. 1,10000 Zagreb</item>
      <item>Mario Obradović, OIB 46015165479, Ulica Ante Mike Tripala 2,10000 Zagreb</item>
      <item>Porezna uprava, Područni ured Zagreb, Avenija Dubrovnik 32,10000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13981358078</item>
      <item>, OIB 85821130368</item>
      <item>, OIB 46015165479</item>
      <item>, OIB null</item>
      <item>, OIB null</item>
    </izvorni_sadrzaj>
    <derivirana_varijabla naziv="DomainObject.Predmet.SudioniciListNazivOIB_1">
      <item>, OIB 13981358078</item>
      <item>, OIB 85821130368</item>
      <item>, OIB 46015165479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3758</properties:Characters>
  <properties:Lines>90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2016-12-28T09:04:00Z</dcterms:created>
  <dc:creator>gboljkovac</dc:creator>
  <cp:lastModifiedBy>Goranka Boljkovac</cp:lastModifiedBy>
  <cp:lastPrinted>2016-05-03T12:13:00Z</cp:lastPrinted>
  <dcterms:modified xmlns:xsi="http://www.w3.org/2001/XMLSchema-instance" xsi:type="dcterms:W3CDTF">2016-12-28T09:09:00Z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