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986a" w14:paraId="5e2986a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D30759">
        <w:t>1702</w:t>
      </w:r>
      <w:r w:rsidR="00B13357">
        <w:t>/16-</w:t>
      </w:r>
      <w:r w:rsidR="00D30759">
        <w:t>13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D30759">
        <w:t xml:space="preserve">FINA RC Osijek Podružnica Osijek za otvaranje stečajnog postupka nad dužnikom </w:t>
      </w:r>
      <w:r w:rsidR="00D30759">
        <w:rPr>
          <w:b/>
        </w:rPr>
        <w:t>EXPERT TEAM d.o.o., Donji Miholjac, Gajeva 15/a, OIB: 35258607942, MBS: 030118121</w:t>
      </w:r>
      <w:r w:rsidR="002F3F8D" w:rsidRPr="00D14516">
        <w:t>,</w:t>
      </w:r>
      <w:r w:rsidR="002F3F8D">
        <w:t xml:space="preserve"> dana </w:t>
      </w:r>
      <w:r w:rsidR="00D30759">
        <w:t>4. studenog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D30759">
        <w:rPr>
          <w:b/>
        </w:rPr>
        <w:t xml:space="preserve">EXPERT TEAM d.o.o., Donji Miholjac, Gajeva 15/a, OIB: 35258607942, MBS: 030118121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D30759">
        <w:rPr>
          <w:b/>
        </w:rPr>
        <w:t>1702</w:t>
      </w:r>
      <w:r>
        <w:rPr>
          <w:b/>
        </w:rPr>
        <w:t>-16</w:t>
      </w:r>
      <w:r>
        <w:t xml:space="preserve"> kod Hrvatske poštanske banke iznos od </w:t>
      </w:r>
      <w:r w:rsidR="00D30759">
        <w:rPr>
          <w:b/>
        </w:rPr>
        <w:t>68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B13357">
        <w:t>1</w:t>
      </w:r>
      <w:r w:rsidR="00540CBD">
        <w:t>8</w:t>
      </w:r>
      <w:r w:rsidR="001C7811">
        <w:t xml:space="preserve">. </w:t>
      </w:r>
      <w:r w:rsidR="00D30759">
        <w:t>svibnja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D30759">
        <w:rPr>
          <w:b/>
        </w:rPr>
        <w:t>EXPERT TEAM d.o.o., Donji Miholjac, Gajeva 15/a, OIB: 35258607942, MBS: 030118121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D30759" w:rsidP="00D30759" w:rsidR="003F4CB1">
      <w:pPr>
        <w:tabs>
          <w:tab w:pos="7455" w:val="left"/>
          <w:tab w:pos="9072" w:val="right"/>
        </w:tabs>
        <w:jc w:val="right"/>
      </w:pPr>
      <w:r>
        <w:t>Broj: 6 St-1702/16-13</w:t>
      </w:r>
    </w:p>
    <w:p w:rsidRDefault="00A27295" w:rsidP="00A27295" w:rsidR="00A27295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D30759">
        <w:t>1702</w:t>
      </w:r>
      <w:r w:rsidR="001C7811">
        <w:t xml:space="preserve">/16 od </w:t>
      </w:r>
      <w:r w:rsidR="00D30759">
        <w:t>7. listopada</w:t>
      </w:r>
      <w:r w:rsidR="001C7811">
        <w:t xml:space="preserve"> 2016. g.</w:t>
      </w:r>
      <w:r w:rsidR="00F57A6F">
        <w:t xml:space="preserve">, koje je usmeno iznio na ročištu održanom dana </w:t>
      </w:r>
      <w:r w:rsidR="00D30759">
        <w:t>3. studenog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D30759">
        <w:t>68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30759">
        <w:t>4. studenog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30759">
        <w:t>4.12.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60" w:rsidR="00150460">
      <w:r>
        <w:separator/>
      </w:r>
    </w:p>
  </w:endnote>
  <w:endnote w:id="0" w:type="continuationSeparator">
    <w:p w:rsidRDefault="00150460" w:rsidR="00150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60" w:rsidR="00150460">
      <w:r>
        <w:separator/>
      </w:r>
    </w:p>
  </w:footnote>
  <w:footnote w:id="0" w:type="continuationSeparator">
    <w:p w:rsidRDefault="00150460" w:rsidR="00150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3A98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046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83A98"/>
    <w:rsid w:val="005B403D"/>
    <w:rsid w:val="005E0FF9"/>
    <w:rsid w:val="00607E75"/>
    <w:rsid w:val="00612BA9"/>
    <w:rsid w:val="006139EC"/>
    <w:rsid w:val="006235FB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E2691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30759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A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A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TEAM društvo s ograničenom odgovornošću za poslovno savjetovanje i ostale usluge</izvorni_sadrzaj>
    <derivirana_varijabla naziv="DomainObject.Predmet.ProtustrankaFormated_1">  EXPERT TEAM društvo s ograničenom odgovornošću za poslovno savjetovanje i ostale usluge</derivirana_varijabla>
  </DomainObject.Predmet.ProtustrankaFormated>
  <DomainObject.Predmet.ProtustrankaFormatedOIB>
    <izvorni_sadrzaj>  EXPERT TEAM društvo s ograničenom odgovornošću za poslovno savjetovanje i ostale usluge, OIB 35258607942</izvorni_sadrzaj>
    <derivirana_varijabla naziv="DomainObject.Predmet.ProtustrankaFormatedOIB_1">  EXPERT TEAM društvo s ograničenom odgovornošću za poslovno savjetovanje i ostale usluge, OIB 35258607942</derivirana_varijabla>
  </DomainObject.Predmet.ProtustrankaFormatedOIB>
  <DomainObject.Predmet.ProtustrankaFormatedWithAdress>
    <izvorni_sadrzaj> EXPERT TEAM društvo s ograničenom odgovornošću za poslovno savjetovanje i ostale usluge, Gajeva 15a, 31540 Donji Miholjac</izvorni_sadrzaj>
    <derivirana_varijabla naziv="DomainObject.Predmet.ProtustrankaFormatedWithAdress_1"> EXPERT TEAM društvo s ograničenom odgovornošću za poslovno savjetovanje i ostale usluge, Gajeva 15a, 31540 Donji Miholjac</derivirana_varijabla>
  </DomainObject.Predmet.ProtustrankaFormatedWithAdress>
  <DomainObject.Predmet.ProtustrankaFormatedWithAdressOIB>
    <izvorni_sadrzaj> EXPERT TEAM društvo s ograničenom odgovornošću za poslovno savjetovanje i ostale usluge, OIB 35258607942, Gajeva 15a, 31540 Donji Miholjac</izvorni_sadrzaj>
    <derivirana_varijabla naziv="DomainObject.Predmet.ProtustrankaFormatedWithAdressOIB_1"> EXPERT TEAM društvo s ograničenom odgovornošću za poslovno savjetovanje i ostale usluge, OIB 35258607942, Gajeva 15a, 31540 Donji Miholjac</derivirana_varijabla>
  </DomainObject.Predmet.ProtustrankaFormatedWithAdressOIB>
  <DomainObject.Predmet.ProtustrankaWithAdress>
    <izvorni_sadrzaj>EXPERT TEAM društvo s ograničenom odgovornošću za poslovno savjetovanje i ostale usluge Gajeva 15a, 31540 Donji Miholjac</izvorni_sadrzaj>
    <derivirana_varijabla naziv="DomainObject.Predmet.ProtustrankaWithAdress_1">EXPERT TEAM društvo s ograničenom odgovornošću za poslovno savjetovanje i ostale usluge Gajeva 15a, 31540 Donji Miholjac</derivirana_varijabla>
  </DomainObject.Predmet.ProtustrankaWithAdress>
  <DomainObject.Predmet.ProtustrankaWithAdressOIB>
    <izvorni_sadrzaj>EXPERT TEAM društvo s ograničenom odgovornošću za poslovno savjetovanje i ostale usluge, OIB 35258607942, Gajeva 15a, 31540 Donji Miholjac</izvorni_sadrzaj>
    <derivirana_varijabla naziv="DomainObject.Predmet.ProtustrankaWithAdressOIB_1">EXPERT TEAM društvo s ograničenom odgovornošću za poslovno savjetovanje i ostale usluge, OIB 35258607942, Gajeva 15a, 31540 Donji Miholjac</derivirana_varijabla>
  </DomainObject.Predmet.ProtustrankaWithAdressOIB>
  <DomainObject.Predmet.ProtustrankaNazivFormated>
    <izvorni_sadrzaj>EXPERT TEAM društvo s ograničenom odgovornošću za poslovno savjetovanje i ostale usluge</izvorni_sadrzaj>
    <derivirana_varijabla naziv="DomainObject.Predmet.ProtustrankaNazivFormated_1">EXPERT TEAM društvo s ograničenom odgovornošću za poslovno savjetovanje i ostale usluge</derivirana_varijabla>
  </DomainObject.Predmet.ProtustrankaNazivFormated>
  <DomainObject.Predmet.ProtustrankaNazivFormatedOIB>
    <izvorni_sadrzaj>EXPERT TEAM društvo s ograničenom odgovornošću za poslovno savjetovanje i ostale usluge, OIB 35258607942</izvorni_sadrzaj>
    <derivirana_varijabla naziv="DomainObject.Predmet.ProtustrankaNazivFormatedOIB_1">EXPERT TEAM društvo s ograničenom odgovornošću za poslovno savjetovanje i ostale usluge, OIB 35258607942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EXPERT TEAM društvo s ograničenom odgovornošću za poslovno savjetovanje i ostale usluge</item>
    </izvorni_sadrzaj>
    <derivirana_varijabla naziv="DomainObject.Predmet.ProtuStrankaListFormated_1">
      <item>EXPERT TEAM društvo s ograničenom odgovornošću za poslovno savjetovanje i ostale usluge</item>
    </derivirana_varijabla>
  </DomainObject.Predmet.ProtuStrankaListFormated>
  <DomainObject.Predmet.ProtuStrankaListFormatedOIB>
    <izvorni_sadrzaj>
      <item>EXPERT TEAM društvo s ograničenom odgovornošću za poslovno savjetovanje i ostale usluge, OIB 35258607942</item>
    </izvorni_sadrzaj>
    <derivirana_varijabla naziv="DomainObject.Predmet.ProtuStrankaListFormatedOIB_1">
      <item>EXPERT TEAM društvo s ograničenom odgovornošću za poslovno savjetovanje i ostale usluge, OIB 35258607942</item>
    </derivirana_varijabla>
  </DomainObject.Predmet.ProtuStrankaListFormatedOIB>
  <DomainObject.Predmet.ProtuStrankaListFormatedWithAdress>
    <izvorni_sadrzaj>
      <item>EXPERT TEAM društvo s ograničenom odgovornošću za poslovno savjetovanje i ostale usluge, Gajeva 15a, 31540 Donji Miholjac</item>
    </izvorni_sadrzaj>
    <derivirana_varijabla naziv="DomainObject.Predmet.ProtuStrankaListFormatedWithAdress_1">
      <item>EXPERT TEAM društvo s ograničenom odgovornošću za poslovno savjetovanje i ostale usluge, Gajeva 15a, 31540 Donji Miholjac</item>
    </derivirana_varijabla>
  </DomainObject.Predmet.ProtuStrankaListFormatedWithAdress>
  <DomainObject.Predmet.ProtuStrankaListFormatedWithAdressOIB>
    <izvorni_sadrzaj>
      <item>EXPERT TEAM društvo s ograničenom odgovornošću za poslovno savjetovanje i ostale usluge, OIB 35258607942, Gajeva 15a, 31540 Donji Miholjac</item>
    </izvorni_sadrzaj>
    <derivirana_varijabla naziv="DomainObject.Predmet.ProtuStrankaListFormatedWithAdressOIB_1">
      <item>EXPERT TEAM društvo s ograničenom odgovornošću za poslovno savjetovanje i ostale usluge, OIB 35258607942, Gajeva 15a, 31540 Donji Miholjac</item>
    </derivirana_varijabla>
  </DomainObject.Predmet.ProtuStrankaListFormatedWithAdressOIB>
  <DomainObject.Predmet.ProtuStrankaListNazivFormated>
    <izvorni_sadrzaj>
      <item>EXPERT TEAM društvo s ograničenom odgovornošću za poslovno savjetovanje i ostale usluge</item>
    </izvorni_sadrzaj>
    <derivirana_varijabla naziv="DomainObject.Predmet.ProtuStrankaListNazivFormated_1">
      <item>EXPERT TEAM društvo s ograničenom odgovornošću za poslovno savjetovanje i ostale usluge</item>
    </derivirana_varijabla>
  </DomainObject.Predmet.ProtuStrankaListNazivFormated>
  <DomainObject.Predmet.ProtuStrankaListNazivFormatedOIB>
    <izvorni_sadrzaj>
      <item>EXPERT TEAM društvo s ograničenom odgovornošću za poslovno savjetovanje i ostale usluge, OIB 35258607942</item>
    </izvorni_sadrzaj>
    <derivirana_varijabla naziv="DomainObject.Predmet.ProtuStrankaListNazivFormatedOIB_1">
      <item>EXPERT TEAM društvo s ograničenom odgovornošću za poslovno savjetovanje i ostale usluge, OIB 35258607942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EXPERT TEAM društvo s ograničenom odgovornošću za poslovno savjetovanje i ostale usluge</izvorni_sadrzaj>
    <derivirana_varijabla naziv="DomainObject.Predmet.ProtustrankaIDrugi_1">EXPERT TEAM društvo s ograničenom odgovornošću za poslovno savjetovanje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EXPERT TEAM društvo s ograničenom odgovornošću za poslovno savjetovanje i ostale usluge, OIB 35258607942, Gajeva 15a, 31540 Donji Miholjac</izvorni_sadrzaj>
    <derivirana_varijabla naziv="DomainObject.Predmet.ProtustrankaIDrugiAdressOIB_1">EXPERT TEAM društvo s ograničenom odgovornošću za poslovno savjetovanje i ostale usluge, OIB 35258607942, Gajeva 15a,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EXPERT TEAM društvo s ograničenom odgovornošću za poslovno savjetovanje i ostale usluge</item>
    </izvorni_sadrzaj>
    <derivirana_varijabla naziv="DomainObject.Predmet.SudioniciListNaziv_1">
      <item>FINA RC OSIJEK</item>
      <item>EXPERT TEAM društvo s ograničenom odgovornošću za poslovno savjetovanje i ostale usluge</item>
    </derivirana_varijabla>
  </DomainObject.Predmet.SudioniciListNaziv>
  <DomainObject.Predmet.SudioniciListAdressOIB>
    <izvorni_sadrzaj>
      <item>FINA RC OSIJEK, OIB 85821130368</item>
      <item>EXPERT TEAM društvo s ograničenom odgovornošću za poslovno savjetovanje i ostale usluge, OIB 35258607942, Gajeva 15a,31540 Donji Miholjac</item>
    </izvorni_sadrzaj>
    <derivirana_varijabla naziv="DomainObject.Predmet.SudioniciListAdressOIB_1">
      <item>FINA RC OSIJEK, OIB 85821130368</item>
      <item>EXPERT TEAM društvo s ograničenom odgovornošću za poslovno savjetovanje i ostale usluge, OIB 35258607942, Gajeva 15a,31540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35258607942</item>
    </izvorni_sadrzaj>
    <derivirana_varijabla naziv="DomainObject.Predmet.SudioniciListNazivOIB_1">
      <item>, OIB 85821130368</item>
      <item>, OIB 35258607942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525B3-E699-4DBC-8C49-4F45F59E9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426</properties:Words>
  <properties:Characters>2300</properties:Characters>
  <properties:Lines>98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2016-06-14T12:07:00Z</dcterms:created>
  <dc:creator>hermanj</dc:creator>
  <cp:lastModifiedBy>Danijela Sekulić</cp:lastModifiedBy>
  <cp:lastPrinted>2016-11-04T07:39:00Z</cp:lastPrinted>
  <dcterms:modified xmlns:xsi="http://www.w3.org/2001/XMLSchema-instance" xsi:type="dcterms:W3CDTF">2016-11-04T07:40:00Z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