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83ea" w14:paraId="67a83ea" w:rsidRDefault="004535B0" w:rsidP="004535B0" w:rsidR="004535B0">
      <w:pPr>
        <w:pStyle w:val="NormaleSPIS"/>
        <w15:collapsed w:val="false"/>
      </w:pPr>
      <w:bookmarkStart w:name="_GoBack" w:id="0"/>
      <w:bookmarkEnd w:id="0"/>
    </w:p>
    <w:p w:rsidRDefault="004535B0" w:rsidP="004535B0" w:rsidR="004535B0">
      <w:pPr>
        <w:pStyle w:val="NormaleSPIS"/>
      </w:pPr>
    </w:p>
    <w:p w:rsidRDefault="004535B0" w:rsidP="004535B0" w:rsidR="004535B0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9St-</w:t>
      </w:r>
      <w:r w:rsidR="00F02F8A">
        <w:rPr>
          <w:rFonts w:cs="Times New Roman" w:eastAsia="Calibri"/>
        </w:rPr>
        <w:t>81/2015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Zadru, Stalna služba u Šibeniku, po stečajnom sucu Terezija Goreta, u stečajnom postupku nad stečajnim dužnikom MARAN d.o.o. iz Drniša, Kamička 1/B, OIB: 98033375856,  dana 25. srpnja 2018. godine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Saziva se skupština vjerovnika u stečajnom postupku nad stečajnim dužnikom MARAN d.o.o. iz Drniša, Kamička 1/B, OIB: 98033375856</w:t>
      </w:r>
    </w:p>
    <w:p w:rsidRDefault="004535B0" w:rsidP="004535B0" w:rsidR="004535B0">
      <w:pPr>
        <w:spacing w:after="0"/>
        <w:ind w:left="1080"/>
        <w:rPr>
          <w:rFonts w:cs="Times New Roman" w:eastAsia="Calibri"/>
        </w:rPr>
      </w:pPr>
    </w:p>
    <w:p w:rsidRDefault="004535B0" w:rsidP="004535B0" w:rsidR="004535B0">
      <w:pPr>
        <w:spacing w:after="0"/>
        <w:ind w:left="1080"/>
        <w:jc w:val="center"/>
        <w:rPr>
          <w:rFonts w:cs="Times New Roman" w:eastAsia="Calibri"/>
          <w:u w:val="single"/>
        </w:rPr>
      </w:pPr>
      <w:r>
        <w:rPr>
          <w:rFonts w:cs="Times New Roman" w:eastAsia="Calibri"/>
          <w:u w:val="single"/>
        </w:rPr>
        <w:t xml:space="preserve">za dan 13. rujna 2018. godine, u 09,15 sati, soba broj 212 Stalne službe u Šibeniku, Stjepana Radića 81/II, </w:t>
      </w:r>
    </w:p>
    <w:p w:rsidRDefault="004535B0" w:rsidP="004535B0" w:rsidR="004535B0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sa slijedećim dnevnim redom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 w:rsidRPr="004535B0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eastAsia="Calibri"/>
          <w:szCs w:val="22"/>
        </w:rPr>
      </w:pPr>
      <w:r w:rsidRPr="004535B0">
        <w:rPr>
          <w:rFonts w:cs="Times New Roman" w:eastAsia="Calibri"/>
          <w:szCs w:val="22"/>
        </w:rPr>
        <w:t>Glasanje o izmijenjenom stečajnom planu od 23. Svibnja 2018. Godine.</w:t>
      </w:r>
    </w:p>
    <w:p w:rsidRDefault="004535B0" w:rsidP="00CD287D" w:rsidR="004535B0" w:rsidRPr="00CD287D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eastAsia="Calibri"/>
          <w:szCs w:val="22"/>
        </w:rPr>
      </w:pPr>
      <w:r w:rsidRPr="00CD287D">
        <w:rPr>
          <w:rFonts w:cs="Times New Roman" w:eastAsia="Calibri"/>
          <w:szCs w:val="22"/>
        </w:rPr>
        <w:t xml:space="preserve">Odluka o </w:t>
      </w:r>
      <w:r w:rsidR="00CD287D" w:rsidRPr="00CD287D">
        <w:rPr>
          <w:rFonts w:cs="Times New Roman" w:eastAsia="Calibri"/>
          <w:szCs w:val="22"/>
        </w:rPr>
        <w:t xml:space="preserve">produženju </w:t>
      </w:r>
      <w:r w:rsidRPr="00CD287D">
        <w:rPr>
          <w:rFonts w:cs="Times New Roman" w:eastAsia="Calibri"/>
          <w:szCs w:val="22"/>
        </w:rPr>
        <w:t xml:space="preserve">zakupa poslovnog prostora te izmijene cijene zakupa. </w:t>
      </w:r>
    </w:p>
    <w:p w:rsidRDefault="004535B0" w:rsidP="004535B0" w:rsidR="004535B0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4535B0" w:rsidP="004535B0" w:rsidR="004535B0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</w:t>
      </w:r>
      <w:r w:rsidR="00CD287D">
        <w:rPr>
          <w:rFonts w:cs="Times New Roman" w:eastAsia="Calibri"/>
          <w:szCs w:val="22"/>
        </w:rPr>
        <w:t xml:space="preserve"> 23. svibnja 2018. godine.</w:t>
      </w:r>
    </w:p>
    <w:p w:rsidRDefault="004535B0" w:rsidP="004535B0" w:rsidR="004535B0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4535B0" w:rsidP="004535B0" w:rsidR="004535B0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ind w:left="720"/>
        <w:jc w:val="center"/>
        <w:rPr>
          <w:rFonts w:cs="Times New Roman" w:eastAsia="Calibri"/>
        </w:rPr>
      </w:pPr>
      <w:r>
        <w:rPr>
          <w:rFonts w:cs="Times New Roman" w:eastAsia="Calibri"/>
        </w:rPr>
        <w:t>U Šibeniku, 2</w:t>
      </w:r>
      <w:r w:rsidR="00CD287D">
        <w:rPr>
          <w:rFonts w:cs="Times New Roman" w:eastAsia="Calibri"/>
        </w:rPr>
        <w:t>5. srpnja</w:t>
      </w:r>
      <w:r>
        <w:rPr>
          <w:rFonts w:cs="Times New Roman" w:eastAsia="Calibri"/>
        </w:rPr>
        <w:t xml:space="preserve"> 2018. godine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4535B0" w:rsidP="004535B0" w:rsidR="004535B0">
      <w:pPr>
        <w:spacing w:after="0"/>
        <w:jc w:val="right"/>
        <w:rPr>
          <w:rFonts w:cs="Times New Roman" w:eastAsia="Calibri"/>
        </w:rPr>
      </w:pPr>
    </w:p>
    <w:p w:rsidRDefault="004535B0" w:rsidP="004535B0" w:rsidR="004535B0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Terezija Goreta, v.r.</w:t>
      </w: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Protiv ovog rješenja nije dopuštena žalba.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461726" w:rsidP="004535B0" w:rsidR="00F02F8A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-stečajnom upravitelju </w:t>
      </w: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-e oglasna ploča</w:t>
      </w:r>
    </w:p>
    <w:p w:rsidRDefault="004535B0" w:rsidP="004535B0" w:rsidR="004535B0">
      <w:pPr>
        <w:pStyle w:val="NormaleSPIS"/>
        <w:rPr>
          <w:rFonts w:cstheme="minorBidi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27D67"/>
    <w:multiLevelType w:val="hybridMultilevel"/>
    <w:tmpl w:val="054EF8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479BF"/>
    <w:multiLevelType w:val="hybridMultilevel"/>
    <w:tmpl w:val="ACACADD6"/>
    <w:lvl w:tplc="AB8455FA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5B0"/>
    <w:rsid w:val="004535B0"/>
    <w:rsid w:val="00461726"/>
    <w:rsid w:val="00AF502E"/>
    <w:rsid w:val="00B25F72"/>
    <w:rsid w:val="00CD287D"/>
    <w:rsid w:val="00F0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5B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4535B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535B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535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35B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4535B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535B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535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513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St-81/2015-40</izvorni_sadrzaj>
    <derivirana_varijabla naziv="DomainObject.Oznaka_1">St-81/2015-40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MARAN d.o.o. za proizvodnju, promet i usluge</izvorni_sadrzaj>
    <derivirana_varijabla naziv="DomainObject.Predmet.ProtustrankaFormated_1">  MARAN d.o.o. za proizvodnju, promet i usluge</derivirana_varijabla>
  </DomainObject.Predmet.ProtustrankaFormated>
  <DomainObject.Predmet.ProtustrankaFormatedOIB>
    <izvorni_sadrzaj>  MARAN d.o.o. za proizvodnju, promet i usluge, OIB 98033375856</izvorni_sadrzaj>
    <derivirana_varijabla naziv="DomainObject.Predmet.ProtustrankaFormatedOIB_1">  MARAN d.o.o. za proizvodnju, promet i usluge, OIB 98033375856</derivirana_varijabla>
  </DomainObject.Predmet.ProtustrankaFormatedOIB>
  <DomainObject.Predmet.ProtustrankaFormatedWithAdress>
    <izvorni_sadrzaj> MARAN d.o.o. za proizvodnju, promet i usluge, Kamička 1/B, 22320 Drniš</izvorni_sadrzaj>
    <derivirana_varijabla naziv="DomainObject.Predmet.ProtustrankaFormatedWithAdress_1"> MARAN d.o.o. za proizvodnju, promet i usluge, Kamička 1/B, 22320 Drniš</derivirana_varijabla>
  </DomainObject.Predmet.ProtustrankaFormatedWithAdress>
  <DomainObject.Predmet.ProtustrankaFormatedWithAdressOIB>
    <izvorni_sadrzaj> MARAN d.o.o. za proizvodnju, promet i usluge, OIB 98033375856, Kamička 1/B, 22320 Drniš</izvorni_sadrzaj>
    <derivirana_varijabla naziv="DomainObject.Predmet.ProtustrankaFormatedWithAdressOIB_1"> MARAN d.o.o. za proizvodnju, promet i usluge, OIB 98033375856, Kamička 1/B, 22320 Drniš</derivirana_varijabla>
  </DomainObject.Predmet.ProtustrankaFormatedWithAdressOIB>
  <DomainObject.Predmet.ProtustrankaWithAdress>
    <izvorni_sadrzaj>MARAN d.o.o. za proizvodnju, promet i usluge Kamička 1/B, 22320 Drniš</izvorni_sadrzaj>
    <derivirana_varijabla naziv="DomainObject.Predmet.ProtustrankaWithAdress_1">MARAN d.o.o. za proizvodnju, promet i usluge Kamička 1/B, 22320 Drniš</derivirana_varijabla>
  </DomainObject.Predmet.ProtustrankaWithAdress>
  <DomainObject.Predmet.ProtustrankaWithAdressOIB>
    <izvorni_sadrzaj>MARAN d.o.o. za proizvodnju, promet i usluge, OIB 98033375856, Kamička 1/B, 22320 Drniš</izvorni_sadrzaj>
    <derivirana_varijabla naziv="DomainObject.Predmet.ProtustrankaWithAdressOIB_1">MARAN d.o.o. za proizvodnju, promet i usluge, OIB 98033375856, Kamička 1/B, 22320 Drniš</derivirana_varijabla>
  </DomainObject.Predmet.ProtustrankaWithAdressOIB>
  <DomainObject.Predmet.ProtustrankaNazivFormated>
    <izvorni_sadrzaj>MARAN d.o.o. za proizvodnju, promet i usluge</izvorni_sadrzaj>
    <derivirana_varijabla naziv="DomainObject.Predmet.ProtustrankaNazivFormated_1">MARAN d.o.o. za proizvodnju, promet i usluge</derivirana_varijabla>
  </DomainObject.Predmet.ProtustrankaNazivFormated>
  <DomainObject.Predmet.ProtustrankaNazivFormatedOIB>
    <izvorni_sadrzaj>MARAN d.o.o. za proizvodnju, promet i usluge, OIB 98033375856</izvorni_sadrzaj>
    <derivirana_varijabla naziv="DomainObject.Predmet.ProtustrankaNazivFormatedOIB_1">MARAN d.o.o. za proizvodnju, promet i usluge, OIB 98033375856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RHMFPOREZNA UPRAVA-Područni ured Dalmacija zastupanog po punomoćniku ŽDO-Građansko-upravni odjel</izvorni_sadrzaj>
    <derivirana_varijabla naziv="DomainObject.Predmet.StrankaFormated_1">  RHMFPOREZNA UPRAVA-Područni ured Dalmacija zastupanog po punomoćniku ŽDO-Građansko-upravni odjel</derivirana_varijabla>
  </DomainObject.Predmet.StrankaFormated>
  <DomainObject.Predmet.StrankaFormatedOIB>
    <izvorni_sadrzaj>  RHMFPOREZNA UPRAVA-Područni ured Dalmacija, OIB 18683136487 zastupanog po punomoćniku ŽDO-Građansko-upravni odjel</izvorni_sadrzaj>
    <derivirana_varijabla naziv="DomainObject.Predmet.StrankaFormatedOIB_1">  RHMFPOREZNA UPRAVA-Područni ured Dalmacija, OIB 18683136487 zastupanog po punomoćniku ŽDO-Građansko-upravni odjel</derivirana_varijabla>
  </DomainObject.Predmet.StrankaFormatedOIB>
  <DomainObject.Predmet.StrankaFormatedWithAdress>
    <izvorni_sadrzaj> RHMFPOREZNA UPRAVA-Područni ured Dalmacija zastupanog po punomoćniku ŽDO-Građansko-upravni odjel</izvorni_sadrzaj>
    <derivirana_varijabla naziv="DomainObject.Predmet.StrankaFormatedWithAdress_1"> RHMFPOREZNA UPRAVA-Područni ured Dalmacija zastupanog po punomoćniku ŽDO-Građansko-upravni odjel</derivirana_varijabla>
  </DomainObject.Predmet.StrankaFormatedWithAdress>
  <DomainObject.Predmet.StrankaFormatedWithAdressOIB>
    <izvorni_sadrzaj> RHMFPOREZNA UPRAVA-Područni ured Dalmacija, OIB 18683136487 zastupanog po punomoćniku ŽDO-Građansko-upravni odjel</izvorni_sadrzaj>
    <derivirana_varijabla naziv="DomainObject.Predmet.StrankaFormatedWithAdressOIB_1"> RHMFPOREZNA UPRAVA-Područni ured Dalmacija, OIB 18683136487 zastupanog po punomoćniku ŽDO-Građansko-upravni odjel</derivirana_varijabla>
  </DomainObject.Predmet.StrankaFormatedWithAdressOIB>
  <DomainObject.Predmet.StrankaWithAdress>
    <izvorni_sadrzaj>RHMFPOREZNA UPRAVA-Područni ured Dalmacija </izvorni_sadrzaj>
    <derivirana_varijabla naziv="DomainObject.Predmet.StrankaWithAdress_1">RHMFPOREZNA UPRAVA-Područni ured Dalmacija </derivirana_varijabla>
  </DomainObject.Predmet.StrankaWithAdress>
  <DomainObject.Predmet.StrankaWithAdressOIB>
    <izvorni_sadrzaj>RHMFPOREZNA UPRAVA-Područni ured Dalmacija, OIB 18683136487</izvorni_sadrzaj>
    <derivirana_varijabla naziv="DomainObject.Predmet.StrankaWithAdressOIB_1">RHMFPOREZNA UPRAVA-Područni ured Dalmacija, OIB 18683136487</derivirana_varijabla>
  </DomainObject.Predmet.StrankaWithAdressOIB>
  <DomainObject.Predmet.StrankaNazivFormated>
    <izvorni_sadrzaj>RHMFPOREZNA UPRAVA-Područni ured Dalmacija</izvorni_sadrzaj>
    <derivirana_varijabla naziv="DomainObject.Predmet.StrankaNazivFormated_1">RHMFPOREZNA UPRAVA-Područni ured Dalmacija</derivirana_varijabla>
  </DomainObject.Predmet.StrankaNazivFormated>
  <DomainObject.Predmet.StrankaNazivFormatedOIB>
    <izvorni_sadrzaj>RHMFPOREZNA UPRAVA-Područni ured Dalmacija, OIB 18683136487</izvorni_sadrzaj>
    <derivirana_varijabla naziv="DomainObject.Predmet.StrankaNazivFormatedOIB_1">RHMFPOREZNA UPRAVA-Područni ured Dalmacija,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Anita Hrabrov Petrić</izvorni_sadrzaj>
    <derivirana_varijabla naziv="DomainObject.Predmet.Zapisnicar_1">Anita Hrabrov Petrić</derivirana_varijabla>
  </DomainObject.Predmet.Zapisnicar>
  <DomainObject.Predmet.StrankaListFormated>
    <izvorni_sadrzaj>
      <item>RHMFPOREZNA UPRAVA-Područni ured Dalmacija zastupanog po punomoćniku ŽDO-Građansko-upravni odjel</item>
    </izvorni_sadrzaj>
    <derivirana_varijabla naziv="DomainObject.Predmet.StrankaListFormated_1">
      <item>RHMFPOREZNA UPRAVA-Područni ured Dalmacija zastupanog po punomoćniku ŽDO-Građansko-upravni odjel</item>
    </derivirana_varijabla>
  </DomainObject.Predmet.StrankaListFormated>
  <DomainObject.Predmet.StrankaListFormatedOIB>
    <izvorni_sadrzaj>
      <item>RHMFPOREZNA UPRAVA-Područni ured Dalmacija, OIB 18683136487 zastupanog po punomoćniku ŽDO-Građansko-upravni odjel</item>
    </izvorni_sadrzaj>
    <derivirana_varijabla naziv="DomainObject.Predmet.StrankaListFormatedOIB_1">
      <item>RHMFPOREZNA UPRAVA-Područni ured Dalmacija, OIB 18683136487 zastupanog po punomoćniku ŽDO-Građansko-upravni odjel</item>
    </derivirana_varijabla>
  </DomainObject.Predmet.StrankaListFormatedOIB>
  <DomainObject.Predmet.StrankaListFormatedWithAdress>
    <izvorni_sadrzaj>
      <item>RHMFPOREZNA UPRAVA-Područni ured Dalmacija zastupanog po punomoćniku ŽDO-Građansko-upravni odjel</item>
    </izvorni_sadrzaj>
    <derivirana_varijabla naziv="DomainObject.Predmet.StrankaListFormatedWithAdress_1">
      <item>RHMFPOREZNA UPRAVA-Područni ured Dalmacija zastupanog po punomoćniku ŽDO-Građansko-upravni odjel</item>
    </derivirana_varijabla>
  </DomainObject.Predmet.StrankaListFormatedWithAdress>
  <DomainObject.Predmet.StrankaListFormatedWithAdressOIB>
    <izvorni_sadrzaj>
      <item>RHMFPOREZNA UPRAVA-Područni ured Dalmacija, OIB 18683136487 zastupanog po punomoćniku ŽDO-Građansko-upravni odjel</item>
    </izvorni_sadrzaj>
    <derivirana_varijabla naziv="DomainObject.Predmet.StrankaListFormatedWithAdressOIB_1">
      <item>RHMFPOREZNA UPRAVA-Područni ured Dalmacija, OIB 18683136487 zastupanog po punomoćniku ŽDO-Građansko-upravni odjel</item>
    </derivirana_varijabla>
  </DomainObject.Predmet.StrankaListFormatedWithAdressOIB>
  <DomainObject.Predmet.StrankaListNazivFormated>
    <izvorni_sadrzaj>
      <item>RHMFPOREZNA UPRAVA-Područni ured Dalmacija</item>
    </izvorni_sadrzaj>
    <derivirana_varijabla naziv="DomainObject.Predmet.StrankaListNazivFormated_1">
      <item>RHMFPOREZNA UPRAVA-Područni ured Dalmacija</item>
    </derivirana_varijabla>
  </DomainObject.Predmet.StrankaListNazivFormated>
  <DomainObject.Predmet.StrankaListNazivFormatedOIB>
    <izvorni_sadrzaj>
      <item>RHMFPOREZNA UPRAVA-Područni ured Dalmacija, OIB 18683136487</item>
    </izvorni_sadrzaj>
    <derivirana_varijabla naziv="DomainObject.Predmet.StrankaListNazivFormatedOIB_1">
      <item>RHMFPOREZNA UPRAVA-Područni ured Dalmacija, OIB 18683136487</item>
    </derivirana_varijabla>
  </DomainObject.Predmet.StrankaListNazivFormatedOIB>
  <DomainObject.Predmet.ProtuStrankaListFormated>
    <izvorni_sadrzaj>
      <item>MARAN d.o.o. za proizvodnju, promet i usluge</item>
    </izvorni_sadrzaj>
    <derivirana_varijabla naziv="DomainObject.Predmet.ProtuStrankaListFormated_1">
      <item>MARAN d.o.o. za proizvodnju, promet i usluge</item>
    </derivirana_varijabla>
  </DomainObject.Predmet.ProtuStrankaListFormated>
  <DomainObject.Predmet.ProtuStrankaListFormatedOIB>
    <izvorni_sadrzaj>
      <item>MARAN d.o.o. za proizvodnju, promet i usluge, OIB 98033375856</item>
    </izvorni_sadrzaj>
    <derivirana_varijabla naziv="DomainObject.Predmet.ProtuStrankaListFormatedOIB_1">
      <item>MARAN d.o.o. za proizvodnju, promet i usluge, OIB 98033375856</item>
    </derivirana_varijabla>
  </DomainObject.Predmet.ProtuStrankaListFormatedOIB>
  <DomainObject.Predmet.ProtuStrankaListFormatedWithAdress>
    <izvorni_sadrzaj>
      <item>MARAN d.o.o. za proizvodnju, promet i usluge, Kamička 1/B, 22320 Drniš</item>
    </izvorni_sadrzaj>
    <derivirana_varijabla naziv="DomainObject.Predmet.ProtuStrankaListFormatedWithAdress_1">
      <item>MARAN d.o.o. za proizvodnju, promet i usluge, Kamička 1/B, 22320 Drniš</item>
    </derivirana_varijabla>
  </DomainObject.Predmet.ProtuStrankaListFormatedWithAdress>
  <DomainObject.Predmet.ProtuStrankaListFormatedWithAdressOIB>
    <izvorni_sadrzaj>
      <item>MARAN d.o.o. za proizvodnju, promet i usluge, OIB 98033375856, Kamička 1/B, 22320 Drniš</item>
    </izvorni_sadrzaj>
    <derivirana_varijabla naziv="DomainObject.Predmet.ProtuStrankaListFormatedWithAdressOIB_1">
      <item>MARAN d.o.o. za proizvodnju, promet i usluge, OIB 98033375856, Kamička 1/B, 22320 Drniš</item>
    </derivirana_varijabla>
  </DomainObject.Predmet.ProtuStrankaListFormatedWithAdressOIB>
  <DomainObject.Predmet.ProtuStrankaListNazivFormated>
    <izvorni_sadrzaj>
      <item>MARAN d.o.o. za proizvodnju, promet i usluge</item>
    </izvorni_sadrzaj>
    <derivirana_varijabla naziv="DomainObject.Predmet.ProtuStrankaListNazivFormated_1">
      <item>MARAN d.o.o. za proizvodnju, promet i usluge</item>
    </derivirana_varijabla>
  </DomainObject.Predmet.ProtuStrankaListNazivFormated>
  <DomainObject.Predmet.ProtuStrankaListNazivFormatedOIB>
    <izvorni_sadrzaj>
      <item>MARAN d.o.o. za proizvodnju, promet i usluge, OIB 98033375856</item>
    </izvorni_sadrzaj>
    <derivirana_varijabla naziv="DomainObject.Predmet.ProtuStrankaListNazivFormatedOIB_1">
      <item>MARAN d.o.o. za proizvodnju, promet i usluge, OIB 98033375856</item>
    </derivirana_varijabla>
  </DomainObject.Predmet.ProtuStrankaListNazivFormatedOIB>
  <DomainObject.Predmet.OstaliListFormated>
    <izvorni_sadrzaj>
      <item>ŽDO-Građansko-upravni odjel punomoćnik sudionika u postupku RHMFPOREZNA UPRAVA-Područni ured Dalmacija</item>
      <item>Radojka Danek</item>
      <item>Zoran Ćevid</item>
    </izvorni_sadrzaj>
    <derivirana_varijabla naziv="DomainObject.Predmet.OstaliListFormated_1">
      <item>ŽDO-Građansko-upravni odjel punomoćnik sudionika u postupku RHMFPOREZNA UPRAVA-Područni ured Dalmacija</item>
      <item>Radojka Danek</item>
      <item>Zoran Ćevid</item>
    </derivirana_varijabla>
  </DomainObject.Predmet.OstaliListFormated>
  <DomainObject.Predmet.OstaliListFormatedOIB>
    <izvorni_sadrzaj>
      <item>ŽDO-Građansko-upravni odjel punomoćnik sudionika u postupku RHMFPOREZNA UPRAVA-Područni ured Dalmacija</item>
      <item>Radojka Danek, OIB 78988701424</item>
      <item>Zoran Ćevid, OIB 82419708199</item>
    </izvorni_sadrzaj>
    <derivirana_varijabla naziv="DomainObject.Predmet.OstaliListFormatedOIB_1">
      <item>ŽDO-Građansko-upravni odjel punomoćnik sudionika u postupku RHMFPOREZNA UPRAVA-Područni ured Dalmacija</item>
      <item>Radojka Danek, OIB 78988701424</item>
      <item>Zoran Ćevid, OIB 82419708199</item>
    </derivirana_varijabla>
  </DomainObject.Predmet.OstaliListFormatedOIB>
  <DomainObject.Predmet.OstaliListFormatedWithAdress>
    <izvorni_sadrzaj>
      <item>ŽDO-Građansko-upravni odjel, Petra Grubišića  3/III, 22000 Šibenik punomoćnik sudionika u postupku RHMFPOREZNA UPRAVA-Područni ured Dalmacija</item>
      <item>Radojka Danek, Petra Preradovića 6, 22000 Šibenik</item>
      <item>Zoran Ćevid, Savski Gaj I. 17, Zagreb</item>
    </izvorni_sadrzaj>
    <derivirana_varijabla naziv="DomainObject.Predmet.OstaliListFormatedWithAdress_1">
      <item>ŽDO-Građansko-upravni odjel, Petra Grubišića  3/III, 22000 Šibenik punomoćnik sudionika u postupku RHMFPOREZNA UPRAVA-Područni ured Dalmacija</item>
      <item>Radojka Danek, Petra Preradovića 6, 22000 Šibenik</item>
      <item>Zoran Ćevid, Savski Gaj I. 17, Zagreb</item>
    </derivirana_varijabla>
  </DomainObject.Predmet.OstaliListFormatedWithAdress>
  <DomainObject.Predmet.OstaliListFormatedWithAdressOIB>
    <izvorni_sadrzaj>
      <item>ŽDO-Građansko-upravni odjel, Petra Grubišića  3/III, 22000 Šibenik punomoćnik sudionika u postupku RHMFPOREZNA UPRAVA-Područni ured Dalmacija</item>
      <item>Radojka Danek, OIB 78988701424, Petra Preradovića 6, 22000 Šibenik</item>
      <item>Zoran Ćevid, OIB 82419708199, Savski Gaj I. 17, Zagreb</item>
    </izvorni_sadrzaj>
    <derivirana_varijabla naziv="DomainObject.Predmet.OstaliListFormatedWithAdressOIB_1">
      <item>ŽDO-Građansko-upravni odjel, Petra Grubišića  3/III, 22000 Šibenik punomoćnik sudionika u postupku RHMFPOREZNA UPRAVA-Područni ured Dalmacija</item>
      <item>Radojka Danek, OIB 78988701424, Petra Preradovića 6, 22000 Šibenik</item>
      <item>Zoran Ćevid, OIB 82419708199, Savski Gaj I. 17, Zagreb</item>
    </derivirana_varijabla>
  </DomainObject.Predmet.OstaliListFormatedWithAdressOIB>
  <DomainObject.Predmet.OstaliListNazivFormated>
    <izvorni_sadrzaj>
      <item>ŽDO-Građansko-upravni odjel</item>
      <item>Radojka Danek</item>
      <item>Zoran Ćevid</item>
    </izvorni_sadrzaj>
    <derivirana_varijabla naziv="DomainObject.Predmet.OstaliListNazivFormated_1">
      <item>ŽDO-Građansko-upravni odjel</item>
      <item>Radojka Danek</item>
      <item>Zoran Ćevid</item>
    </derivirana_varijabla>
  </DomainObject.Predmet.OstaliListNazivFormated>
  <DomainObject.Predmet.OstaliListNazivFormatedOIB>
    <izvorni_sadrzaj>
      <item>ŽDO-Građansko-upravni odjel</item>
      <item>Radojka Danek, OIB 78988701424</item>
      <item>Zoran Ćevid, OIB 82419708199</item>
    </izvorni_sadrzaj>
    <derivirana_varijabla naziv="DomainObject.Predmet.OstaliListNazivFormatedOIB_1">
      <item>ŽDO-Građansko-upravni odjel</item>
      <item>Radojka Danek, OIB 78988701424</item>
      <item>Zoran Ćevid, OIB 82419708199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St-81/2015-40</izvorni_sadrzaj>
    <derivirana_varijabla naziv="DomainObject.PoslovniBrojDokumenta_1">St-81/2015-40</derivirana_varijabla>
  </DomainObject.PoslovniBrojDokumenta>
  <DomainObject.Predmet.StrankaIDrugi>
    <izvorni_sadrzaj>RHMFPOREZNA UPRAVA-Područni ured Dalmacija</izvorni_sadrzaj>
    <derivirana_varijabla naziv="DomainObject.Predmet.StrankaIDrugi_1">RHMFPOREZNA UPRAVA-Područni ured Dalmacija</derivirana_varijabla>
  </DomainObject.Predmet.StrankaIDrugi>
  <DomainObject.Predmet.ProtustrankaIDrugi>
    <izvorni_sadrzaj>MARAN d.o.o. za proizvodnju, promet i usluge</izvorni_sadrzaj>
    <derivirana_varijabla naziv="DomainObject.Predmet.ProtustrankaIDrugi_1">MARAN d.o.o. za proizvodnju, promet i usluge</derivirana_varijabla>
  </DomainObject.Predmet.ProtustrankaIDrugi>
  <DomainObject.Predmet.StrankaIDrugiAdressOIB>
    <izvorni_sadrzaj>RHMFPOREZNA UPRAVA-Područni ured Dalmacija, OIB 18683136487</izvorni_sadrzaj>
    <derivirana_varijabla naziv="DomainObject.Predmet.StrankaIDrugiAdressOIB_1">RHMFPOREZNA UPRAVA-Područni ured Dalmacija, OIB 18683136487</derivirana_varijabla>
  </DomainObject.Predmet.StrankaIDrugiAdressOIB>
  <DomainObject.Predmet.ProtustrankaIDrugiAdressOIB>
    <izvorni_sadrzaj>MARAN d.o.o. za proizvodnju, promet i usluge, OIB 98033375856, Kamička 1/B, 22320 Drniš</izvorni_sadrzaj>
    <derivirana_varijabla naziv="DomainObject.Predmet.ProtustrankaIDrugiAdressOIB_1">MARAN d.o.o. za proizvodnju, promet i usluge, OIB 98033375856, Kamička 1/B,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RHMFPOREZNA UPRAVA-Područni ured Dalmacija</item>
      <item>MARAN d.o.o. za proizvodnju, promet i usluge</item>
      <item>ŽDO-Građansko-upravni odjel</item>
      <item>Radojka Danek</item>
      <item>Zoran Ćevid</item>
    </izvorni_sadrzaj>
    <derivirana_varijabla naziv="DomainObject.Predmet.SudioniciListNaziv_1">
      <item>RHMFPOREZNA UPRAVA-Područni ured Dalmacija</item>
      <item>MARAN d.o.o. za proizvodnju, promet i usluge</item>
      <item>ŽDO-Građansko-upravni odjel</item>
      <item>Radojka Danek</item>
      <item>Zoran Ćevid</item>
    </derivirana_varijabla>
  </DomainObject.Predmet.SudioniciListNaziv>
  <DomainObject.Predmet.SudioniciListAdressOIB>
    <izvorni_sadrzaj>
      <item>RHMFPOREZNA UPRAVA-Područni ured Dalmacija, OIB 18683136487</item>
      <item>MARAN d.o.o. za proizvodnju, promet i usluge, OIB 98033375856, Kamička 1/B,22320 Drniš</item>
      <item>ŽDO-Građansko-upravni odjel, Petra Grubišića  3/III,22000 Šibenik</item>
      <item>Radojka Danek, OIB 78988701424, Petra Preradovića 6,22000 Šibenik</item>
      <item>Zoran Ćevid, OIB 82419708199, Savski Gaj I. 17,Zagreb</item>
    </izvorni_sadrzaj>
    <derivirana_varijabla naziv="DomainObject.Predmet.SudioniciListAdressOIB_1">
      <item>RHMFPOREZNA UPRAVA-Područni ured Dalmacija, OIB 18683136487</item>
      <item>MARAN d.o.o. za proizvodnju, promet i usluge, OIB 98033375856, Kamička 1/B,22320 Drniš</item>
      <item>ŽDO-Građansko-upravni odjel, Petra Grubišića  3/III,22000 Šibenik</item>
      <item>Radojka Danek, OIB 78988701424, Petra Preradovića 6,22000 Šibenik</item>
      <item>Zoran Ćevid, OIB 82419708199, Savski Gaj I. 17,Zagreb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98033375856</item>
      <item>, OIB null</item>
      <item>, OIB 78988701424</item>
      <item>, OIB 82419708199</item>
    </izvorni_sadrzaj>
    <derivirana_varijabla naziv="DomainObject.Predmet.SudioniciListNazivOIB_1">
      <item>, OIB 18683136487</item>
      <item>, OIB 98033375856</item>
      <item>, OIB null</item>
      <item>, OIB 78988701424</item>
      <item>, OIB 82419708199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216</properties:Words>
  <properties:Characters>1050</properties:Characters>
  <properties:Lines>49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2018-07-25T07:14:00Z</dcterms:created>
  <dc:creator>Anita Hrabrov Petrić</dc:creator>
  <cp:lastModifiedBy>Anita Hrabrov Petrić</cp:lastModifiedBy>
  <cp:lastPrinted>2018-07-25T10:01:00Z</cp:lastPrinted>
  <dcterms:modified xmlns:xsi="http://www.w3.org/2001/XMLSchema-instance" xsi:type="dcterms:W3CDTF">2018-07-25T10:02:00Z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St-81/2015-40 / Odluka - Rješenje - sazivanje skupštine vjerovnika (MARAN_d.o.o..docx)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