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8588" w14:paraId="a9e858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35355">
        <w:t>6</w:t>
      </w:r>
      <w:r w:rsidR="00687265">
        <w:t>1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68726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87265">
        <w:rPr>
          <w:lang w:eastAsia="en-US"/>
        </w:rPr>
        <w:t>ZADAR TRANS</w:t>
      </w:r>
      <w:r w:rsidR="00687265" w:rsidRPr="00E7460D">
        <w:rPr>
          <w:lang w:eastAsia="en-US"/>
        </w:rPr>
        <w:t xml:space="preserve"> </w:t>
      </w:r>
      <w:r w:rsidR="00687265">
        <w:rPr>
          <w:lang w:eastAsia="en-US"/>
        </w:rPr>
        <w:t>j.</w:t>
      </w:r>
      <w:r w:rsidR="00687265" w:rsidRPr="00E7460D">
        <w:rPr>
          <w:lang w:eastAsia="en-US"/>
        </w:rPr>
        <w:t>d.o.o.</w:t>
      </w:r>
      <w:r w:rsidR="00687265">
        <w:rPr>
          <w:lang w:eastAsia="en-US"/>
        </w:rPr>
        <w:t xml:space="preserve"> za trgovine i poslovne usluge</w:t>
      </w:r>
      <w:r w:rsidR="00687265" w:rsidRPr="00E7460D">
        <w:rPr>
          <w:lang w:eastAsia="en-US"/>
        </w:rPr>
        <w:t xml:space="preserve">, </w:t>
      </w:r>
      <w:r w:rsidR="00687265">
        <w:rPr>
          <w:lang w:eastAsia="en-US"/>
        </w:rPr>
        <w:t>Zadar</w:t>
      </w:r>
      <w:r w:rsidR="00687265" w:rsidRPr="00E7460D">
        <w:rPr>
          <w:lang w:eastAsia="en-US"/>
        </w:rPr>
        <w:t xml:space="preserve">, </w:t>
      </w:r>
      <w:r w:rsidR="00687265">
        <w:rPr>
          <w:lang w:eastAsia="en-US"/>
        </w:rPr>
        <w:t>Rogovske Opatije 5 a</w:t>
      </w:r>
      <w:r w:rsidR="00687265" w:rsidRPr="00E7460D">
        <w:rPr>
          <w:lang w:eastAsia="en-US"/>
        </w:rPr>
        <w:t xml:space="preserve">, OIB: </w:t>
      </w:r>
      <w:r w:rsidR="00687265">
        <w:rPr>
          <w:lang w:eastAsia="en-US"/>
        </w:rPr>
        <w:t>47991114689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35355" w:rsidP="006525A1" w:rsidR="006525A1" w:rsidRPr="00816C78">
      <w:pPr>
        <w:jc w:val="both"/>
      </w:pPr>
      <w:r>
        <w:t>Početak u 8</w:t>
      </w:r>
      <w:r w:rsidR="00076762">
        <w:t>,</w:t>
      </w:r>
      <w:r w:rsidR="00F8783A">
        <w:t>32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</w:t>
      </w:r>
      <w:r w:rsidR="00687265">
        <w:t>Josipa Deur</w:t>
      </w:r>
      <w:r>
        <w:t>, identitet utvrđen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687265">
        <w:rPr>
          <w:lang w:eastAsia="en-US"/>
        </w:rPr>
        <w:t>ZADAR TRANS</w:t>
      </w:r>
      <w:r w:rsidR="00687265" w:rsidRPr="00E7460D">
        <w:rPr>
          <w:lang w:eastAsia="en-US"/>
        </w:rPr>
        <w:t xml:space="preserve"> </w:t>
      </w:r>
      <w:r w:rsidR="00687265">
        <w:rPr>
          <w:lang w:eastAsia="en-US"/>
        </w:rPr>
        <w:t>j.</w:t>
      </w:r>
      <w:r w:rsidR="00687265" w:rsidRPr="00E7460D">
        <w:rPr>
          <w:lang w:eastAsia="en-US"/>
        </w:rPr>
        <w:t>d.o.o.</w:t>
      </w:r>
      <w:r w:rsidR="00687265">
        <w:rPr>
          <w:lang w:eastAsia="en-US"/>
        </w:rPr>
        <w:t xml:space="preserve"> za trgovine i poslovne usluge</w:t>
      </w:r>
      <w:r w:rsidR="00687265" w:rsidRPr="00E7460D">
        <w:rPr>
          <w:lang w:eastAsia="en-US"/>
        </w:rPr>
        <w:t xml:space="preserve">, </w:t>
      </w:r>
      <w:r w:rsidR="00687265">
        <w:rPr>
          <w:lang w:eastAsia="en-US"/>
        </w:rPr>
        <w:t>Zadar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F8783A">
        <w:t>PBZ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8783A">
        <w:t>djelatnošću pomoći na cesti, vučnom službom</w:t>
      </w:r>
      <w:r>
        <w:t>.</w:t>
      </w:r>
    </w:p>
    <w:p w:rsidRDefault="0028629F" w:rsidP="0028629F" w:rsidR="0028629F">
      <w:pPr>
        <w:jc w:val="both"/>
      </w:pPr>
    </w:p>
    <w:p w:rsidRDefault="00F8783A" w:rsidP="0028629F" w:rsidR="0028629F">
      <w:pPr>
        <w:jc w:val="both"/>
      </w:pPr>
      <w:r>
        <w:t>Dužnik navodi da ne posluje od siječnja 2018., a ima jednog zaposlenika.</w:t>
      </w:r>
    </w:p>
    <w:p w:rsidRDefault="0028629F" w:rsidP="0028629F" w:rsidR="0028629F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>
        <w:t xml:space="preserve"> navodi da </w:t>
      </w:r>
      <w:r w:rsidR="00F8783A">
        <w:t>od</w:t>
      </w:r>
      <w:r>
        <w:t xml:space="preserve"> imovine</w:t>
      </w:r>
      <w:r w:rsidR="00F8783A">
        <w:t xml:space="preserve"> društvo ima: 3 kamiona u voznom stanju, dva osobna automobila, sve vrijedno otprilike 120.000,00 eura. Potraživanja ima oko 8.200,00 eura prema vučnoj službi DEUR.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 w:rsidR="00F8783A">
        <w:t xml:space="preserve"> oko 110.000,00 kuna</w:t>
      </w:r>
      <w:r w:rsidR="0028629F">
        <w:t>.</w:t>
      </w:r>
      <w:r w:rsidR="00F8783A">
        <w:t xml:space="preserve"> Blokada se sastoji od dugovanja prema kreditu banci, neisplaćene plaće i nešto prema Ministarstvu financija, Poreznoj upravi.</w:t>
      </w:r>
    </w:p>
    <w:p w:rsidRDefault="00F8783A" w:rsidP="0028629F" w:rsidR="00F8783A">
      <w:pPr>
        <w:jc w:val="both"/>
      </w:pPr>
    </w:p>
    <w:p w:rsidRDefault="00F8783A" w:rsidP="0028629F" w:rsidR="00546FCB">
      <w:pPr>
        <w:jc w:val="both"/>
      </w:pPr>
      <w:r>
        <w:t>Zbog osobnih okolnosti je jedno vrijeme prestala djelatnost društva, djelat</w:t>
      </w:r>
      <w:r w:rsidR="00546FCB">
        <w:t>nost je sada nastavljena, pored prethodno spomenutog potraživanja ima i potraživanja prema obrtu DEUR u iznosu od oko 50.000,00 kuna koja će nastojati naplatiti do 1. lipnja 2019. i s tim danom deblokirati račun, te nastaviti poslovati.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28629F" w:rsidP="0028629F" w:rsidR="0028629F">
      <w:pPr>
        <w:jc w:val="both"/>
      </w:pPr>
    </w:p>
    <w:p w:rsidRDefault="00687265" w:rsidP="0028629F" w:rsidR="0028629F">
      <w:pPr>
        <w:jc w:val="both"/>
      </w:pPr>
      <w:r>
        <w:t>Josipa Deur navodi da je njen</w:t>
      </w:r>
      <w:r w:rsidR="0028629F">
        <w:t xml:space="preserve"> broj mobitela: </w:t>
      </w:r>
      <w:r w:rsidR="00546FCB">
        <w:t>097/720-3106</w:t>
      </w:r>
    </w:p>
    <w:p w:rsidRDefault="00E35355" w:rsidP="0028629F" w:rsidR="00E35355" w:rsidRPr="002C241F">
      <w:pPr>
        <w:jc w:val="both"/>
      </w:pPr>
    </w:p>
    <w:p w:rsidRDefault="009357DF" w:rsidP="0028629F" w:rsidR="00546FCB">
      <w:pPr>
        <w:jc w:val="both"/>
      </w:pPr>
      <w:r>
        <w:t xml:space="preserve">Knjigovodstvo </w:t>
      </w:r>
      <w:r w:rsidR="00546FCB">
        <w:t>vodi Mario Fiolić i dokumentacija se nalazi tamo.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546FCB">
        <w:t>8,45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5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35355">
      <w:t>6</w:t>
    </w:r>
    <w:r w:rsidR="00687265">
      <w:t>1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68726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0596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46FCB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8783A"/>
    <w:rsid w:val="00F90168"/>
    <w:rsid w:val="00F92392"/>
    <w:rsid w:val="00F95734"/>
    <w:rsid w:val="00FB1789"/>
    <w:rsid w:val="00FB6FFE"/>
    <w:rsid w:val="00FC6774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08:32</izvorni_sadrzaj>
    <derivirana_varijabla naziv="DomainObject.StvarniPocetakVrijeme_1">08:32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St-61/2019-5</izvorni_sadrzaj>
    <derivirana_varijabla naziv="DomainObject.Zapisnik.Oznaka_1">St-61/2019-5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TRANS j.d.o.o. za trgovinu i poslovne usluge</izvorni_sadrzaj>
    <derivirana_varijabla naziv="DomainObject.Predmet.ProtustrankaFormated_1">  ZADAR TRANS j.d.o.o. za trgovinu i poslovne usluge</derivirana_varijabla>
  </DomainObject.Predmet.ProtustrankaFormated>
  <DomainObject.Predmet.ProtustrankaFormatedOIB>
    <izvorni_sadrzaj>  ZADAR TRANS j.d.o.o. za trgovinu i poslovne usluge, OIB 47991114689</izvorni_sadrzaj>
    <derivirana_varijabla naziv="DomainObject.Predmet.ProtustrankaFormatedOIB_1">  ZADAR TRANS j.d.o.o. za trgovinu i poslovne usluge, OIB 47991114689</derivirana_varijabla>
  </DomainObject.Predmet.ProtustrankaFormatedOIB>
  <DomainObject.Predmet.ProtustrankaFormatedWithAdress>
    <izvorni_sadrzaj> ZADAR TRANS j.d.o.o. za trgovinu i poslovne usluge, Rogovske Opatije 5/a, 23000 Zadar</izvorni_sadrzaj>
    <derivirana_varijabla naziv="DomainObject.Predmet.ProtustrankaFormatedWithAdress_1"> ZADAR TRANS j.d.o.o. za trgovinu i poslovne usluge, Rogovske Opatije 5/a, 23000 Zadar</derivirana_varijabla>
  </DomainObject.Predmet.ProtustrankaFormatedWithAdress>
  <DomainObject.Predmet.ProtustrankaFormatedWithAdressOIB>
    <izvorni_sadrzaj> ZADAR TRANS j.d.o.o. za trgovinu i poslovne usluge, OIB 47991114689, Rogovske Opatije 5/a, 23000 Zadar</izvorni_sadrzaj>
    <derivirana_varijabla naziv="DomainObject.Predmet.ProtustrankaFormatedWithAdressOIB_1"> ZADAR TRANS j.d.o.o. za trgovinu i poslovne usluge, OIB 47991114689, Rogovske Opatije 5/a, 23000 Zadar</derivirana_varijabla>
  </DomainObject.Predmet.ProtustrankaFormatedWithAdressOIB>
  <DomainObject.Predmet.ProtustrankaWithAdress>
    <izvorni_sadrzaj>ZADAR TRANS j.d.o.o. za trgovinu i poslovne usluge Rogovske Opatije 5/a, 23000 Zadar</izvorni_sadrzaj>
    <derivirana_varijabla naziv="DomainObject.Predmet.ProtustrankaWithAdress_1">ZADAR TRANS j.d.o.o. za trgovinu i poslovne usluge Rogovske Opatije 5/a, 23000 Zadar</derivirana_varijabla>
  </DomainObject.Predmet.ProtustrankaWithAdress>
  <DomainObject.Predmet.ProtustrankaWithAdressOIB>
    <izvorni_sadrzaj>ZADAR TRANS j.d.o.o. za trgovinu i poslovne usluge, OIB 47991114689, Rogovske Opatije 5/a, 23000 Zadar</izvorni_sadrzaj>
    <derivirana_varijabla naziv="DomainObject.Predmet.ProtustrankaWithAdressOIB_1">ZADAR TRANS j.d.o.o. za trgovinu i poslovne usluge, OIB 47991114689, Rogovske Opatije 5/a, 23000 Zadar</derivirana_varijabla>
  </DomainObject.Predmet.ProtustrankaWithAdressOIB>
  <DomainObject.Predmet.ProtustrankaNazivFormated>
    <izvorni_sadrzaj>ZADAR TRANS j.d.o.o. za trgovinu i poslovne usluge</izvorni_sadrzaj>
    <derivirana_varijabla naziv="DomainObject.Predmet.ProtustrankaNazivFormated_1">ZADAR TRANS j.d.o.o. za trgovinu i poslovne usluge</derivirana_varijabla>
  </DomainObject.Predmet.ProtustrankaNazivFormated>
  <DomainObject.Predmet.ProtustrankaNazivFormatedOIB>
    <izvorni_sadrzaj>ZADAR TRANS j.d.o.o. za trgovinu i poslovne usluge, OIB 47991114689</izvorni_sadrzaj>
    <derivirana_varijabla naziv="DomainObject.Predmet.ProtustrankaNazivFormatedOIB_1">ZADAR TRANS j.d.o.o. za trgovinu i poslovne usluge, OIB 47991114689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TRANS j.d.o.o. za trgovinu i poslovne usluge</item>
    </izvorni_sadrzaj>
    <derivirana_varijabla naziv="DomainObject.Predmet.ProtuStrankaListFormated_1">
      <item>ZADAR TRANS j.d.o.o. za trgovinu i poslovne usluge</item>
    </derivirana_varijabla>
  </DomainObject.Predmet.ProtuStrankaListFormated>
  <DomainObject.Predmet.ProtuStrankaListFormatedOIB>
    <izvorni_sadrzaj>
      <item>ZADAR TRANS j.d.o.o. za trgovinu i poslovne usluge, OIB 47991114689</item>
    </izvorni_sadrzaj>
    <derivirana_varijabla naziv="DomainObject.Predmet.ProtuStrankaListFormatedOIB_1">
      <item>ZADAR TRANS j.d.o.o. za trgovinu i poslovne usluge, OIB 47991114689</item>
    </derivirana_varijabla>
  </DomainObject.Predmet.ProtuStrankaListFormatedOIB>
  <DomainObject.Predmet.ProtuStrankaListFormatedWithAdress>
    <izvorni_sadrzaj>
      <item>ZADAR TRANS j.d.o.o. za trgovinu i poslovne usluge, Rogovske Opatije 5/a, 23000 Zadar</item>
    </izvorni_sadrzaj>
    <derivirana_varijabla naziv="DomainObject.Predmet.ProtuStrankaListFormatedWithAdress_1">
      <item>ZADAR TRANS j.d.o.o. za trgovinu i poslovne usluge, Rogovske Opatije 5/a, 23000 Zadar</item>
    </derivirana_varijabla>
  </DomainObject.Predmet.ProtuStrankaListFormatedWithAdress>
  <DomainObject.Predmet.ProtuStrankaListFormatedWithAdressOIB>
    <izvorni_sadrzaj>
      <item>ZADAR TRANS j.d.o.o. za trgovinu i poslovne usluge, OIB 47991114689, Rogovske Opatije 5/a, 23000 Zadar</item>
    </izvorni_sadrzaj>
    <derivirana_varijabla naziv="DomainObject.Predmet.ProtuStrankaListFormatedWithAdressOIB_1">
      <item>ZADAR TRANS j.d.o.o. za trgovinu i poslovne usluge, OIB 47991114689, Rogovske Opatije 5/a, 23000 Zadar</item>
    </derivirana_varijabla>
  </DomainObject.Predmet.ProtuStrankaListFormatedWithAdressOIB>
  <DomainObject.Predmet.ProtuStrankaListNazivFormated>
    <izvorni_sadrzaj>
      <item>ZADAR TRANS j.d.o.o. za trgovinu i poslovne usluge</item>
    </izvorni_sadrzaj>
    <derivirana_varijabla naziv="DomainObject.Predmet.ProtuStrankaListNazivFormated_1">
      <item>ZADAR TRANS j.d.o.o. za trgovinu i poslovne usluge</item>
    </derivirana_varijabla>
  </DomainObject.Predmet.ProtuStrankaListNazivFormated>
  <DomainObject.Predmet.ProtuStrankaListNazivFormatedOIB>
    <izvorni_sadrzaj>
      <item>ZADAR TRANS j.d.o.o. za trgovinu i poslovne usluge, OIB 47991114689</item>
    </izvorni_sadrzaj>
    <derivirana_varijabla naziv="DomainObject.Predmet.ProtuStrankaListNazivFormatedOIB_1">
      <item>ZADAR TRANS j.d.o.o. za trgovinu i poslovne usluge, OIB 47991114689</item>
    </derivirana_varijabla>
  </DomainObject.Predmet.ProtuStrankaListNazivFormatedOIB>
  <DomainObject.Predmet.OstaliListFormated>
    <izvorni_sadrzaj>
      <item>Josipa Deur</item>
    </izvorni_sadrzaj>
    <derivirana_varijabla naziv="DomainObject.Predmet.OstaliListFormated_1">
      <item>Josipa Deur</item>
    </derivirana_varijabla>
  </DomainObject.Predmet.OstaliListFormated>
  <DomainObject.Predmet.OstaliListFormatedOIB>
    <izvorni_sadrzaj>
      <item>Josipa Deur, OIB 05003675899</item>
    </izvorni_sadrzaj>
    <derivirana_varijabla naziv="DomainObject.Predmet.OstaliListFormatedOIB_1">
      <item>Josipa Deur, OIB 05003675899</item>
    </derivirana_varijabla>
  </DomainObject.Predmet.OstaliListFormatedOIB>
  <DomainObject.Predmet.OstaliListFormatedWithAdress>
    <izvorni_sadrzaj>
      <item>Josipa Deur, Splitska 29, 23000 Zadar</item>
    </izvorni_sadrzaj>
    <derivirana_varijabla naziv="DomainObject.Predmet.OstaliListFormatedWithAdress_1">
      <item>Josipa Deur, Splitska 29, 23000 Zadar</item>
    </derivirana_varijabla>
  </DomainObject.Predmet.OstaliListFormatedWithAdress>
  <DomainObject.Predmet.OstaliListFormatedWithAdressOIB>
    <izvorni_sadrzaj>
      <item>Josipa Deur, OIB 05003675899, Splitska 29, 23000 Zadar</item>
    </izvorni_sadrzaj>
    <derivirana_varijabla naziv="DomainObject.Predmet.OstaliListFormatedWithAdressOIB_1">
      <item>Josipa Deur, OIB 05003675899, Splitska 29, 23000 Zadar</item>
    </derivirana_varijabla>
  </DomainObject.Predmet.OstaliListFormatedWithAdressOIB>
  <DomainObject.Predmet.OstaliListNazivFormated>
    <izvorni_sadrzaj>
      <item>Josipa Deur</item>
    </izvorni_sadrzaj>
    <derivirana_varijabla naziv="DomainObject.Predmet.OstaliListNazivFormated_1">
      <item>Josipa Deur</item>
    </derivirana_varijabla>
  </DomainObject.Predmet.OstaliListNazivFormated>
  <DomainObject.Predmet.OstaliListNazivFormatedOIB>
    <izvorni_sadrzaj>
      <item>Josipa Deur, OIB 05003675899</item>
    </izvorni_sadrzaj>
    <derivirana_varijabla naziv="DomainObject.Predmet.OstaliListNazivFormatedOIB_1">
      <item>Josipa Deur, OIB 05003675899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St-61/2019-5</izvorni_sadrzaj>
    <derivirana_varijabla naziv="DomainObject.PoslovniBrojDokumenta_1">St-61/2019-5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TRANS j.d.o.o. za trgovinu i poslovne usluge</izvorni_sadrzaj>
    <derivirana_varijabla naziv="DomainObject.Predmet.ProtustrankaIDrugi_1">ZADAR TRANS j.d.o.o. za trgovinu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ZADAR TRANS j.d.o.o. za trgovinu i poslovne usluge, OIB 47991114689, Rogovske Opatije 5/a, 23000 Zadar</izvorni_sadrzaj>
    <derivirana_varijabla naziv="DomainObject.Predmet.ProtustrankaIDrugiAdressOIB_1">ZADAR TRANS j.d.o.o. za trgovinu i poslovne usluge, OIB 47991114689, Rogovske Opatije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TRANS j.d.o.o. za trgovinu i poslovne usluge</item>
      <item>Josipa Deur</item>
    </izvorni_sadrzaj>
    <derivirana_varijabla naziv="DomainObject.Predmet.SudioniciListNaziv_1">
      <item>FINA</item>
      <item>ZADAR TRANS j.d.o.o. za trgovinu i poslovne usluge</item>
      <item>Josipa Deur</item>
    </derivirana_varijabla>
  </DomainObject.Predmet.SudioniciListNaziv>
  <DomainObject.Predmet.SudioniciListAdressOIB>
    <izvorni_sadrzaj>
      <item>FINA, OIB 85821130368, Ivana Danila 4,23000 Zadar</item>
      <item>ZADAR TRANS j.d.o.o. za trgovinu i poslovne usluge, OIB 47991114689, Rogovske Opatije 5/a,23000 Zadar</item>
      <item>Josipa Deur, OIB 05003675899, Splitska 29,23000 Zadar</item>
    </izvorni_sadrzaj>
    <derivirana_varijabla naziv="DomainObject.Predmet.SudioniciListAdressOIB_1">
      <item>FINA, OIB 85821130368, Ivana Danila 4,23000 Zadar</item>
      <item>ZADAR TRANS j.d.o.o. za trgovinu i poslovne usluge, OIB 47991114689, Rogovske Opatije 5/a,23000 Zadar</item>
      <item>Josipa Deur, OIB 05003675899, Splitska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47991114689</item>
      <item>, OIB 05003675899</item>
    </izvorni_sadrzaj>
    <derivirana_varijabla naziv="DomainObject.Predmet.SudioniciListNazivOIB_1">
      <item>, OIB 85821130368</item>
      <item>, OIB 47991114689</item>
      <item>, OIB 05003675899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2219</properties:Characters>
  <properties:Lines>85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2019-03-26T14:19:00Z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St-61/2019-5 / Zapisnik - Ročište radi izjašnjenja o prijedlogu za otvaranje steč.post (1 St-61-2019-povodom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