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0F61A1" w:rsidP="000F61A1" w:rsidR="001D7DC0" w:rsidRPr="000F61A1">
                  <w:pPr>
                    <w:pStyle w:val="VSVerzija"/>
                  </w:pPr>
                  <w:r w:rsidRPr="000F61A1">
                    <w:t>Poslovni broj:</w:t>
                  </w:r>
                  <w:r w:rsidR="00615369" w:rsidRPr="000F61A1">
                    <w:t xml:space="preserve"> 21</w:t>
                  </w:r>
                  <w:r w:rsidR="001D7DC0" w:rsidRPr="000F61A1">
                    <w:t xml:space="preserve"> </w:t>
                  </w:r>
                  <w:r w:rsidR="0030710A" w:rsidRPr="000F61A1">
                    <w:t>S</w:t>
                  </w:r>
                  <w:r w:rsidR="00C41168" w:rsidRPr="000F61A1">
                    <w:t>t-</w:t>
                  </w:r>
                  <w:r>
                    <w:t>1282</w:t>
                  </w:r>
                  <w:r w:rsidR="00692719" w:rsidRPr="000F61A1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742774" w14:paraId="b742774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0F61A1">
        <w:t>u</w:t>
      </w:r>
      <w:r w:rsidR="00615369">
        <w:t xml:space="preserve"> </w:t>
      </w:r>
      <w:r>
        <w:t>u stečajnom predmetu povodom zahtjeva Financijske agencije, Regionalni centar Osijek, Podružnica Osijek, L. Jagera 3, OIB 85821130368</w:t>
      </w:r>
      <w:r w:rsidR="00867384">
        <w:t xml:space="preserve">, </w:t>
      </w:r>
      <w:r>
        <w:t xml:space="preserve">za provedbu skraćenog stečajnog postupka nad dužnikom </w:t>
      </w:r>
      <w:r w:rsidR="000F61A1">
        <w:t>HBO TRETMAN CENTAR j.d.o.o. za usluge, Osijek, Šet. K. F. Šepera 8/c, MBS: 030182715, OIB: 69207649380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0F61A1">
        <w:t>13</w:t>
      </w:r>
      <w:r w:rsidR="00EC0A93">
        <w:t xml:space="preserve">. </w:t>
      </w:r>
      <w:r w:rsidR="000F61A1">
        <w:t>prosinca</w:t>
      </w:r>
      <w:r w:rsidR="00615369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0F61A1">
        <w:t>HBO TRETMAN CENTAR j.d.o.o. za usluge, Osijek, Šet. K. F. Šepera 8/c, MBS: 030182715, OIB: 69207649380</w:t>
      </w:r>
      <w:r>
        <w:t xml:space="preserve">, na temelju neizvršenih osnova za plaćanje iznosi </w:t>
      </w:r>
      <w:r w:rsidR="000F61A1">
        <w:t>9.295,99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0F61A1">
        <w:t>Igor Pintarić, Ivanovci Đakovački, Ulica Poljska 15, OIB: 36820386159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F61A1">
        <w:t>1282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0F61A1">
        <w:t>13</w:t>
      </w:r>
      <w:r w:rsidR="00EC0A93">
        <w:t xml:space="preserve">. </w:t>
      </w:r>
      <w:r w:rsidR="000F61A1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0F61A1">
        <w:t>08.02.</w:t>
      </w:r>
    </w:p>
    <w:p w:rsidRDefault="00EB0DB3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0F61A1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C13E72"/>
    <w:rsid w:val="00C3258D"/>
    <w:rsid w:val="00C41168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B0DB3"/>
    <w:rsid w:val="00EC0A93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St-1282/2018</izvorni_sadrzaj>
    <derivirana_varijabla naziv="DomainObject.Predmet.OznakaBroj_1">St-1282/2018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HBO TRETMAN CENTAR jednostavno društvo s ograničenom odgovornošću za usluge</izvorni_sadrzaj>
    <derivirana_varijabla naziv="DomainObject.Predmet.ProtustrankaFormated_1">  HBO TRETMAN CENTAR jednostavno društvo s ograničenom odgovornošću za usluge</derivirana_varijabla>
  </DomainObject.Predmet.ProtustrankaFormated>
  <DomainObject.Predmet.ProtustrankaFormatedOIB>
    <izvorni_sadrzaj>  HBO TRETMAN CENTAR jednostavno društvo s ograničenom odgovornošću za usluge, OIB 69207649380</izvorni_sadrzaj>
    <derivirana_varijabla naziv="DomainObject.Predmet.ProtustrankaFormatedOIB_1">  HBO TRETMAN CENTAR jednostavno društvo s ograničenom odgovornošću za usluge, OIB 69207649380</derivirana_varijabla>
  </DomainObject.Predmet.ProtustrankaFormatedOIB>
  <DomainObject.Predmet.ProtustrankaFormatedWithAdress>
    <izvorni_sadrzaj> HBO TRETMAN CENTAR jednostavno društvo s ograničenom odgovornošću za usluge, Šet. k. F. Šepera 8c, 31000 Osijek</izvorni_sadrzaj>
    <derivirana_varijabla naziv="DomainObject.Predmet.ProtustrankaFormatedWithAdress_1"> HBO TRETMAN CENTAR jednostavno društvo s ograničenom odgovornošću za usluge, Šet. k. F. Šepera 8c, 31000 Osijek</derivirana_varijabla>
  </DomainObject.Predmet.ProtustrankaFormatedWithAdress>
  <DomainObject.Predmet.ProtustrankaFormatedWithAdressOIB>
    <izvorni_sadrzaj> HBO TRETMAN CENTAR jednostavno društvo s ograničenom odgovornošću za usluge, OIB 69207649380, Šet. k. F. Šepera 8c, 31000 Osijek</izvorni_sadrzaj>
    <derivirana_varijabla naziv="DomainObject.Predmet.ProtustrankaFormatedWithAdressOIB_1"> HBO TRETMAN CENTAR jednostavno društvo s ograničenom odgovornošću za usluge, OIB 69207649380, Šet. k. F. Šepera 8c, 31000 Osijek</derivirana_varijabla>
  </DomainObject.Predmet.ProtustrankaFormatedWithAdressOIB>
  <DomainObject.Predmet.ProtustrankaWithAdress>
    <izvorni_sadrzaj>HBO TRETMAN CENTAR jednostavno društvo s ograničenom odgovornošću za usluge Šet. k. F. Šepera 8c, 31000 Osijek</izvorni_sadrzaj>
    <derivirana_varijabla naziv="DomainObject.Predmet.ProtustrankaWithAdress_1">HBO TRETMAN CENTAR jednostavno društvo s ograničenom odgovornošću za usluge Šet. k. F. Šepera 8c, 31000 Osijek</derivirana_varijabla>
  </DomainObject.Predmet.ProtustrankaWithAdress>
  <DomainObject.Predmet.ProtustrankaWithAdressOIB>
    <izvorni_sadrzaj>HBO TRETMAN CENTAR jednostavno društvo s ograničenom odgovornošću za usluge, OIB 69207649380, Šet. k. F. Šepera 8c, 31000 Osijek</izvorni_sadrzaj>
    <derivirana_varijabla naziv="DomainObject.Predmet.ProtustrankaWithAdressOIB_1">HBO TRETMAN CENTAR jednostavno društvo s ograničenom odgovornošću za usluge, OIB 69207649380, Šet. k. F. Šepera 8c, 31000 Osijek</derivirana_varijabla>
  </DomainObject.Predmet.ProtustrankaWithAdressOIB>
  <DomainObject.Predmet.ProtustrankaNazivFormated>
    <izvorni_sadrzaj>HBO TRETMAN CENTAR jednostavno društvo s ograničenom odgovornošću za usluge</izvorni_sadrzaj>
    <derivirana_varijabla naziv="DomainObject.Predmet.ProtustrankaNazivFormated_1">HBO TRETMAN CENTAR jednostavno društvo s ograničenom odgovornošću za usluge</derivirana_varijabla>
  </DomainObject.Predmet.ProtustrankaNazivFormated>
  <DomainObject.Predmet.ProtustrankaNazivFormatedOIB>
    <izvorni_sadrzaj>HBO TRETMAN CENTAR jednostavno društvo s ograničenom odgovornošću za usluge, OIB 69207649380</izvorni_sadrzaj>
    <derivirana_varijabla naziv="DomainObject.Predmet.ProtustrankaNazivFormatedOIB_1">HBO TRETMAN CENTAR jednostavno društvo s ograničenom odgovornošću za usluge, OIB 69207649380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HBO TRETMAN CENTAR jednostavno društvo s ograničenom odgovornošću za usluge</item>
    </izvorni_sadrzaj>
    <derivirana_varijabla naziv="DomainObject.Predmet.ProtuStrankaListFormated_1">
      <item>HBO TRETMAN CENTAR jednostavno društvo s ograničenom odgovornošću za usluge</item>
    </derivirana_varijabla>
  </DomainObject.Predmet.ProtuStrankaListFormated>
  <DomainObject.Predmet.ProtuStrankaListFormatedOIB>
    <izvorni_sadrzaj>
      <item>HBO TRETMAN CENTAR jednostavno društvo s ograničenom odgovornošću za usluge, OIB 69207649380</item>
    </izvorni_sadrzaj>
    <derivirana_varijabla naziv="DomainObject.Predmet.ProtuStrankaListFormatedOIB_1">
      <item>HBO TRETMAN CENTAR jednostavno društvo s ograničenom odgovornošću za usluge, OIB 69207649380</item>
    </derivirana_varijabla>
  </DomainObject.Predmet.ProtuStrankaListFormatedOIB>
  <DomainObject.Predmet.ProtuStrankaListFormatedWithAdress>
    <izvorni_sadrzaj>
      <item>HBO TRETMAN CENTAR jednostavno društvo s ograničenom odgovornošću za usluge, Šet. k. F. Šepera 8c, 31000 Osijek</item>
    </izvorni_sadrzaj>
    <derivirana_varijabla naziv="DomainObject.Predmet.ProtuStrankaListFormatedWithAdress_1">
      <item>HBO TRETMAN CENTAR jednostavno društvo s ograničenom odgovornošću za usluge, Šet. k. F. Šepera 8c, 31000 Osijek</item>
    </derivirana_varijabla>
  </DomainObject.Predmet.ProtuStrankaListFormatedWithAdress>
  <DomainObject.Predmet.ProtuStrankaListFormatedWithAdressOIB>
    <izvorni_sadrzaj>
      <item>HBO TRETMAN CENTAR jednostavno društvo s ograničenom odgovornošću za usluge, OIB 69207649380, Šet. k. F. Šepera 8c, 31000 Osijek</item>
    </izvorni_sadrzaj>
    <derivirana_varijabla naziv="DomainObject.Predmet.ProtuStrankaListFormatedWithAdressOIB_1">
      <item>HBO TRETMAN CENTAR jednostavno društvo s ograničenom odgovornošću za usluge, OIB 69207649380, Šet. k. F. Šepera 8c, 31000 Osijek</item>
    </derivirana_varijabla>
  </DomainObject.Predmet.ProtuStrankaListFormatedWithAdressOIB>
  <DomainObject.Predmet.ProtuStrankaListNazivFormated>
    <izvorni_sadrzaj>
      <item>HBO TRETMAN CENTAR jednostavno društvo s ograničenom odgovornošću za usluge</item>
    </izvorni_sadrzaj>
    <derivirana_varijabla naziv="DomainObject.Predmet.ProtuStrankaListNazivFormated_1">
      <item>HBO TRETMAN CENTAR jednostavno društvo s ograničenom odgovornošću za usluge</item>
    </derivirana_varijabla>
  </DomainObject.Predmet.ProtuStrankaListNazivFormated>
  <DomainObject.Predmet.ProtuStrankaListNazivFormatedOIB>
    <izvorni_sadrzaj>
      <item>HBO TRETMAN CENTAR jednostavno društvo s ograničenom odgovornošću za usluge, OIB 69207649380</item>
    </izvorni_sadrzaj>
    <derivirana_varijabla naziv="DomainObject.Predmet.ProtuStrankaListNazivFormatedOIB_1">
      <item>HBO TRETMAN CENTAR jednostavno društvo s ograničenom odgovornošću za usluge, OIB 69207649380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HBO TRETMAN CENTAR jednostavno društvo s ograničenom odgovornošću za usluge</izvorni_sadrzaj>
    <derivirana_varijabla naziv="DomainObject.Predmet.ProtustrankaIDrugi_1">HBO TRETMAN CENTAR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HBO TRETMAN CENTAR jednostavno društvo s ograničenom odgovornošću za usluge, OIB 69207649380, Šet. k. F. Šepera 8c, 31000 Osijek</izvorni_sadrzaj>
    <derivirana_varijabla naziv="DomainObject.Predmet.ProtustrankaIDrugiAdressOIB_1">HBO TRETMAN CENTAR jednostavno društvo s ograničenom odgovornošću za usluge, OIB 69207649380, Šet. k. F. Šepera 8c,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HBO TRETMAN CENTAR jednostavno društvo s ograničenom odgovornošću za usluge</item>
    </izvorni_sadrzaj>
    <derivirana_varijabla naziv="DomainObject.Predmet.SudioniciListNaziv_1">
      <item>FINA RC OSIJEK</item>
      <item>HBO TRETMAN CENTAR jednostavno društvo s ograničenom odgovornošću za usluge</item>
    </derivirana_varijabla>
  </DomainObject.Predmet.SudioniciListNaziv>
  <DomainObject.Predmet.SudioniciListAdressOIB>
    <izvorni_sadrzaj>
      <item>FINA RC OSIJEK, OIB 85821130368</item>
      <item>HBO TRETMAN CENTAR jednostavno društvo s ograničenom odgovornošću za usluge, OIB 69207649380, Šet. k. F. Šepera 8c,31000 Osijek</item>
    </izvorni_sadrzaj>
    <derivirana_varijabla naziv="DomainObject.Predmet.SudioniciListAdressOIB_1">
      <item>FINA RC OSIJEK, OIB 85821130368</item>
      <item>HBO TRETMAN CENTAR jednostavno društvo s ograničenom odgovornošću za usluge, OIB 69207649380, Šet. k. F.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69207649380</item>
    </izvorni_sadrzaj>
    <derivirana_varijabla naziv="DomainObject.Predmet.SudioniciListNazivOIB_1">
      <item>, OIB 85821130368</item>
      <item>, OIB 69207649380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2142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2018-12-13T07:47:00Z</dcterms:created>
  <dc:creator>Snježana Andrijanić</dc:creator>
  <cp:lastModifiedBy>Sanda Gučić</cp:lastModifiedBy>
  <cp:lastPrinted>2018-11-02T07:50:00Z</cp:lastPrinted>
  <dcterms:modified xmlns:xsi="http://www.w3.org/2001/XMLSchema-instance" xsi:type="dcterms:W3CDTF">2018-12-13T11:05:00Z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(St-1282-18    oglas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