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e33b" w14:paraId="83de33b"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7B2423">
        <w:rPr>
          <w:sz w:val="22"/>
          <w:szCs w:val="22"/>
        </w:rPr>
        <w:t xml:space="preserve">       </w:t>
      </w:r>
      <w:r w:rsidR="007B2423">
        <w:rPr>
          <w:sz w:val="22"/>
          <w:szCs w:val="22"/>
        </w:rPr>
        <w:tab/>
      </w:r>
      <w:r w:rsidR="007B2423">
        <w:rPr>
          <w:sz w:val="22"/>
          <w:szCs w:val="22"/>
        </w:rPr>
        <w:tab/>
      </w:r>
      <w:r w:rsidR="007B2423">
        <w:rPr>
          <w:sz w:val="22"/>
          <w:szCs w:val="22"/>
        </w:rPr>
        <w:tab/>
      </w:r>
      <w:r w:rsidR="007B2423">
        <w:rPr>
          <w:sz w:val="22"/>
          <w:szCs w:val="22"/>
        </w:rPr>
        <w:tab/>
      </w:r>
      <w:r w:rsidR="00D22B7B">
        <w:rPr>
          <w:sz w:val="22"/>
          <w:szCs w:val="22"/>
        </w:rPr>
        <w:tab/>
      </w:r>
      <w:r w:rsidR="00DE0D9D">
        <w:t xml:space="preserve">       </w:t>
      </w:r>
      <w:r w:rsidR="009768F2" w:rsidRPr="0005275F">
        <w:t>13 St-</w:t>
      </w:r>
      <w:r w:rsidR="002475C8">
        <w:t>2883/16-13</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Trgovački sud u Osijeku, po sucu Jadranki Herman, kao stečajnom sucu, povodom prijed</w:t>
      </w:r>
      <w:r w:rsidR="00315054">
        <w:rPr>
          <w:color w:val="000000"/>
        </w:rPr>
        <w:t>loga FINANCIJSKE AGENCIJE</w:t>
      </w:r>
      <w:r w:rsidR="0005275F">
        <w:rPr>
          <w:color w:val="000000"/>
        </w:rPr>
        <w:t xml:space="preserve">  Regionalni centar Osijek, Podružnica Osijek, Lorenza Jegera 3, za otvaranje stečajnog  postupka nad dužnikom</w:t>
      </w:r>
      <w:r w:rsidR="002475C8">
        <w:rPr>
          <w:color w:val="000000"/>
        </w:rPr>
        <w:t xml:space="preserve"> HVAT d.o.o. proizvodnja, trgovina i usluge, </w:t>
      </w:r>
      <w:r w:rsidR="009E3220">
        <w:rPr>
          <w:color w:val="000000"/>
        </w:rPr>
        <w:t xml:space="preserve">Levanjska Varoš 68, Levanjska Varoš, </w:t>
      </w:r>
      <w:r w:rsidR="002475C8">
        <w:rPr>
          <w:color w:val="000000"/>
        </w:rPr>
        <w:t>MBS: 030081911, OIB: 13834837076</w:t>
      </w:r>
      <w:r w:rsidR="008B3949">
        <w:t>,</w:t>
      </w:r>
      <w:r>
        <w:t xml:space="preserve"> dana</w:t>
      </w:r>
      <w:r w:rsidR="006A301A">
        <w:t xml:space="preserve"> 11. srpnja</w:t>
      </w:r>
      <w:r w:rsidR="00A45C1E">
        <w:t xml:space="preserve"> 2018.  </w:t>
      </w:r>
      <w:r>
        <w:t xml:space="preserve">    </w:t>
      </w:r>
    </w:p>
    <w:p w:rsidRDefault="005520C4" w:rsidP="004B741D" w:rsidR="005520C4">
      <w:pPr>
        <w:jc w:val="both"/>
      </w:pPr>
    </w:p>
    <w:p w:rsidRDefault="00315054" w:rsidP="004B741D" w:rsidR="0031505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9E3220">
        <w:rPr>
          <w:color w:val="000000"/>
        </w:rPr>
        <w:t>HVAT d.o.o. proizvodnja, trgovina i usluge, Levanjska Varoš 68, Levanjska Varoš, MBS: 030081911, OIB: 13834837076.</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A301A">
        <w:t xml:space="preserve"> </w:t>
      </w:r>
      <w:r w:rsidR="007F3528">
        <w:t>Zoran Subotić odvjetnik u Belom Manastiru, Kralja Tomislava 51 a, OIB 09071761803.</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F60DF1">
        <w:rPr>
          <w:b/>
          <w:u w:val="single"/>
        </w:rPr>
        <w:t>3</w:t>
      </w:r>
      <w:r w:rsidR="006A301A">
        <w:rPr>
          <w:b/>
          <w:u w:val="single"/>
        </w:rPr>
        <w:t>. listopad</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F60DF1">
        <w:rPr>
          <w:b/>
          <w:u w:val="single"/>
        </w:rPr>
        <w:t>09,3</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F60DF1" w:rsidP="00F60DF1" w:rsidR="004E37FE">
      <w:pPr>
        <w:pStyle w:val="Tijeloteksta"/>
        <w:ind w:left="360"/>
        <w:jc w:val="right"/>
      </w:pPr>
      <w:r w:rsidRPr="00F60DF1">
        <w:t xml:space="preserve">       13 St-2883/16-13</w:t>
      </w:r>
    </w:p>
    <w:p w:rsidRDefault="00F60DF1" w:rsidP="00F60DF1" w:rsidR="00F60DF1">
      <w:pPr>
        <w:pStyle w:val="Tijeloteksta"/>
        <w:ind w:left="360"/>
        <w:jc w:val="right"/>
      </w:pPr>
    </w:p>
    <w:p w:rsidRDefault="00F60DF1" w:rsidP="00F60DF1" w:rsidR="00F60DF1" w:rsidRPr="009768F2">
      <w:pPr>
        <w:pStyle w:val="Tijeloteksta"/>
        <w:ind w:left="360"/>
        <w:jc w:val="right"/>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F60DF1">
        <w:rPr>
          <w:color w:val="000000"/>
        </w:rPr>
        <w:t xml:space="preserve"> Jozo Barišić, OIB: 46860252378, Levanjska Varoš, Levanjska Varoš 68,</w:t>
      </w:r>
    </w:p>
    <w:p w:rsidRDefault="00675567" w:rsidP="007C6539" w:rsidR="00AD486B" w:rsidRPr="007C6539">
      <w:pPr>
        <w:pStyle w:val="Odlomakpopisa"/>
        <w:numPr>
          <w:ilvl w:val="0"/>
          <w:numId w:val="7"/>
        </w:numPr>
        <w:jc w:val="both"/>
        <w:rPr>
          <w:lang w:eastAsia="en-US" w:val="en-US"/>
        </w:rPr>
      </w:pPr>
      <w:r>
        <w:t xml:space="preserve">privremeni stečajni upravitelj </w:t>
      </w:r>
      <w:r w:rsidR="00BA53DD">
        <w:t>Zoran Subotić,</w:t>
      </w:r>
    </w:p>
    <w:p w:rsidRDefault="00FA7476" w:rsidP="009768F2" w:rsidR="00767D6C">
      <w:pPr>
        <w:pStyle w:val="Tijeloteksta"/>
        <w:numPr>
          <w:ilvl w:val="0"/>
          <w:numId w:val="7"/>
        </w:numPr>
        <w:ind w:hanging="425" w:left="1134"/>
      </w:pPr>
      <w:r>
        <w:t xml:space="preserve">ŽDO </w:t>
      </w:r>
      <w:r w:rsidR="0067556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F60DF1">
        <w:rPr>
          <w:color w:val="000000"/>
        </w:rPr>
        <w:t xml:space="preserve"> Jozo Barišić, OIB: 46860252378, Levanjska Varoš, Levanjska Varoš 68</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493BD8" w:rsidP="004B741D" w:rsidR="00493BD8">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493BD8" w:rsidR="00FA7476">
      <w:pPr>
        <w:pStyle w:val="Tijeloteksta"/>
        <w:rPr>
          <w:b/>
          <w:bCs/>
        </w:rPr>
      </w:pPr>
    </w:p>
    <w:p w:rsidRDefault="00493BD8" w:rsidP="00F60DF1" w:rsidR="00493BD8">
      <w:pPr>
        <w:pStyle w:val="Tijeloteksta"/>
        <w:rPr>
          <w:b/>
          <w:bCs/>
        </w:rPr>
      </w:pPr>
    </w:p>
    <w:p w:rsidRDefault="006606AB" w:rsidP="00F60DF1" w:rsidR="00F60DF1">
      <w:pPr>
        <w:jc w:val="both"/>
      </w:pPr>
      <w:r>
        <w:rPr>
          <w:bCs/>
        </w:rPr>
        <w:tab/>
      </w:r>
      <w:r w:rsidR="00F60DF1">
        <w:rPr>
          <w:color w:val="000000"/>
        </w:rPr>
        <w:t xml:space="preserve">Predlagatelj FINA je dana 9. ožujka 2016. podnijela ovom sudu prijedlog za pokretanje stečajnog postupka nad dužnikom </w:t>
      </w:r>
      <w:r w:rsidR="009E3220">
        <w:rPr>
          <w:color w:val="000000"/>
        </w:rPr>
        <w:t xml:space="preserve">HVAT d.o.o. proizvodnja, trgovina i usluge, Levanjska Varoš 68, Levanjska Varoš, MBS: 030081911, OIB: 13834837076, </w:t>
      </w:r>
      <w:r w:rsidR="00F60DF1">
        <w:rPr>
          <w:color w:val="000000"/>
        </w:rPr>
        <w:t>temeljem odredbe članka 110. stav 1. Stečajnog zakona (Narodne novine 71/15).</w:t>
      </w:r>
    </w:p>
    <w:p w:rsidRDefault="00F60DF1" w:rsidP="00F60DF1" w:rsidR="00F60DF1">
      <w:pPr>
        <w:jc w:val="both"/>
      </w:pPr>
    </w:p>
    <w:p w:rsidRDefault="00F60DF1" w:rsidP="00F60DF1" w:rsidR="00F60DF1">
      <w:pPr>
        <w:ind w:firstLine="708"/>
        <w:jc w:val="both"/>
      </w:pPr>
      <w:r>
        <w:rPr>
          <w:color w:val="000000"/>
        </w:rPr>
        <w:t>U prijedlogu navodi da na dan 1. rujna 2015.g. dužnik u Očevidniku redoslijeda osnova za plaćanje ima evidentirane neizvršene osnove za plaćanje u ukupnom iznosu od 815.046,19 kn, u koji iznos je uračunata i kamata i naknada FINE za provedbe ovrhe na novčanim sredstvima dužnika. Nadalje navodi da dužnik ima jednog zaposlenog radnika.</w:t>
      </w:r>
    </w:p>
    <w:p w:rsidRDefault="00190D32" w:rsidP="00F60DF1" w:rsidR="00190D32">
      <w:pPr>
        <w:pStyle w:val="Tijeloteksta"/>
        <w:rPr>
          <w:color w:val="000000"/>
        </w:rPr>
      </w:pPr>
    </w:p>
    <w:p w:rsidRDefault="00190D32" w:rsidP="00190D32" w:rsidR="00190D32">
      <w:pPr>
        <w:jc w:val="both"/>
        <w:rPr>
          <w:color w:val="000000"/>
        </w:rPr>
      </w:pPr>
    </w:p>
    <w:p w:rsidRDefault="00190D32" w:rsidP="00190D32" w:rsidR="00190D32">
      <w:pPr>
        <w:jc w:val="both"/>
      </w:pPr>
    </w:p>
    <w:p w:rsidRDefault="00D611D9" w:rsidP="00190D32" w:rsidR="007F1288">
      <w:pPr>
        <w:jc w:val="center"/>
      </w:pPr>
      <w:r>
        <w:t>3</w:t>
      </w:r>
    </w:p>
    <w:p w:rsidRDefault="00D611D9" w:rsidP="00D611D9" w:rsidR="00D611D9">
      <w:pPr>
        <w:ind w:hanging="720" w:left="360"/>
        <w:jc w:val="right"/>
        <w:rPr>
          <w:b/>
          <w:u w:val="single"/>
        </w:rPr>
      </w:pPr>
      <w:r w:rsidRPr="0005275F">
        <w:t xml:space="preserve">        </w:t>
      </w:r>
      <w:r>
        <w:t xml:space="preserve">       </w:t>
      </w:r>
      <w:r w:rsidR="00507C3D">
        <w:t xml:space="preserve">       </w:t>
      </w:r>
      <w:r w:rsidR="00F60DF1" w:rsidRPr="00F60DF1">
        <w:t xml:space="preserve">       13 St-2883/16-13</w:t>
      </w:r>
    </w:p>
    <w:p w:rsidRDefault="00D611D9" w:rsidP="00D611D9" w:rsidR="00D611D9">
      <w:pPr>
        <w:jc w:val="cente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stav 5. Stečajnog zakona imenovan</w:t>
      </w:r>
      <w:r w:rsidR="00190D32">
        <w:rPr>
          <w:bCs/>
        </w:rPr>
        <w:t>i privremeni stečajni upravitelj Zoran Subotić ovlašten</w:t>
      </w:r>
      <w:r>
        <w:rPr>
          <w:bCs/>
        </w:rPr>
        <w:t xml:space="preserve"> je stupiti u poslovne prostorije dužnika i tamo provesti potrebne radnje. Dužnik je dužan privremeno</w:t>
      </w:r>
      <w:r w:rsidR="00190D32">
        <w:rPr>
          <w:bCs/>
        </w:rPr>
        <w:t xml:space="preserve">m stečajnom upravitelju </w:t>
      </w:r>
      <w:r>
        <w:rPr>
          <w:bCs/>
        </w:rPr>
        <w:t xml:space="preserve">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C03D9C">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3311E0">
        <w:t xml:space="preserve">11.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857D02">
      <w:pPr>
        <w:pStyle w:val="Tijeloteksta"/>
        <w:jc w:val="left"/>
      </w:pPr>
      <w:r>
        <w:tab/>
      </w:r>
      <w:r>
        <w:tab/>
      </w:r>
      <w:r>
        <w:tab/>
      </w:r>
      <w:r>
        <w:tab/>
      </w:r>
      <w:r>
        <w:tab/>
      </w:r>
      <w:r>
        <w:tab/>
      </w:r>
      <w:r>
        <w:tab/>
      </w:r>
      <w:r w:rsidR="00857D02">
        <w:tab/>
      </w:r>
      <w:r w:rsidR="00826EFF">
        <w:t xml:space="preserve">    </w:t>
      </w: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3311E0">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F60DF1">
        <w:t>3</w:t>
      </w:r>
      <w:r w:rsidR="003311E0">
        <w:t>.10.</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421C3"/>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0D32"/>
    <w:rsid w:val="00191536"/>
    <w:rsid w:val="0019752C"/>
    <w:rsid w:val="001A0170"/>
    <w:rsid w:val="001A6201"/>
    <w:rsid w:val="001B0601"/>
    <w:rsid w:val="001C0C1A"/>
    <w:rsid w:val="001E1345"/>
    <w:rsid w:val="001E75FC"/>
    <w:rsid w:val="002048A1"/>
    <w:rsid w:val="0021394F"/>
    <w:rsid w:val="002142C7"/>
    <w:rsid w:val="00223C8E"/>
    <w:rsid w:val="002475C8"/>
    <w:rsid w:val="00250AB1"/>
    <w:rsid w:val="002776A9"/>
    <w:rsid w:val="00286949"/>
    <w:rsid w:val="00291B9C"/>
    <w:rsid w:val="002B7ED8"/>
    <w:rsid w:val="002C11B9"/>
    <w:rsid w:val="002C1C79"/>
    <w:rsid w:val="002D0B19"/>
    <w:rsid w:val="002D6CCC"/>
    <w:rsid w:val="00305243"/>
    <w:rsid w:val="00313F98"/>
    <w:rsid w:val="00315054"/>
    <w:rsid w:val="00316CAA"/>
    <w:rsid w:val="00320132"/>
    <w:rsid w:val="00322675"/>
    <w:rsid w:val="00327B99"/>
    <w:rsid w:val="00330C4A"/>
    <w:rsid w:val="003311E0"/>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3BD8"/>
    <w:rsid w:val="00497410"/>
    <w:rsid w:val="004B741D"/>
    <w:rsid w:val="004D55B0"/>
    <w:rsid w:val="004E37FE"/>
    <w:rsid w:val="004E5065"/>
    <w:rsid w:val="004F008A"/>
    <w:rsid w:val="00500BBD"/>
    <w:rsid w:val="00503ADF"/>
    <w:rsid w:val="00507C3D"/>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E5F24"/>
    <w:rsid w:val="005F6804"/>
    <w:rsid w:val="00603122"/>
    <w:rsid w:val="00605DD0"/>
    <w:rsid w:val="00607E75"/>
    <w:rsid w:val="00616B91"/>
    <w:rsid w:val="006235FB"/>
    <w:rsid w:val="00630062"/>
    <w:rsid w:val="006521CB"/>
    <w:rsid w:val="00654243"/>
    <w:rsid w:val="006606AB"/>
    <w:rsid w:val="00675567"/>
    <w:rsid w:val="00680601"/>
    <w:rsid w:val="00684480"/>
    <w:rsid w:val="0068526F"/>
    <w:rsid w:val="006916FF"/>
    <w:rsid w:val="00693CCD"/>
    <w:rsid w:val="006967A4"/>
    <w:rsid w:val="006A301A"/>
    <w:rsid w:val="006A56C2"/>
    <w:rsid w:val="006F1090"/>
    <w:rsid w:val="006F202F"/>
    <w:rsid w:val="007028A7"/>
    <w:rsid w:val="00723255"/>
    <w:rsid w:val="007242CD"/>
    <w:rsid w:val="00725641"/>
    <w:rsid w:val="00725CAF"/>
    <w:rsid w:val="00744607"/>
    <w:rsid w:val="0074711B"/>
    <w:rsid w:val="00767D6C"/>
    <w:rsid w:val="00773E30"/>
    <w:rsid w:val="00794B6A"/>
    <w:rsid w:val="007B2423"/>
    <w:rsid w:val="007C1241"/>
    <w:rsid w:val="007C6539"/>
    <w:rsid w:val="007C6A1F"/>
    <w:rsid w:val="007E701F"/>
    <w:rsid w:val="007F0529"/>
    <w:rsid w:val="007F1288"/>
    <w:rsid w:val="007F3066"/>
    <w:rsid w:val="007F3528"/>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9E3220"/>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A53DD"/>
    <w:rsid w:val="00BC33DE"/>
    <w:rsid w:val="00BD19B1"/>
    <w:rsid w:val="00BE1D31"/>
    <w:rsid w:val="00BF08D2"/>
    <w:rsid w:val="00BF1081"/>
    <w:rsid w:val="00C01E30"/>
    <w:rsid w:val="00C03D9C"/>
    <w:rsid w:val="00C15361"/>
    <w:rsid w:val="00C2217D"/>
    <w:rsid w:val="00C2311B"/>
    <w:rsid w:val="00C234D6"/>
    <w:rsid w:val="00C3548B"/>
    <w:rsid w:val="00C55F14"/>
    <w:rsid w:val="00C67A6B"/>
    <w:rsid w:val="00C72BAC"/>
    <w:rsid w:val="00C9197B"/>
    <w:rsid w:val="00CA5EA9"/>
    <w:rsid w:val="00CB5B8B"/>
    <w:rsid w:val="00CB6CD7"/>
    <w:rsid w:val="00CC1750"/>
    <w:rsid w:val="00CC2199"/>
    <w:rsid w:val="00CD7910"/>
    <w:rsid w:val="00CE5F96"/>
    <w:rsid w:val="00CF4431"/>
    <w:rsid w:val="00D04A04"/>
    <w:rsid w:val="00D178DC"/>
    <w:rsid w:val="00D217E4"/>
    <w:rsid w:val="00D22B7B"/>
    <w:rsid w:val="00D46D73"/>
    <w:rsid w:val="00D611D9"/>
    <w:rsid w:val="00D64559"/>
    <w:rsid w:val="00D74802"/>
    <w:rsid w:val="00D77459"/>
    <w:rsid w:val="00D84B8E"/>
    <w:rsid w:val="00D85A5F"/>
    <w:rsid w:val="00D86163"/>
    <w:rsid w:val="00DB7572"/>
    <w:rsid w:val="00DC1AD9"/>
    <w:rsid w:val="00DC512B"/>
    <w:rsid w:val="00DC7346"/>
    <w:rsid w:val="00DC7BF5"/>
    <w:rsid w:val="00DE0D9D"/>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0DF1"/>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62616">
      <w:bodyDiv w:val="true"/>
      <w:marLeft w:val="0"/>
      <w:marRight w:val="0"/>
      <w:marTop w:val="0"/>
      <w:marBottom w:val="0"/>
      <w:divBdr>
        <w:top w:space="0" w:sz="0" w:color="auto" w:val="none"/>
        <w:left w:space="0" w:sz="0" w:color="auto" w:val="none"/>
        <w:bottom w:space="0" w:sz="0" w:color="auto" w:val="none"/>
        <w:right w:space="0" w:sz="0" w:color="auto" w:val="none"/>
      </w:divBdr>
    </w:div>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971057821">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134371019">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 w:id="19898937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2883</izvorni_sadrzaj>
    <derivirana_varijabla naziv="DomainObject.Predmet.Broj_1">2883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St-2883/2016</izvorni_sadrzaj>
    <derivirana_varijabla naziv="DomainObject.Predmet.OznakaBroj_1">St-2883/2016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HVAT d.o.o. proizvodnja, trgovina i usluge</izvorni_sadrzaj>
    <derivirana_varijabla naziv="DomainObject.Predmet.ProtustrankaFormated_1">  HVAT d.o.o. proizvodnja, trgovina i usluge</derivirana_varijabla>
  </DomainObject.Predmet.ProtustrankaFormated>
  <DomainObject.Predmet.ProtustrankaFormatedOIB>
    <izvorni_sadrzaj>  HVAT d.o.o. proizvodnja, trgovina i usluge, OIB 13834837076</izvorni_sadrzaj>
    <derivirana_varijabla naziv="DomainObject.Predmet.ProtustrankaFormatedOIB_1">  HVAT d.o.o. proizvodnja, trgovina i usluge, OIB 13834837076</derivirana_varijabla>
  </DomainObject.Predmet.ProtustrankaFormatedOIB>
  <DomainObject.Predmet.ProtustrankaFormatedWithAdress>
    <izvorni_sadrzaj> HVAT d.o.o. proizvodnja, trgovina i usluge, Levanjska Varoš 68, 31400 Levanjska Varoš</izvorni_sadrzaj>
    <derivirana_varijabla naziv="DomainObject.Predmet.ProtustrankaFormatedWithAdress_1"> HVAT d.o.o. proizvodnja, trgovina i usluge, Levanjska Varoš 68, 31400 Levanjska Varoš</derivirana_varijabla>
  </DomainObject.Predmet.ProtustrankaFormatedWithAdress>
  <DomainObject.Predmet.ProtustrankaFormatedWithAdressOIB>
    <izvorni_sadrzaj> HVAT d.o.o. proizvodnja, trgovina i usluge, OIB 13834837076, Levanjska Varoš 68, 31400 Levanjska Varoš</izvorni_sadrzaj>
    <derivirana_varijabla naziv="DomainObject.Predmet.ProtustrankaFormatedWithAdressOIB_1"> HVAT d.o.o. proizvodnja, trgovina i usluge, OIB 13834837076, Levanjska Varoš 68, 31400 Levanjska Varoš</derivirana_varijabla>
  </DomainObject.Predmet.ProtustrankaFormatedWithAdressOIB>
  <DomainObject.Predmet.ProtustrankaWithAdress>
    <izvorni_sadrzaj>HVAT d.o.o. proizvodnja, trgovina i usluge Levanjska Varoš 68, 31400 Levanjska Varoš</izvorni_sadrzaj>
    <derivirana_varijabla naziv="DomainObject.Predmet.ProtustrankaWithAdress_1">HVAT d.o.o. proizvodnja, trgovina i usluge Levanjska Varoš 68, 31400 Levanjska Varoš</derivirana_varijabla>
  </DomainObject.Predmet.ProtustrankaWithAdress>
  <DomainObject.Predmet.ProtustrankaWithAdressOIB>
    <izvorni_sadrzaj>HVAT d.o.o. proizvodnja, trgovina i usluge, OIB 13834837076, Levanjska Varoš 68, 31400 Levanjska Varoš</izvorni_sadrzaj>
    <derivirana_varijabla naziv="DomainObject.Predmet.ProtustrankaWithAdressOIB_1">HVAT d.o.o. proizvodnja, trgovina i usluge, OIB 13834837076, Levanjska Varoš 68, 31400 Levanjska Varoš</derivirana_varijabla>
  </DomainObject.Predmet.ProtustrankaWithAdressOIB>
  <DomainObject.Predmet.ProtustrankaNazivFormated>
    <izvorni_sadrzaj>HVAT d.o.o. proizvodnja, trgovina i usluge</izvorni_sadrzaj>
    <derivirana_varijabla naziv="DomainObject.Predmet.ProtustrankaNazivFormated_1">HVAT d.o.o. proizvodnja, trgovina i usluge</derivirana_varijabla>
  </DomainObject.Predmet.ProtustrankaNazivFormated>
  <DomainObject.Predmet.ProtustrankaNazivFormatedOIB>
    <izvorni_sadrzaj>HVAT d.o.o. proizvodnja, trgovina i usluge, OIB 13834837076</izvorni_sadrzaj>
    <derivirana_varijabla naziv="DomainObject.Predmet.ProtustrankaNazivFormatedOIB_1">HVAT d.o.o. proizvodnja, trgovina i usluge, OIB 13834837076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HVAT d.o.o. proizvodnja, trgovina i usluge</item>
    </izvorni_sadrzaj>
    <derivirana_varijabla naziv="DomainObject.Predmet.ProtuStrankaListFormated_1">
      <item>HVAT d.o.o. proizvodnja, trgovina i usluge</item>
    </derivirana_varijabla>
  </DomainObject.Predmet.ProtuStrankaListFormated>
  <DomainObject.Predmet.ProtuStrankaListFormatedOIB>
    <izvorni_sadrzaj>
      <item>HVAT d.o.o. proizvodnja, trgovina i usluge, OIB 13834837076</item>
    </izvorni_sadrzaj>
    <derivirana_varijabla naziv="DomainObject.Predmet.ProtuStrankaListFormatedOIB_1">
      <item>HVAT d.o.o. proizvodnja, trgovina i usluge, OIB 13834837076</item>
    </derivirana_varijabla>
  </DomainObject.Predmet.ProtuStrankaListFormatedOIB>
  <DomainObject.Predmet.ProtuStrankaListFormatedWithAdress>
    <izvorni_sadrzaj>
      <item>HVAT d.o.o. proizvodnja, trgovina i usluge, Levanjska Varoš 68, 31400 Levanjska Varoš</item>
    </izvorni_sadrzaj>
    <derivirana_varijabla naziv="DomainObject.Predmet.ProtuStrankaListFormatedWithAdress_1">
      <item>HVAT d.o.o. proizvodnja, trgovina i usluge, Levanjska Varoš 68, 31400 Levanjska Varoš</item>
    </derivirana_varijabla>
  </DomainObject.Predmet.ProtuStrankaListFormatedWithAdress>
  <DomainObject.Predmet.ProtuStrankaListFormatedWithAdressOIB>
    <izvorni_sadrzaj>
      <item>HVAT d.o.o. proizvodnja, trgovina i usluge, OIB 13834837076, Levanjska Varoš 68, 31400 Levanjska Varoš</item>
    </izvorni_sadrzaj>
    <derivirana_varijabla naziv="DomainObject.Predmet.ProtuStrankaListFormatedWithAdressOIB_1">
      <item>HVAT d.o.o. proizvodnja, trgovina i usluge, OIB 13834837076, Levanjska Varoš 68, 31400 Levanjska Varoš</item>
    </derivirana_varijabla>
  </DomainObject.Predmet.ProtuStrankaListFormatedWithAdressOIB>
  <DomainObject.Predmet.ProtuStrankaListNazivFormated>
    <izvorni_sadrzaj>
      <item>HVAT d.o.o. proizvodnja, trgovina i usluge</item>
    </izvorni_sadrzaj>
    <derivirana_varijabla naziv="DomainObject.Predmet.ProtuStrankaListNazivFormated_1">
      <item>HVAT d.o.o. proizvodnja, trgovina i usluge</item>
    </derivirana_varijabla>
  </DomainObject.Predmet.ProtuStrankaListNazivFormated>
  <DomainObject.Predmet.ProtuStrankaListNazivFormatedOIB>
    <izvorni_sadrzaj>
      <item>HVAT d.o.o. proizvodnja, trgovina i usluge, OIB 13834837076</item>
    </izvorni_sadrzaj>
    <derivirana_varijabla naziv="DomainObject.Predmet.ProtuStrankaListNazivFormatedOIB_1">
      <item>HVAT d.o.o. proizvodnja, trgovina i usluge, OIB 13834837076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HVAT d.o.o. proizvodnja, trgovina i usluge</izvorni_sadrzaj>
    <derivirana_varijabla naziv="DomainObject.Predmet.ProtustrankaIDrugi_1">HVAT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HVAT d.o.o. proizvodnja, trgovina i usluge, OIB 13834837076, Levanjska Varoš 68, 31400 Levanjska Varoš</izvorni_sadrzaj>
    <derivirana_varijabla naziv="DomainObject.Predmet.ProtustrankaIDrugiAdressOIB_1">HVAT d.o.o. proizvodnja, trgovina i usluge, OIB 13834837076, Levanjska Varoš 68, 31400 Levanjska Varoš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HVAT d.o.o. proizvodnja, trgovina i usluge</item>
    </izvorni_sadrzaj>
    <derivirana_varijabla naziv="DomainObject.Predmet.SudioniciListNaziv_1">
      <item>FINA RC OSIJEK</item>
      <item>HVAT d.o.o. proizvodnja, trgovina i usluge</item>
    </derivirana_varijabla>
  </DomainObject.Predmet.SudioniciListNaziv>
  <DomainObject.Predmet.SudioniciListAdressOIB>
    <izvorni_sadrzaj>
      <item>FINA RC OSIJEK, OIB 85821130368</item>
      <item>HVAT d.o.o. proizvodnja, trgovina i usluge, OIB 13834837076, Levanjska Varoš 68,31400 Levanjska Varoš</item>
    </izvorni_sadrzaj>
    <derivirana_varijabla naziv="DomainObject.Predmet.SudioniciListAdressOIB_1">
      <item>FINA RC OSIJEK, OIB 85821130368</item>
      <item>HVAT d.o.o. proizvodnja, trgovina i usluge, OIB 13834837076, Levanjska Varoš 68,31400 Levanjska Varoš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13834837076</item>
    </izvorni_sadrzaj>
    <derivirana_varijabla naziv="DomainObject.Predmet.SudioniciListNazivOIB_1">
      <item>, OIB 85821130368</item>
      <item>, OIB 13834837076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31277-3BA4-4FB3-9078-94701FDF86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932</properties:Words>
  <properties:Characters>5289</properties:Characters>
  <properties:Lines>151</properties:Lines>
  <properties:Paragraphs>53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2018-07-11T10:51:00Z</dcterms:created>
  <dc:creator>hermanj</dc:creator>
  <cp:lastModifiedBy>Maja Kocijan</cp:lastModifiedBy>
  <cp:lastPrinted>2018-07-11T10:55:00Z</cp:lastPrinted>
  <dcterms:modified xmlns:xsi="http://www.w3.org/2001/XMLSchema-instance" xsi:type="dcterms:W3CDTF">2018-07-11T11:29:00Z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