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43b1" w14:paraId="28943b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F1EBB">
        <w:t>5637/2015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112E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3F1EBB">
        <w:t>GOBUD j.d.o.o., Zagreb, Skorušička 8</w:t>
      </w:r>
      <w:r w:rsidR="007C789D">
        <w:t xml:space="preserve">, OIB: </w:t>
      </w:r>
      <w:r w:rsidR="003F1EBB">
        <w:t>07239518612</w:t>
      </w:r>
      <w:r w:rsidR="007C789D">
        <w:t xml:space="preserve">, MBS: </w:t>
      </w:r>
      <w:r w:rsidR="003F1EBB">
        <w:t>080819785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F1EBB">
        <w:t>3.755,10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112E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3F1EBB">
      <w:t>5637/2015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1EBB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71AD4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492D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1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St-5637/2015</izvorni_sadrzaj>
    <derivirana_varijabla naziv="DomainObject.Predmet.OznakaBroj_1">St-5637/2015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GOBUD j.d.o.o. zastupanog po punomoćniku Sebiha Konjević</izvorni_sadrzaj>
    <derivirana_varijabla naziv="DomainObject.Predmet.ProtustrankaFormated_1">  GOBUD j.d.o.o. zastupanog po punomoćniku Sebiha Konjević</derivirana_varijabla>
  </DomainObject.Predmet.ProtustrankaFormated>
  <DomainObject.Predmet.ProtustrankaFormatedOIB>
    <izvorni_sadrzaj>  GOBUD j.d.o.o., OIB 07239518612 zastupanog po punomoćniku Sebiha Konjević</izvorni_sadrzaj>
    <derivirana_varijabla naziv="DomainObject.Predmet.ProtustrankaFormatedOIB_1">  GOBUD j.d.o.o., OIB 07239518612 zastupanog po punomoćniku Sebiha Konjević</derivirana_varijabla>
  </DomainObject.Predmet.ProtustrankaFormatedOIB>
  <DomainObject.Predmet.ProtustrankaFormatedWithAdress>
    <izvorni_sadrzaj> GOBUD j.d.o.o., Skorušička 8, 10000 Zagreb zastupanog po punomoćniku Sebiha Konjević</izvorni_sadrzaj>
    <derivirana_varijabla naziv="DomainObject.Predmet.ProtustrankaFormatedWithAdress_1"> GOBUD j.d.o.o., Skorušička 8, 10000 Zagreb zastupanog po punomoćniku Sebiha Konjević</derivirana_varijabla>
  </DomainObject.Predmet.ProtustrankaFormatedWithAdress>
  <DomainObject.Predmet.ProtustrankaFormatedWithAdressOIB>
    <izvorni_sadrzaj> GOBUD j.d.o.o., OIB 07239518612, Skorušička 8, 10000 Zagreb zastupanog po punomoćniku Sebiha Konjević</izvorni_sadrzaj>
    <derivirana_varijabla naziv="DomainObject.Predmet.ProtustrankaFormatedWithAdressOIB_1"> GOBUD j.d.o.o., OIB 07239518612, Skorušička 8, 10000 Zagreb zastupanog po punomoćniku Sebiha Konjević</derivirana_varijabla>
  </DomainObject.Predmet.ProtustrankaFormatedWithAdressOIB>
  <DomainObject.Predmet.ProtustrankaWithAdress>
    <izvorni_sadrzaj>GOBUD j.d.o.o. Skorušička 8, 10000 Zagreb</izvorni_sadrzaj>
    <derivirana_varijabla naziv="DomainObject.Predmet.ProtustrankaWithAdress_1">GOBUD j.d.o.o. Skorušička 8, 10000 Zagreb</derivirana_varijabla>
  </DomainObject.Predmet.ProtustrankaWithAdress>
  <DomainObject.Predmet.ProtustrankaWithAdressOIB>
    <izvorni_sadrzaj>GOBUD j.d.o.o., OIB 07239518612, Skorušička 8, 10000 Zagreb</izvorni_sadrzaj>
    <derivirana_varijabla naziv="DomainObject.Predmet.ProtustrankaWithAdressOIB_1">GOBUD j.d.o.o., OIB 07239518612, Skorušička 8, 10000 Zagreb</derivirana_varijabla>
  </DomainObject.Predmet.ProtustrankaWithAdressOIB>
  <DomainObject.Predmet.ProtustrankaNazivFormated>
    <izvorni_sadrzaj>GOBUD j.d.o.o.</izvorni_sadrzaj>
    <derivirana_varijabla naziv="DomainObject.Predmet.ProtustrankaNazivFormated_1">GOBUD j.d.o.o.</derivirana_varijabla>
  </DomainObject.Predmet.ProtustrankaNazivFormated>
  <DomainObject.Predmet.ProtustrankaNazivFormatedOIB>
    <izvorni_sadrzaj>GOBUD j.d.o.o., OIB 07239518612</izvorni_sadrzaj>
    <derivirana_varijabla naziv="DomainObject.Predmet.ProtustrankaNazivFormatedOIB_1">GOBUD j.d.o.o., OIB 07239518612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GOBUD j.d.o.o. zastupanog po punomoćniku Sebiha Konjević</item>
    </izvorni_sadrzaj>
    <derivirana_varijabla naziv="DomainObject.Predmet.ProtuStrankaListFormated_1">
      <item>GOBUD j.d.o.o. zastupanog po punomoćniku Sebiha Konjević</item>
    </derivirana_varijabla>
  </DomainObject.Predmet.ProtuStrankaListFormated>
  <DomainObject.Predmet.ProtuStrankaListFormatedOIB>
    <izvorni_sadrzaj>
      <item>GOBUD j.d.o.o., OIB 07239518612 zastupanog po punomoćniku Sebiha Konjević</item>
    </izvorni_sadrzaj>
    <derivirana_varijabla naziv="DomainObject.Predmet.ProtuStrankaListFormatedOIB_1">
      <item>GOBUD j.d.o.o., OIB 07239518612 zastupanog po punomoćniku Sebiha Konjević</item>
    </derivirana_varijabla>
  </DomainObject.Predmet.ProtuStrankaListFormatedOIB>
  <DomainObject.Predmet.ProtuStrankaListFormatedWithAdress>
    <izvorni_sadrzaj>
      <item>GOBUD j.d.o.o., Skorušička 8, 10000 Zagreb zastupanog po punomoćniku Sebiha Konjević</item>
    </izvorni_sadrzaj>
    <derivirana_varijabla naziv="DomainObject.Predmet.ProtuStrankaListFormatedWithAdress_1">
      <item>GOBUD j.d.o.o., Skorušička 8, 10000 Zagreb zastupanog po punomoćniku Sebiha Konjević</item>
    </derivirana_varijabla>
  </DomainObject.Predmet.ProtuStrankaListFormatedWithAdress>
  <DomainObject.Predmet.ProtuStrankaListFormatedWithAdressOIB>
    <izvorni_sadrzaj>
      <item>GOBUD j.d.o.o., OIB 07239518612, Skorušička 8, 10000 Zagreb zastupanog po punomoćniku Sebiha Konjević</item>
    </izvorni_sadrzaj>
    <derivirana_varijabla naziv="DomainObject.Predmet.ProtuStrankaListFormatedWithAdressOIB_1">
      <item>GOBUD j.d.o.o., OIB 07239518612, Skorušička 8, 10000 Zagreb zastupanog po punomoćniku Sebiha Konjević</item>
    </derivirana_varijabla>
  </DomainObject.Predmet.ProtuStrankaListFormatedWithAdressOIB>
  <DomainObject.Predmet.ProtuStrankaListNazivFormated>
    <izvorni_sadrzaj>
      <item>GOBUD j.d.o.o.</item>
    </izvorni_sadrzaj>
    <derivirana_varijabla naziv="DomainObject.Predmet.ProtuStrankaListNazivFormated_1">
      <item>GOBUD j.d.o.o.</item>
    </derivirana_varijabla>
  </DomainObject.Predmet.ProtuStrankaListNazivFormated>
  <DomainObject.Predmet.ProtuStrankaListNazivFormatedOIB>
    <izvorni_sadrzaj>
      <item>GOBUD j.d.o.o., OIB 07239518612</item>
    </izvorni_sadrzaj>
    <derivirana_varijabla naziv="DomainObject.Predmet.ProtuStrankaListNazivFormatedOIB_1">
      <item>GOBUD j.d.o.o., OIB 07239518612</item>
    </derivirana_varijabla>
  </DomainObject.Predmet.ProtuStrankaListNazivFormatedOIB>
  <DomainObject.Predmet.OstaliListFormated>
    <izvorni_sadrzaj>
      <item>Sebiha Konjević punomoćnik sudionika u postupku GOBUD j.d.o.o.</item>
    </izvorni_sadrzaj>
    <derivirana_varijabla naziv="DomainObject.Predmet.OstaliListFormated_1">
      <item>Sebiha Konjević punomoćnik sudionika u postupku GOBUD j.d.o.o.</item>
    </derivirana_varijabla>
  </DomainObject.Predmet.OstaliListFormated>
  <DomainObject.Predmet.OstaliListFormatedOIB>
    <izvorni_sadrzaj>
      <item>Sebiha Konjević, OIB 41758174055 punomoćnik sudionika u postupku GOBUD j.d.o.o.</item>
    </izvorni_sadrzaj>
    <derivirana_varijabla naziv="DomainObject.Predmet.OstaliListFormatedOIB_1">
      <item>Sebiha Konjević, OIB 41758174055 punomoćnik sudionika u postupku GOBUD j.d.o.o.</item>
    </derivirana_varijabla>
  </DomainObject.Predmet.OstaliListFormatedOIB>
  <DomainObject.Predmet.OstaliListFormatedWithAdress>
    <izvorni_sadrzaj>
      <item>Sebiha Konjević, Skorušička 8a, 10000 Zagreb punomoćnik sudionika u postupku GOBUD j.d.o.o.</item>
    </izvorni_sadrzaj>
    <derivirana_varijabla naziv="DomainObject.Predmet.OstaliListFormatedWithAdress_1">
      <item>Sebiha Konjević, Skorušička 8a, 10000 Zagreb punomoćnik sudionika u postupku GOBUD j.d.o.o.</item>
    </derivirana_varijabla>
  </DomainObject.Predmet.OstaliListFormatedWithAdress>
  <DomainObject.Predmet.OstaliListFormatedWithAdressOIB>
    <izvorni_sadrzaj>
      <item>Sebiha Konjević, OIB 41758174055, Skorušička 8a, 10000 Zagreb punomoćnik sudionika u postupku GOBUD j.d.o.o.</item>
    </izvorni_sadrzaj>
    <derivirana_varijabla naziv="DomainObject.Predmet.OstaliListFormatedWithAdressOIB_1">
      <item>Sebiha Konjević, OIB 41758174055, Skorušička 8a, 10000 Zagreb punomoćnik sudionika u postupku GOBUD j.d.o.o.</item>
    </derivirana_varijabla>
  </DomainObject.Predmet.OstaliListFormatedWithAdressOIB>
  <DomainObject.Predmet.OstaliListNazivFormated>
    <izvorni_sadrzaj>
      <item>Sebiha Konjević</item>
    </izvorni_sadrzaj>
    <derivirana_varijabla naziv="DomainObject.Predmet.OstaliListNazivFormated_1">
      <item>Sebiha Konjević</item>
    </derivirana_varijabla>
  </DomainObject.Predmet.OstaliListNazivFormated>
  <DomainObject.Predmet.OstaliListNazivFormatedOIB>
    <izvorni_sadrzaj>
      <item>Sebiha Konjević, OIB 41758174055</item>
    </izvorni_sadrzaj>
    <derivirana_varijabla naziv="DomainObject.Predmet.OstaliListNazivFormatedOIB_1">
      <item>Sebiha Konjević, OIB 41758174055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GOBUD j.d.o.o.</izvorni_sadrzaj>
    <derivirana_varijabla naziv="DomainObject.Predmet.ProtustrankaIDrugi_1">GOBUD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GOBUD j.d.o.o., OIB 07239518612, Skorušička 8, 10000 Zagreb</izvorni_sadrzaj>
    <derivirana_varijabla naziv="DomainObject.Predmet.ProtustrankaIDrugiAdressOIB_1">GOBUD j.d.o.o., OIB 07239518612, Skorušička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GOBUD j.d.o.o.</item>
      <item>FINA Regionalni centar Zagreb</item>
      <item>Sebiha Konjević</item>
    </izvorni_sadrzaj>
    <derivirana_varijabla naziv="DomainObject.Predmet.SudioniciListNaziv_1">
      <item>GOBUD j.d.o.o.</item>
      <item>FINA Regionalni centar Zagreb</item>
      <item>Sebiha Konjević</item>
    </derivirana_varijabla>
  </DomainObject.Predmet.SudioniciListNaziv>
  <DomainObject.Predmet.SudioniciListAdressOIB>
    <izvorni_sadrzaj>
      <item>GOBUD j.d.o.o., OIB 07239518612, Skorušička 8,10000 Zagreb</item>
      <item>FINA Regionalni centar Zagreb, OIB 85821130368, Trg svibanjskih žrtava 1995. br.1,10000 Zagreb</item>
      <item>Sebiha Konjević, OIB 41758174055, Skorušička 8a,10000 Zagreb</item>
    </izvorni_sadrzaj>
    <derivirana_varijabla naziv="DomainObject.Predmet.SudioniciListAdressOIB_1">
      <item>GOBUD j.d.o.o., OIB 07239518612, Skorušička 8,10000 Zagreb</item>
      <item>FINA Regionalni centar Zagreb, OIB 85821130368, Trg svibanjskih žrtava 1995. br.1,10000 Zagreb</item>
      <item>Sebiha Konjević, OIB 41758174055, Skorušička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07239518612</item>
      <item>, OIB 85821130368</item>
      <item>, OIB 41758174055</item>
    </izvorni_sadrzaj>
    <derivirana_varijabla naziv="DomainObject.Predmet.SudioniciListNazivOIB_1">
      <item>, OIB 07239518612</item>
      <item>, OIB 85821130368</item>
      <item>, OIB 41758174055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1446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2016-03-14T10:26:00Z</dcterms:created>
  <dc:creator>ilukac</dc:creator>
  <cp:lastModifiedBy>Mirela Šantek</cp:lastModifiedBy>
  <cp:lastPrinted>2016-03-14T10:27:00Z</cp:lastPrinted>
  <dcterms:modified xmlns:xsi="http://www.w3.org/2001/XMLSchema-instance" xsi:type="dcterms:W3CDTF">2016-03-16T13:36:00Z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