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32aa" w14:paraId="71a32a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B359B">
        <w:t>1767</w:t>
      </w:r>
      <w:r w:rsidR="00832F73">
        <w:t>/16-4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</w:t>
      </w:r>
      <w:r w:rsidR="00595F9B">
        <w:t>SIJEK</w:t>
      </w:r>
      <w:r>
        <w:t xml:space="preserve">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EB359B">
        <w:t xml:space="preserve">DEMIT FASADA d.o.o. za građevinarstvo, proizvodnju i usluge </w:t>
      </w:r>
      <w:proofErr w:type="spellStart"/>
      <w:r w:rsidR="00EB359B">
        <w:t>Kešinci</w:t>
      </w:r>
      <w:proofErr w:type="spellEnd"/>
      <w:r w:rsidR="00EB359B">
        <w:t>, Ulica Doljanska 43/A, OIB 42039286416, MBS 030080710, dan</w:t>
      </w:r>
      <w:r w:rsidR="001268C6">
        <w:t xml:space="preserve">a </w:t>
      </w:r>
      <w:r w:rsidR="00EB359B">
        <w:t>2</w:t>
      </w:r>
      <w:r w:rsidR="007E11DC">
        <w:t>3</w:t>
      </w:r>
      <w:r w:rsidR="00EB359B">
        <w:t>. kolovoza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EB359B">
        <w:t xml:space="preserve">DEMIT FASADA d.o.o. za građevinarstvo, proizvodnju i usluge </w:t>
      </w:r>
      <w:proofErr w:type="spellStart"/>
      <w:r w:rsidR="00EB359B">
        <w:t>Kešinci</w:t>
      </w:r>
      <w:proofErr w:type="spellEnd"/>
      <w:r w:rsidR="00EB359B">
        <w:t>, Ulica Doljanska 43/A, OIB 42039286416, MBS 030080710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7E11DC">
        <w:t xml:space="preserve">Damir Cincar iz Osijeka,  </w:t>
      </w:r>
      <w:r w:rsidR="007E11DC" w:rsidRPr="00B03FBD">
        <w:t>Sv. Ane 15b, OIB 60464850994</w:t>
      </w:r>
      <w:r w:rsidR="007E11DC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EB359B">
        <w:t xml:space="preserve">DEMIT FASADA d.o.o. za građevinarstvo, proizvodnju i usluge </w:t>
      </w:r>
      <w:proofErr w:type="spellStart"/>
      <w:r w:rsidR="00EB359B">
        <w:t>Kešinci</w:t>
      </w:r>
      <w:proofErr w:type="spellEnd"/>
      <w:r w:rsidR="00EB359B">
        <w:t>, Ulica Doljanska 43/A, OIB 42039286416, MBS 030080710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595F9B">
        <w:t>27. svibnja</w:t>
      </w:r>
      <w:r w:rsidR="001268C6">
        <w:t xml:space="preserve"> 2016</w:t>
      </w:r>
      <w:r>
        <w:t>. ovom sudu</w:t>
      </w:r>
      <w:r w:rsidR="00595F9B">
        <w:t xml:space="preserve"> zahtjev</w:t>
      </w:r>
      <w:r>
        <w:t xml:space="preserve"> za provedbu skraćenog stečajnog postupka nad  dužnikom </w:t>
      </w:r>
      <w:r w:rsidR="00595F9B">
        <w:t xml:space="preserve">DEMIT FASADA d.o.o. </w:t>
      </w:r>
      <w:proofErr w:type="spellStart"/>
      <w:r w:rsidR="00595F9B">
        <w:t>Kešinci</w:t>
      </w:r>
      <w:proofErr w:type="spellEnd"/>
      <w:r w:rsidR="00595F9B">
        <w:t>, Ulica Doljanska 43/A, OIB 42039286416, MBS 030080710</w:t>
      </w:r>
      <w:r w:rsidR="00EA34A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595F9B">
        <w:t>8. lipnja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595F9B">
        <w:t>1767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595F9B">
        <w:t>2</w:t>
      </w:r>
      <w:r w:rsidR="007E11DC">
        <w:t>3</w:t>
      </w:r>
      <w:r w:rsidR="00595F9B">
        <w:t xml:space="preserve">. kolovoza </w:t>
      </w:r>
      <w:r w:rsidR="00F414CC">
        <w:t>2</w:t>
      </w:r>
      <w:r w:rsidR="00A46EC8">
        <w:t xml:space="preserve">016.  </w:t>
      </w:r>
    </w:p>
    <w:p w:rsidRDefault="00A46EC8" w:rsidP="00A46EC8" w:rsidR="00A46EC8"/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595F9B" w:rsidR="002C7D0A" w:rsidRP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FE7" w:rsidP="00C02BFE" w:rsidR="00794FE7">
      <w:r>
        <w:separator/>
      </w:r>
    </w:p>
  </w:endnote>
  <w:endnote w:id="0" w:type="continuationSeparator">
    <w:p w:rsidRDefault="00794FE7" w:rsidP="00C02BFE" w:rsidR="007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FE7" w:rsidP="00C02BFE" w:rsidR="00794FE7">
      <w:r>
        <w:separator/>
      </w:r>
    </w:p>
  </w:footnote>
  <w:footnote w:id="0" w:type="continuationSeparator">
    <w:p w:rsidRDefault="00794FE7" w:rsidP="00C02BFE" w:rsidR="00794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95F9B">
      <w:t>1767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64A78"/>
    <w:rsid w:val="001C0539"/>
    <w:rsid w:val="001C2E37"/>
    <w:rsid w:val="001D7633"/>
    <w:rsid w:val="002762CF"/>
    <w:rsid w:val="002B093D"/>
    <w:rsid w:val="002B3018"/>
    <w:rsid w:val="002C7D0A"/>
    <w:rsid w:val="00344A23"/>
    <w:rsid w:val="00351AA2"/>
    <w:rsid w:val="003902DD"/>
    <w:rsid w:val="003A5A04"/>
    <w:rsid w:val="003A5C60"/>
    <w:rsid w:val="003E3449"/>
    <w:rsid w:val="003E6665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843B5"/>
    <w:rsid w:val="00794FE7"/>
    <w:rsid w:val="007E11DC"/>
    <w:rsid w:val="007F503E"/>
    <w:rsid w:val="00827C72"/>
    <w:rsid w:val="00832F73"/>
    <w:rsid w:val="008415D2"/>
    <w:rsid w:val="00883368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C0495"/>
    <w:rsid w:val="00AC3901"/>
    <w:rsid w:val="00B11BFF"/>
    <w:rsid w:val="00B30AB4"/>
    <w:rsid w:val="00B4199C"/>
    <w:rsid w:val="00B720CE"/>
    <w:rsid w:val="00B83080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DED"/>
    <w:rsid w:val="00E50563"/>
    <w:rsid w:val="00EA34A8"/>
    <w:rsid w:val="00EB1C28"/>
    <w:rsid w:val="00EB359B"/>
    <w:rsid w:val="00EB6665"/>
    <w:rsid w:val="00EE3A0F"/>
    <w:rsid w:val="00F009C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St-1767/2016</izvorni_sadrzaj>
    <derivirana_varijabla naziv="DomainObject.Predmet.OznakaBroj_1">St-1767/2016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DEMIT FASADA d.o.o. građevinarstvo, proizvodnja i usluge</izvorni_sadrzaj>
    <derivirana_varijabla naziv="DomainObject.Predmet.ProtustrankaFormated_1">  DEMIT FASADA d.o.o. građevinarstvo, proizvodnja i usluge</derivirana_varijabla>
  </DomainObject.Predmet.ProtustrankaFormated>
  <DomainObject.Predmet.ProtustrankaFormatedOIB>
    <izvorni_sadrzaj>  DEMIT FASADA d.o.o. građevinarstvo, proizvodnja i usluge, OIB 42039286416</izvorni_sadrzaj>
    <derivirana_varijabla naziv="DomainObject.Predmet.ProtustrankaFormatedOIB_1">  DEMIT FASADA d.o.o. građevinarstvo, proizvodnja i usluge, OIB 42039286416</derivirana_varijabla>
  </DomainObject.Predmet.ProtustrankaFormatedOIB>
  <DomainObject.Predmet.ProtustrankaFormatedWithAdress>
    <izvorni_sadrzaj> DEMIT FASADA d.o.o. građevinarstvo, proizvodnja i usluge, Ulica Doljanska 43/A, 31402 Kešinci</izvorni_sadrzaj>
    <derivirana_varijabla naziv="DomainObject.Predmet.ProtustrankaFormatedWithAdress_1"> DEMIT FASADA d.o.o. građevinarstvo, proizvodnja i usluge, Ulica Doljanska 43/A, 31402 Kešinci</derivirana_varijabla>
  </DomainObject.Predmet.ProtustrankaFormatedWithAdress>
  <DomainObject.Predmet.ProtustrankaFormatedWithAdressOIB>
    <izvorni_sadrzaj> DEMIT FASADA d.o.o. građevinarstvo, proizvodnja i usluge, OIB 42039286416, Ulica Doljanska 43/A, 31402 Kešinci</izvorni_sadrzaj>
    <derivirana_varijabla naziv="DomainObject.Predmet.ProtustrankaFormatedWithAdressOIB_1"> DEMIT FASADA d.o.o. građevinarstvo, proizvodnja i usluge, OIB 42039286416, Ulica Doljanska 43/A, 31402 Kešinci</derivirana_varijabla>
  </DomainObject.Predmet.ProtustrankaFormatedWithAdressOIB>
  <DomainObject.Predmet.ProtustrankaWithAdress>
    <izvorni_sadrzaj>DEMIT FASADA d.o.o. građevinarstvo, proizvodnja i usluge Ulica Doljanska 43/A, 31402 Kešinci</izvorni_sadrzaj>
    <derivirana_varijabla naziv="DomainObject.Predmet.ProtustrankaWithAdress_1">DEMIT FASADA d.o.o. građevinarstvo, proizvodnja i usluge Ulica Doljanska 43/A, 31402 Kešinci</derivirana_varijabla>
  </DomainObject.Predmet.ProtustrankaWithAdress>
  <DomainObject.Predmet.ProtustrankaWithAdressOIB>
    <izvorni_sadrzaj>DEMIT FASADA d.o.o. građevinarstvo, proizvodnja i usluge, OIB 42039286416, Ulica Doljanska 43/A, 31402 Kešinci</izvorni_sadrzaj>
    <derivirana_varijabla naziv="DomainObject.Predmet.ProtustrankaWithAdressOIB_1">DEMIT FASADA d.o.o. građevinarstvo, proizvodnja i usluge, OIB 42039286416, Ulica Doljanska 43/A, 31402 Kešinci</derivirana_varijabla>
  </DomainObject.Predmet.ProtustrankaWithAdressOIB>
  <DomainObject.Predmet.ProtustrankaNazivFormated>
    <izvorni_sadrzaj>DEMIT FASADA d.o.o. građevinarstvo, proizvodnja i usluge</izvorni_sadrzaj>
    <derivirana_varijabla naziv="DomainObject.Predmet.ProtustrankaNazivFormated_1">DEMIT FASADA d.o.o. građevinarstvo, proizvodnja i usluge</derivirana_varijabla>
  </DomainObject.Predmet.ProtustrankaNazivFormated>
  <DomainObject.Predmet.ProtustrankaNazivFormatedOIB>
    <izvorni_sadrzaj>DEMIT FASADA d.o.o. građevinarstvo, proizvodnja i usluge, OIB 42039286416</izvorni_sadrzaj>
    <derivirana_varijabla naziv="DomainObject.Predmet.ProtustrankaNazivFormatedOIB_1">DEMIT FASADA d.o.o. građevinarstvo, proizvodnja i usluge, OIB 42039286416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DEMIT FASADA d.o.o. građevinarstvo, proizvodnja i usluge</item>
    </izvorni_sadrzaj>
    <derivirana_varijabla naziv="DomainObject.Predmet.ProtuStrankaListFormated_1">
      <item>DEMIT FASADA d.o.o. građevinarstvo, proizvodnja i usluge</item>
    </derivirana_varijabla>
  </DomainObject.Predmet.ProtuStrankaListFormated>
  <DomainObject.Predmet.ProtuStrankaListFormatedOIB>
    <izvorni_sadrzaj>
      <item>DEMIT FASADA d.o.o. građevinarstvo, proizvodnja i usluge, OIB 42039286416</item>
    </izvorni_sadrzaj>
    <derivirana_varijabla naziv="DomainObject.Predmet.ProtuStrankaListFormatedOIB_1">
      <item>DEMIT FASADA d.o.o. građevinarstvo, proizvodnja i usluge, OIB 42039286416</item>
    </derivirana_varijabla>
  </DomainObject.Predmet.ProtuStrankaListFormatedOIB>
  <DomainObject.Predmet.ProtuStrankaListFormatedWithAdress>
    <izvorni_sadrzaj>
      <item>DEMIT FASADA d.o.o. građevinarstvo, proizvodnja i usluge, Ulica Doljanska 43/A, 31402 Kešinci</item>
    </izvorni_sadrzaj>
    <derivirana_varijabla naziv="DomainObject.Predmet.ProtuStrankaListFormatedWithAdress_1">
      <item>DEMIT FASADA d.o.o. građevinarstvo, proizvodnja i usluge, Ulica Doljanska 43/A, 31402 Kešinci</item>
    </derivirana_varijabla>
  </DomainObject.Predmet.ProtuStrankaListFormatedWithAdress>
  <DomainObject.Predmet.ProtuStrankaListFormatedWithAdressOIB>
    <izvorni_sadrzaj>
      <item>DEMIT FASADA d.o.o. građevinarstvo, proizvodnja i usluge, OIB 42039286416, Ulica Doljanska 43/A, 31402 Kešinci</item>
    </izvorni_sadrzaj>
    <derivirana_varijabla naziv="DomainObject.Predmet.ProtuStrankaListFormatedWithAdressOIB_1">
      <item>DEMIT FASADA d.o.o. građevinarstvo, proizvodnja i usluge, OIB 42039286416, Ulica Doljanska 43/A, 31402 Kešinci</item>
    </derivirana_varijabla>
  </DomainObject.Predmet.ProtuStrankaListFormatedWithAdressOIB>
  <DomainObject.Predmet.ProtuStrankaListNazivFormated>
    <izvorni_sadrzaj>
      <item>DEMIT FASADA d.o.o. građevinarstvo, proizvodnja i usluge</item>
    </izvorni_sadrzaj>
    <derivirana_varijabla naziv="DomainObject.Predmet.ProtuStrankaListNazivFormated_1">
      <item>DEMIT FASADA d.o.o. građevinarstvo, proizvodnja i usluge</item>
    </derivirana_varijabla>
  </DomainObject.Predmet.ProtuStrankaListNazivFormated>
  <DomainObject.Predmet.ProtuStrankaListNazivFormatedOIB>
    <izvorni_sadrzaj>
      <item>DEMIT FASADA d.o.o. građevinarstvo, proizvodnja i usluge, OIB 42039286416</item>
    </izvorni_sadrzaj>
    <derivirana_varijabla naziv="DomainObject.Predmet.ProtuStrankaListNazivFormatedOIB_1">
      <item>DEMIT FASADA d.o.o. građevinarstvo, proizvodnja i usluge, OIB 42039286416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DEMIT FASADA d.o.o. građevinarstvo, proizvodnja i usluge</izvorni_sadrzaj>
    <derivirana_varijabla naziv="DomainObject.Predmet.ProtustrankaIDrugi_1">DEMIT FASADA d.o.o. građevinarstvo, proizvodnja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DEMIT FASADA d.o.o. građevinarstvo, proizvodnja i usluge, OIB 42039286416, Ulica Doljanska 43/A, 31402 Kešinci</izvorni_sadrzaj>
    <derivirana_varijabla naziv="DomainObject.Predmet.ProtustrankaIDrugiAdressOIB_1">DEMIT FASADA d.o.o. građevinarstvo, proizvodnja i usluge, OIB 42039286416, Ulica Doljanska 43/A,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DEMIT FASADA d.o.o. građevinarstvo, proizvodnja i usluge</item>
    </izvorni_sadrzaj>
    <derivirana_varijabla naziv="DomainObject.Predmet.SudioniciListNaziv_1">
      <item>FINA RC OSIJEK</item>
      <item>DEMIT FASADA d.o.o. građevinarstvo, proizvodnja i usluge</item>
    </derivirana_varijabla>
  </DomainObject.Predmet.SudioniciListNaziv>
  <DomainObject.Predmet.SudioniciListAdressOIB>
    <izvorni_sadrzaj>
      <item>FINA RC OSIJEK, OIB 85821130368</item>
      <item>DEMIT FASADA d.o.o. građevinarstvo, proizvodnja i usluge, OIB 42039286416, Ulica Doljanska 43/A,31402 Kešinci</item>
    </izvorni_sadrzaj>
    <derivirana_varijabla naziv="DomainObject.Predmet.SudioniciListAdressOIB_1">
      <item>FINA RC OSIJEK, OIB 85821130368</item>
      <item>DEMIT FASADA d.o.o. građevinarstvo, proizvodnja i usluge, OIB 42039286416, Ulica Doljanska 43/A,31402 Kešinci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42039286416</item>
    </izvorni_sadrzaj>
    <derivirana_varijabla naziv="DomainObject.Predmet.SudioniciListNazivOIB_1">
      <item>, OIB 85821130368</item>
      <item>, OIB 42039286416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F8EE8-26DF-4752-8097-CA27B84F6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2165</properties:Characters>
  <properties:Lines>74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2016-05-04T07:37:00Z</dcterms:created>
  <dc:creator>Darija Miličević</dc:creator>
  <cp:lastModifiedBy>Darija Miličević</cp:lastModifiedBy>
  <cp:lastPrinted>2016-08-23T08:19:00Z</cp:lastPrinted>
  <dcterms:modified xmlns:xsi="http://www.w3.org/2001/XMLSchema-instance" xsi:type="dcterms:W3CDTF">2016-08-23T08:19:00Z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