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356cee" w14:paraId="8356cee" w:rsidRDefault="00AB460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  <w:t>1 St-1649/2018</w:t>
      </w: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 xml:space="preserve">      REPUBLIKA HRVATSKA</w:t>
      </w: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 xml:space="preserve"> TRGOVAČKI SUD U ZAGREBU</w:t>
      </w: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 xml:space="preserve">          Stalna služba u Karlovcu </w:t>
      </w:r>
    </w:p>
    <w:p w:rsidRDefault="00C32ED5" w:rsidP="00C32ED5" w:rsidR="00C32ED5" w:rsidRPr="00C32ED5">
      <w:pPr>
        <w:spacing w:after="0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>Karlovac, Trg hrvatskih  branitelja 1/III</w:t>
      </w:r>
      <w:r w:rsidRPr="00C32ED5">
        <w:rPr>
          <w:rFonts w:cs="Times New Roman" w:eastAsia="Times New Roman"/>
          <w:lang w:eastAsia="hr-HR"/>
        </w:rPr>
        <w:tab/>
      </w: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  <w:r w:rsidRPr="00C32ED5">
        <w:rPr>
          <w:rFonts w:cs="Times New Roman" w:eastAsia="Times New Roman"/>
          <w:lang w:eastAsia="hr-HR"/>
        </w:rPr>
        <w:tab/>
      </w: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ab/>
        <w:t>Trgovački sud u Zagrebu, Stalna služba u Karlovcu</w:t>
      </w:r>
      <w:r w:rsidRPr="00C32ED5">
        <w:rPr>
          <w:rFonts w:cs="Times New Roman" w:eastAsia="Times New Roman"/>
          <w:b/>
          <w:lang w:eastAsia="hr-HR"/>
        </w:rPr>
        <w:t>,</w:t>
      </w:r>
      <w:r w:rsidRPr="00C32ED5">
        <w:rPr>
          <w:rFonts w:cs="Times New Roman" w:eastAsia="Times New Roman"/>
          <w:lang w:eastAsia="hr-HR"/>
        </w:rPr>
        <w:t xml:space="preserve"> po sucu Jadranki Mađeruh, kao stečajnom sucu, u stečajnom postupku nad dužnikom Stečajna masa iza HITRA PRODUKCIJA KNJIGA d.o.o. u stečaju, Zagreb, Bukovačka cesta 51, OIB: 16706460249, 24. travnja 2019. donio je slijedeći</w:t>
      </w: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C32ED5" w:rsidP="00C32ED5" w:rsidR="00C32ED5" w:rsidRPr="00C32ED5">
      <w:pPr>
        <w:spacing w:after="0"/>
        <w:jc w:val="center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>O G L A S</w:t>
      </w:r>
    </w:p>
    <w:p w:rsidRDefault="00C32ED5" w:rsidP="00C32ED5" w:rsidR="00C32ED5" w:rsidRPr="00C32E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2ED5" w:rsidP="00C32ED5" w:rsidR="00C32ED5" w:rsidRPr="00C32ED5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32ED5" w:rsidP="00C32ED5" w:rsidR="00C32ED5" w:rsidRPr="00C32ED5">
      <w:pPr>
        <w:spacing w:after="0"/>
        <w:jc w:val="both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ab/>
        <w:t>Pozivaju se pravni sljednici brisanog društva PAPYRUS CROATIA d.o.o., Zagreb, Folnegovićeva 1c, OIB: 00501040461, da u roku šest (6) mjeseci od objave ovog oglasa dostave broj žiro računa na koji će se izvršiti isplata za tog vjerovnika po naknadnoj diobi.</w:t>
      </w:r>
    </w:p>
    <w:p w:rsidRDefault="00C32ED5" w:rsidP="00C32ED5" w:rsidR="00C32ED5" w:rsidRPr="00C32ED5">
      <w:pPr>
        <w:spacing w:after="0"/>
        <w:ind w:left="709"/>
        <w:jc w:val="both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ind w:left="709"/>
        <w:jc w:val="both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ind w:left="709"/>
        <w:jc w:val="center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>U Karlovcu, 24. travnja 2019.</w:t>
      </w:r>
    </w:p>
    <w:p w:rsidRDefault="00C32ED5" w:rsidP="00C32ED5" w:rsidR="00C32ED5" w:rsidRPr="00C32ED5">
      <w:pPr>
        <w:spacing w:after="0"/>
        <w:ind w:left="709"/>
        <w:jc w:val="both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ind w:left="709"/>
        <w:jc w:val="both"/>
        <w:rPr>
          <w:rFonts w:cs="Times New Roman" w:eastAsia="Times New Roman"/>
          <w:lang w:eastAsia="hr-HR"/>
        </w:rPr>
      </w:pPr>
    </w:p>
    <w:p w:rsidRDefault="00C32ED5" w:rsidP="00C32ED5" w:rsidR="00C32ED5">
      <w:pPr>
        <w:spacing w:after="0"/>
        <w:ind w:left="709"/>
        <w:jc w:val="right"/>
        <w:rPr>
          <w:rFonts w:cs="Times New Roman" w:eastAsia="Times New Roman"/>
          <w:lang w:eastAsia="hr-HR"/>
        </w:rPr>
      </w:pPr>
      <w:r w:rsidRPr="00C32ED5">
        <w:rPr>
          <w:rFonts w:cs="Times New Roman" w:eastAsia="Times New Roman"/>
          <w:lang w:eastAsia="hr-HR"/>
        </w:rPr>
        <w:tab/>
        <w:t>Stečajni sudac:</w:t>
      </w:r>
      <w:r w:rsidRPr="00C32ED5">
        <w:rPr>
          <w:rFonts w:cs="Times New Roman" w:eastAsia="Times New Roman"/>
          <w:lang w:eastAsia="hr-HR"/>
        </w:rPr>
        <w:br/>
        <w:t>Jadranka Mađeruh</w:t>
      </w:r>
      <w:r>
        <w:rPr>
          <w:rFonts w:cs="Times New Roman" w:eastAsia="Times New Roman"/>
          <w:lang w:eastAsia="hr-HR"/>
        </w:rPr>
        <w:t>, v.r.</w:t>
      </w:r>
    </w:p>
    <w:p w:rsidRDefault="00C32ED5" w:rsidP="00C32ED5" w:rsidR="00C32ED5">
      <w:pPr>
        <w:spacing w:after="0"/>
        <w:ind w:left="709"/>
        <w:jc w:val="right"/>
        <w:rPr>
          <w:rFonts w:cs="Times New Roman" w:eastAsia="Times New Roman"/>
          <w:lang w:eastAsia="hr-HR"/>
        </w:rPr>
      </w:pPr>
    </w:p>
    <w:p w:rsidRDefault="00C32ED5" w:rsidP="00C32ED5" w:rsidR="00C32ED5" w:rsidRPr="00C32ED5">
      <w:pPr>
        <w:spacing w:after="0"/>
        <w:ind w:left="709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službenik:</w:t>
      </w:r>
      <w:r>
        <w:rPr>
          <w:rFonts w:cs="Times New Roman" w:eastAsia="Times New Roman"/>
          <w:lang w:eastAsia="hr-HR"/>
        </w:rPr>
        <w:br/>
        <w:t>Draženka Prpić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D5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65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2019.</izvorni_sadrzaj>
    <derivirana_varijabla naziv="DomainObject.DatumDonosenjaOdluke_1">24.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St-1649/2018-141</izvorni_sadrzaj>
    <derivirana_varijabla naziv="DomainObject.Oznaka_1">St-1649/2018-141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1649</izvorni_sadrzaj>
    <derivirana_varijabla naziv="DomainObject.Predmet.Broj_1">1649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2018.</izvorni_sadrzaj>
    <derivirana_varijabla naziv="DomainObject.Predmet.DatumOsnivanja_1">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St-1649/2018</izvorni_sadrzaj>
    <derivirana_varijabla naziv="DomainObject.Predmet.OznakaBroj_1">St-1649/2018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HITRA PRODUKCIJA KNJIGA d.o.o. u stečaju</izvorni_sadrzaj>
    <derivirana_varijabla naziv="DomainObject.Predmet.ProtustrankaFormated_1">  Stečajna masa iza HITRA PRODUKCIJA KNJIGA d.o.o. u stečaju</derivirana_varijabla>
  </DomainObject.Predmet.ProtustrankaFormated>
  <DomainObject.Predmet.ProtustrankaFormatedOIB>
    <izvorni_sadrzaj>  Stečajna masa iza HITRA PRODUKCIJA KNJIGA d.o.o. u stečaju, OIB 16706460249</izvorni_sadrzaj>
    <derivirana_varijabla naziv="DomainObject.Predmet.ProtustrankaFormatedOIB_1">  Stečajna masa iza HITRA PRODUKCIJA KNJIGA d.o.o. u stečaju, OIB 16706460249</derivirana_varijabla>
  </DomainObject.Predmet.ProtustrankaFormatedOIB>
  <DomainObject.Predmet.ProtustrankaFormatedWithAdress>
    <izvorni_sadrzaj> Stečajna masa iza HITRA PRODUKCIJA KNJIGA d.o.o. u stečaju, Bukovčka cesta 51, 10000 Zagreb</izvorni_sadrzaj>
    <derivirana_varijabla naziv="DomainObject.Predmet.ProtustrankaFormatedWithAdress_1"> Stečajna masa iza HITRA PRODUKCIJA KNJIGA d.o.o. u stečaju, Bukovčka cesta 51, 10000 Zagreb</derivirana_varijabla>
  </DomainObject.Predmet.ProtustrankaFormatedWithAdress>
  <DomainObject.Predmet.ProtustrankaFormatedWithAdressOIB>
    <izvorni_sadrzaj> Stečajna masa iza HITRA PRODUKCIJA KNJIGA d.o.o. u stečaju, OIB 16706460249, Bukovčka cesta 51, 10000 Zagreb</izvorni_sadrzaj>
    <derivirana_varijabla naziv="DomainObject.Predmet.ProtustrankaFormatedWithAdressOIB_1"> Stečajna masa iza HITRA PRODUKCIJA KNJIGA d.o.o. u stečaju, OIB 16706460249, Bukovčka cesta 51, 10000 Zagreb</derivirana_varijabla>
  </DomainObject.Predmet.ProtustrankaFormatedWithAdressOIB>
  <DomainObject.Predmet.ProtustrankaWithAdress>
    <izvorni_sadrzaj>Stečajna masa iza HITRA PRODUKCIJA KNJIGA d.o.o. u stečaju Bukovčka cesta 51, 10000 Zagreb</izvorni_sadrzaj>
    <derivirana_varijabla naziv="DomainObject.Predmet.ProtustrankaWithAdress_1">Stečajna masa iza HITRA PRODUKCIJA KNJIGA d.o.o. u stečaju Bukovčka cesta 51, 10000 Zagreb</derivirana_varijabla>
  </DomainObject.Predmet.ProtustrankaWithAdress>
  <DomainObject.Predmet.ProtustrankaWithAdressOIB>
    <izvorni_sadrzaj>Stečajna masa iza HITRA PRODUKCIJA KNJIGA d.o.o. u stečaju, OIB 16706460249, Bukovčka cesta 51, 10000 Zagreb</izvorni_sadrzaj>
    <derivirana_varijabla naziv="DomainObject.Predmet.ProtustrankaWithAdressOIB_1">Stečajna masa iza HITRA PRODUKCIJA KNJIGA d.o.o. u stečaju, OIB 16706460249, Bukovčka cesta 51, 10000 Zagreb</derivirana_varijabla>
  </DomainObject.Predmet.ProtustrankaWithAdressOIB>
  <DomainObject.Predmet.ProtustrankaNazivFormated>
    <izvorni_sadrzaj>Stečajna masa iza HITRA PRODUKCIJA KNJIGA d.o.o. u stečaju</izvorni_sadrzaj>
    <derivirana_varijabla naziv="DomainObject.Predmet.ProtustrankaNazivFormated_1">Stečajna masa iza HITRA PRODUKCIJA KNJIGA d.o.o. u stečaju</derivirana_varijabla>
  </DomainObject.Predmet.ProtustrankaNazivFormated>
  <DomainObject.Predmet.ProtustrankaNazivFormatedOIB>
    <izvorni_sadrzaj>Stečajna masa iza HITRA PRODUKCIJA KNJIGA d.o.o. u stečaju, OIB 16706460249</izvorni_sadrzaj>
    <derivirana_varijabla naziv="DomainObject.Predmet.ProtustrankaNazivFormatedOIB_1">Stečajna masa iza HITRA PRODUKCIJA KNJIGA d.o.o. u stečaju, OIB 16706460249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Budić; Ivana Špišić; Kristijan Bajza; RECOM, proizvodnja, trgovina i zastupanje, društvo s ograničenom odgovornošću; PROFIL INTERNATIONAL, društvo s ograničenom odgovornošću za izdavačku djelatnost, trgovinu i usluge; PAPYRUS CROATIA društvo s ograničenom odgovornošću za trgovinu "u likvidaciji"</izvorni_sadrzaj>
    <derivirana_varijabla naziv="DomainObject.Predmet.StrankaFormated_1">  Davor Budić; Ivana Špišić; Kristijan Bajza; RECOM, proizvodnja, trgovina i zastupanje, društvo s ograničenom odgovornošću; PROFIL INTERNATIONAL, društvo s ograničenom odgovornošću za izdavačku djelatnost, trgovinu i usluge; PAPYRUS CROATIA društvo s ograničenom odgovornošću za trgovinu "u likvidaciji"</derivirana_varijabla>
  </DomainObject.Predmet.StrankaFormated>
  <DomainObject.Predmet.StrankaFormatedOIB>
    <izvorni_sadrzaj>  Davor Budić, OIB 55144024849; Ivana Špišić, OIB 83873198007; Kristijan Bajza, OIB 20516497860;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izvorni_sadrzaj>
    <derivirana_varijabla naziv="DomainObject.Predmet.StrankaFormatedOIB_1">  Davor Budić, OIB 55144024849; Ivana Špišić, OIB 83873198007; Kristijan Bajza, OIB 20516497860; RECOM, proizvodnja, trgovina i zastupanje, društvo s ograničenom odgovornošću, OIB 18432368449; PROFIL INTERNATIONAL, društvo s ograničenom odgovornošću za izdavačku djelatnost, trgovinu i usluge, OIB 39186998538; PAPYRUS CROATIA društvo s ograničenom odgovornošću za trgovinu "u likvidaciji", OIB 00501040461</derivirana_varijabla>
  </DomainObject.Predmet.StrankaFormatedOIB>
  <DomainObject.Predmet.StrankaFormatedWithAdress>
    <izvorni_sadrzaj> Davor Budić, KANINSKA 10, 10000 Zagreb; Ivana Špišić, SV. MATEJA 60, 10000 Zagreb; Kristijan Bajza, BUKOVAČKA CESTA 141,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izvorni_sadrzaj>
    <derivirana_varijabla naziv="DomainObject.Predmet.StrankaFormatedWithAdress_1"> Davor Budić, KANINSKA 10, 10000 Zagreb; Ivana Špišić, SV. MATEJA 60, 10000 Zagreb; Kristijan Bajza, BUKOVAČKA CESTA 141, 10000 Zagreb; RECOM, proizvodnja, trgovina i zastupanje, društvo s ograničenom odgovornošću, Kamenarka 31, Zagreb; PROFIL INTERNATIONAL, društvo s ograničenom odgovornošću za izdavačku djelatnost, trgovinu i usluge, Bužanova 20A, Zagreb; PAPYRUS CROATIA društvo s ograničenom odgovornošću za trgovinu "u likvidaciji", Novakova ulica 30, Zagreb</derivirana_varijabla>
  </DomainObject.Predmet.StrankaFormatedWithAdress>
  <DomainObject.Predmet.StrankaFormatedWithAdressOIB>
    <izvorni_sadrzaj> Davor Budić, OIB 55144024849, KANINSKA 10, 10000 Zagreb; Ivana Špišić, OIB 83873198007, SV. MATEJA 60, 10000 Zagreb; Kristijan Bajza, OIB 20516497860, BUKOVAČKA CESTA 141,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izvorni_sadrzaj>
    <derivirana_varijabla naziv="DomainObject.Predmet.StrankaFormatedWithAdressOIB_1"> Davor Budić, OIB 55144024849, KANINSKA 10, 10000 Zagreb; Ivana Špišić, OIB 83873198007, SV. MATEJA 60, 10000 Zagreb; Kristijan Bajza, OIB 20516497860, BUKOVAČKA CESTA 141, 10000 Zagreb; RECOM, proizvodnja, trgovina i zastupanje, društvo s ograničenom odgovornošću, OIB 18432368449, Kamenarka 31, Zagreb; PROFIL INTERNATIONAL, društvo s ograničenom odgovornošću za izdavačku djelatnost, trgovinu i usluge, OIB 39186998538, Bužanova 20A, Zagreb; PAPYRUS CROATIA društvo s ograničenom odgovornošću za trgovinu "u likvidaciji", OIB 00501040461, Novakova ulica 30, Zagreb</derivirana_varijabla>
  </DomainObject.Predmet.StrankaFormatedWithAdressOIB>
  <DomainObject.Predmet.StrankaWithAdress>
    <izvorni_sadrzaj>Davor Budić KANINSKA 10,10000 Zagreb,Ivana Špišić SV. MATEJA 60,10000 Zagreb,Kristijan Bajza BUKOVAČKA CESTA 141,10000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izvorni_sadrzaj>
    <derivirana_varijabla naziv="DomainObject.Predmet.StrankaWithAdress_1">Davor Budić KANINSKA 10,10000 Zagreb,Ivana Špišić SV. MATEJA 60,10000 Zagreb,Kristijan Bajza BUKOVAČKA CESTA 141,10000 Zagreb,RECOM, proizvodnja, trgovina i zastupanje, društvo s ograničenom odgovornošću Kamenarka 31,Zagreb,PROFIL INTERNATIONAL, društvo s ograničenom odgovornošću za izdavačku djelatnost, trgovinu i usluge Bužanova 20A,Zagreb,PAPYRUS CROATIA društvo s ograničenom odgovornošću za trgovinu "u likvidaciji" Novakova ulica 30,Zagreb</derivirana_varijabla>
  </DomainObject.Predmet.StrankaWithAdress>
  <DomainObject.Predmet.StrankaWithAdressOIB>
    <izvorni_sadrzaj>Davor Budić, OIB 55144024849, KANINSKA 10,10000 Zagreb,Ivana Špišić, OIB 83873198007, SV. MATEJA 60,10000 Zagreb,Kristijan Bajza, OIB 20516497860, BUKOVAČKA CESTA 141,10000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izvorni_sadrzaj>
    <derivirana_varijabla naziv="DomainObject.Predmet.StrankaWithAdressOIB_1">Davor Budić, OIB 55144024849, KANINSKA 10,10000 Zagreb,Ivana Špišić, OIB 83873198007, SV. MATEJA 60,10000 Zagreb,Kristijan Bajza, OIB 20516497860, BUKOVAČKA CESTA 141,10000 Zagreb,RECOM, proizvodnja, trgovina i zastupanje, društvo s ograničenom odgovornošću, OIB 18432368449, Kamenarka 31,Zagreb,PROFIL INTERNATIONAL, društvo s ograničenom odgovornošću za izdavačku djelatnost, trgovinu i usluge, OIB 39186998538, Bužanova 20A,Zagreb,PAPYRUS CROATIA društvo s ograničenom odgovornošću za trgovinu "u likvidaciji", OIB 00501040461, Novakova ulica 30,Zagreb</derivirana_varijabla>
  </DomainObject.Predmet.StrankaWithAdressOIB>
  <DomainObject.Predmet.StrankaNazivFormated>
    <izvorni_sadrzaj>Davor Budić,Ivana Špišić,Kristijan Bajza,RECOM, proizvodnja, trgovina i zastupanje, društvo s ograničenom odgovornošću,PROFIL INTERNATIONAL, društvo s ograničenom odgovornošću za izdavačku djelatnost, trgovinu i usluge,PAPYRUS CROATIA društvo s ograničenom odgovornošću za trgovinu "u likvidaciji"</izvorni_sadrzaj>
    <derivirana_varijabla naziv="DomainObject.Predmet.StrankaNazivFormated_1">Davor Budić,Ivana Špišić,Kristijan Bajza,RECOM, proizvodnja, trgovina i zastupanje, društvo s ograničenom odgovornošću,PROFIL INTERNATIONAL, društvo s ograničenom odgovornošću za izdavačku djelatnost, trgovinu i usluge,PAPYRUS CROATIA društvo s ograničenom odgovornošću za trgovinu "u likvidaciji"</derivirana_varijabla>
  </DomainObject.Predmet.StrankaNazivFormated>
  <DomainObject.Predmet.StrankaNazivFormatedOIB>
    <izvorni_sadrzaj>Davor Budić, OIB 55144024849,Ivana Špišić, OIB 83873198007,Kristijan Bajza, OIB 20516497860,RECOM,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izvorni_sadrzaj>
    <derivirana_varijabla naziv="DomainObject.Predmet.StrankaNazivFormatedOIB_1">Davor Budić, OIB 55144024849,Ivana Špišić, OIB 83873198007,Kristijan Bajza, OIB 20516497860,RECOM, proizvodnja, trgovina i zastupanje, društvo s ograničenom odgovornošću, OIB 18432368449,PROFIL INTERNATIONAL, društvo s ograničenom odgovornošću za izdavačku djelatnost, trgovinu i usluge, OIB 39186998538,PAPYRUS CROATIA društvo s ograničenom odgovornošću za trgovinu "u likvidaciji", OIB 00501040461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Davor Budić</item>
      <item>Ivana Špišić</item>
      <item>Kristijan Bajza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Formated_1">
      <item>Davor Budić</item>
      <item>Ivana Špišić</item>
      <item>Kristijan Bajza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Formated>
  <DomainObject.Predmet.StrankaListFormatedOIB>
    <izvorni_sadrzaj>
      <item>Davor Budić, OIB 55144024849</item>
      <item>Ivana Špišić, OIB 83873198007</item>
      <item>Kristijan Bajza, OIB 20516497860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FormatedOIB_1">
      <item>Davor Budić, OIB 55144024849</item>
      <item>Ivana Špišić, OIB 83873198007</item>
      <item>Kristijan Bajza, OIB 20516497860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FormatedOIB>
  <DomainObject.Predmet.StrankaListFormatedWithAdress>
    <izvorni_sadrzaj>
      <item>Davor Budić, KANINSKA 10, 10000 Zagreb</item>
      <item>Ivana Špišić, SV. MATEJA 60, 10000 Zagreb</item>
      <item>Kristijan Bajza, BUKOVAČKA CESTA 141,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izvorni_sadrzaj>
    <derivirana_varijabla naziv="DomainObject.Predmet.StrankaListFormatedWithAdress_1">
      <item>Davor Budić, KANINSKA 10, 10000 Zagreb</item>
      <item>Ivana Špišić, SV. MATEJA 60, 10000 Zagreb</item>
      <item>Kristijan Bajza, BUKOVAČKA CESTA 141, 10000 Zagreb</item>
      <item>RECOM, proizvodnja, trgovina i zastupanje, društvo s ograničenom odgovornošću, Kamenarka 31, Zagreb</item>
      <item>PROFIL INTERNATIONAL, društvo s ograničenom odgovornošću za izdavačku djelatnost, trgovinu i usluge, Bužanova 20A, Zagreb</item>
      <item>PAPYRUS CROATIA društvo s ograničenom odgovornošću za trgovinu "u likvidaciji", Novakova ulica 30, Zagreb</item>
    </derivirana_varijabla>
  </DomainObject.Predmet.StrankaListFormatedWithAdress>
  <DomainObject.Predmet.StrankaListFormatedWithAdressOIB>
    <izvorni_sadrzaj>
      <item>Davor Budić, OIB 55144024849, KANINSKA 10, 10000 Zagreb</item>
      <item>Ivana Špišić, OIB 83873198007, SV. MATEJA 60, 10000 Zagreb</item>
      <item>Kristijan Bajza, OIB 20516497860, BUKOVAČKA CESTA 141,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izvorni_sadrzaj>
    <derivirana_varijabla naziv="DomainObject.Predmet.StrankaListFormatedWithAdressOIB_1">
      <item>Davor Budić, OIB 55144024849, KANINSKA 10, 10000 Zagreb</item>
      <item>Ivana Špišić, OIB 83873198007, SV. MATEJA 60, 10000 Zagreb</item>
      <item>Kristijan Bajza, OIB 20516497860, BUKOVAČKA CESTA 141, 10000 Zagreb</item>
      <item>RECOM, proizvodnja, trgovina i zastupanje, društvo s ograničenom odgovornošću, OIB 18432368449, Kamenarka 31, Zagreb</item>
      <item>PROFIL INTERNATIONAL, društvo s ograničenom odgovornošću za izdavačku djelatnost, trgovinu i usluge, OIB 39186998538, Bužanova 20A, Zagreb</item>
      <item>PAPYRUS CROATIA društvo s ograničenom odgovornošću za trgovinu "u likvidaciji", OIB 00501040461, Novakova ulica 30, Zagreb</item>
    </derivirana_varijabla>
  </DomainObject.Predmet.StrankaListFormatedWithAdressOIB>
  <DomainObject.Predmet.StrankaListNazivFormated>
    <izvorni_sadrzaj>
      <item>Davor Budić</item>
      <item>Ivana Špišić</item>
      <item>Kristijan Bajza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trankaListNazivFormated_1">
      <item>Davor Budić</item>
      <item>Ivana Špišić</item>
      <item>Kristijan Bajza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trankaListNazivFormated>
  <DomainObject.Predmet.StrankaListNazivFormatedOIB>
    <izvorni_sadrzaj>
      <item>Davor Budić, OIB 55144024849</item>
      <item>Ivana Špišić, OIB 83873198007</item>
      <item>Kristijan Bajza, OIB 20516497860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izvorni_sadrzaj>
    <derivirana_varijabla naziv="DomainObject.Predmet.StrankaListNazivFormatedOIB_1">
      <item>Davor Budić, OIB 55144024849</item>
      <item>Ivana Špišić, OIB 83873198007</item>
      <item>Kristijan Bajza, OIB 20516497860</item>
      <item>RECOM, proizvodnja, trgovina i zastupanje, društvo s ograničenom odgovornošću, OIB 18432368449</item>
      <item>PROFIL INTERNATIONAL, društvo s ograničenom odgovornošću za izdavačku djelatnost, trgovinu i usluge, OIB 39186998538</item>
      <item>PAPYRUS CROATIA društvo s ograničenom odgovornošću za trgovinu "u likvidaciji", OIB 00501040461</item>
    </derivirana_varijabla>
  </DomainObject.Predmet.StrankaListNazivFormatedOIB>
  <DomainObject.Predmet.ProtuStrankaListFormated>
    <izvorni_sadrzaj>
      <item>Stečajna masa iza HITRA PRODUKCIJA KNJIGA d.o.o. u stečaju</item>
    </izvorni_sadrzaj>
    <derivirana_varijabla naziv="DomainObject.Predmet.ProtuStrankaListFormated_1">
      <item>Stečajna masa iza HITRA PRODUKCIJA KNJIGA d.o.o. u stečaju</item>
    </derivirana_varijabla>
  </DomainObject.Predmet.ProtuStrankaListFormated>
  <DomainObject.Predmet.ProtuStrankaListFormatedOIB>
    <izvorni_sadrzaj>
      <item>Stečajna masa iza HITRA PRODUKCIJA KNJIGA d.o.o. u stečaju, OIB 16706460249</item>
    </izvorni_sadrzaj>
    <derivirana_varijabla naziv="DomainObject.Predmet.ProtuStrankaListFormatedOIB_1">
      <item>Stečajna masa iza HITRA PRODUKCIJA KNJIGA d.o.o. u stečaju, OIB 16706460249</item>
    </derivirana_varijabla>
  </DomainObject.Predmet.ProtuStrankaListFormatedOIB>
  <DomainObject.Predmet.ProtuStrankaListFormatedWithAdress>
    <izvorni_sadrzaj>
      <item>Stečajna masa iza HITRA PRODUKCIJA KNJIGA d.o.o. u stečaju, Bukovčka cesta 51, 10000 Zagreb</item>
    </izvorni_sadrzaj>
    <derivirana_varijabla naziv="DomainObject.Predmet.ProtuStrankaListFormatedWithAdress_1">
      <item>Stečajna masa iza HITRA PRODUKCIJA KNJIGA d.o.o. u stečaju, Bukovčka cesta 51, 10000 Zagreb</item>
    </derivirana_varijabla>
  </DomainObject.Predmet.ProtuStrankaListFormatedWithAdress>
  <DomainObject.Predmet.ProtuStrankaListFormatedWithAdressOIB>
    <izvorni_sadrzaj>
      <item>Stečajna masa iza HITRA PRODUKCIJA KNJIGA d.o.o. u stečaju, OIB 16706460249, Bukovčka cesta 51, 10000 Zagreb</item>
    </izvorni_sadrzaj>
    <derivirana_varijabla naziv="DomainObject.Predmet.ProtuStrankaListFormatedWithAdressOIB_1">
      <item>Stečajna masa iza HITRA PRODUKCIJA KNJIGA d.o.o. u stečaju, OIB 16706460249, Bukovčka cesta 51, 10000 Zagreb</item>
    </derivirana_varijabla>
  </DomainObject.Predmet.ProtuStrankaListFormatedWithAdressOIB>
  <DomainObject.Predmet.ProtuStrankaListNazivFormated>
    <izvorni_sadrzaj>
      <item>Stečajna masa iza HITRA PRODUKCIJA KNJIGA d.o.o. u stečaju</item>
    </izvorni_sadrzaj>
    <derivirana_varijabla naziv="DomainObject.Predmet.ProtuStrankaListNazivFormated_1">
      <item>Stečajna masa iza HITRA PRODUKCIJA KNJIGA d.o.o. u stečaju</item>
    </derivirana_varijabla>
  </DomainObject.Predmet.ProtuStrankaListNazivFormated>
  <DomainObject.Predmet.ProtuStrankaListNazivFormatedOIB>
    <izvorni_sadrzaj>
      <item>Stečajna masa iza HITRA PRODUKCIJA KNJIGA d.o.o. u stečaju, OIB 16706460249</item>
    </izvorni_sadrzaj>
    <derivirana_varijabla naziv="DomainObject.Predmet.ProtuStrankaListNazivFormatedOIB_1">
      <item>Stečajna masa iza HITRA PRODUKCIJA KNJIGA d.o.o. u stečaju, OIB 16706460249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2019.</izvorni_sadrzaj>
    <derivirana_varijabla naziv="DomainObject.Datum_1">24. travnja 2019.</derivirana_varijabla>
  </DomainObject.Datum>
  <DomainObject.PoslovniBrojDokumenta>
    <izvorni_sadrzaj>St-1649/2018-141</izvorni_sadrzaj>
    <derivirana_varijabla naziv="DomainObject.PoslovniBrojDokumenta_1">St-1649/2018-141</derivirana_varijabla>
  </DomainObject.PoslovniBrojDokumenta>
  <DomainObject.Predmet.StrankaIDrugi>
    <izvorni_sadrzaj>Kristijan Bajza i dr.</izvorni_sadrzaj>
    <derivirana_varijabla naziv="DomainObject.Predmet.StrankaIDrugi_1">Kristijan Bajza i dr.</derivirana_varijabla>
  </DomainObject.Predmet.StrankaIDrugi>
  <DomainObject.Predmet.ProtustrankaIDrugi>
    <izvorni_sadrzaj>Stečajna masa iza HITRA PRODUKCIJA KNJIGA d.o.o. u stečaju</izvorni_sadrzaj>
    <derivirana_varijabla naziv="DomainObject.Predmet.ProtustrankaIDrugi_1">Stečajna masa iza HITRA PRODUKCIJA KNJIGA d.o.o. u stečaju</derivirana_varijabla>
  </DomainObject.Predmet.ProtustrankaIDrugi>
  <DomainObject.Predmet.StrankaIDrugiAdressOIB>
    <izvorni_sadrzaj>Kristijan Bajza, OIB 20516497860, BUKOVAČKA CESTA 141, 10000 Zagreb i dr.</izvorni_sadrzaj>
    <derivirana_varijabla naziv="DomainObject.Predmet.StrankaIDrugiAdressOIB_1">Kristijan Bajza, OIB 20516497860, BUKOVAČKA CESTA 141, 10000 Zagreb i dr.</derivirana_varijabla>
  </DomainObject.Predmet.StrankaIDrugiAdressOIB>
  <DomainObject.Predmet.ProtustrankaIDrugiAdressOIB>
    <izvorni_sadrzaj>Stečajna masa iza HITRA PRODUKCIJA KNJIGA d.o.o. u stečaju, OIB 16706460249, Bukovčka cesta 51, 10000 Zagreb</izvorni_sadrzaj>
    <derivirana_varijabla naziv="DomainObject.Predmet.ProtustrankaIDrugiAdressOIB_1">Stečajna masa iza HITRA PRODUKCIJA KNJIGA d.o.o. u stečaju, OIB 16706460249, Bukovčka cesta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 Budić</item>
      <item>Ivana Špišić</item>
      <item>Kristijan Bajza</item>
      <item>Stečajna masa iza HITRA PRODUKCIJA KNJIGA d.o.o. u stečaju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izvorni_sadrzaj>
    <derivirana_varijabla naziv="DomainObject.Predmet.SudioniciListNaziv_1">
      <item>Davor Budić</item>
      <item>Ivana Špišić</item>
      <item>Kristijan Bajza</item>
      <item>Stečajna masa iza HITRA PRODUKCIJA KNJIGA d.o.o. u stečaju</item>
      <item>RECOM, proizvodnja, trgovina i zastupanje, društvo s ograničenom odgovornošću</item>
      <item>PROFIL INTERNATIONAL, društvo s ograničenom odgovornošću za izdavačku djelatnost, trgovinu i usluge</item>
      <item>PAPYRUS CROATIA društvo s ograničenom odgovornošću za trgovinu "u likvidaciji"</item>
    </derivirana_varijabla>
  </DomainObject.Predmet.SudioniciListNaziv>
  <DomainObject.Predmet.SudioniciListAdressOIB>
    <izvorni_sadrzaj>
      <item>Davor Budić, OIB 55144024849, KANINSKA 10,10000 Zagreb</item>
      <item>Ivana Špišić, OIB 83873198007, SV. MATEJA 60,10000 Zagreb</item>
      <item>Kristijan Bajza, OIB 20516497860, BUKOVAČKA CESTA 141,10000 Zagreb</item>
      <item>Stečajna masa iza HITRA PRODUKCIJA KNJIGA d.o.o. u stečaju, OIB 16706460249, Bukovčka cesta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</izvorni_sadrzaj>
    <derivirana_varijabla naziv="DomainObject.Predmet.SudioniciListAdressOIB_1">
      <item>Davor Budić, OIB 55144024849, KANINSKA 10,10000 Zagreb</item>
      <item>Ivana Špišić, OIB 83873198007, SV. MATEJA 60,10000 Zagreb</item>
      <item>Kristijan Bajza, OIB 20516497860, BUKOVAČKA CESTA 141,10000 Zagreb</item>
      <item>Stečajna masa iza HITRA PRODUKCIJA KNJIGA d.o.o. u stečaju, OIB 16706460249, Bukovčka cesta 51,10000 Zagreb</item>
      <item>RECOM, proizvodnja, trgovina i zastupanje, društvo s ograničenom odgovornošću, OIB 18432368449, Kamenarka 31,Zagreb</item>
      <item>PROFIL INTERNATIONAL, društvo s ograničenom odgovornošću za izdavačku djelatnost, trgovinu i usluge, OIB 39186998538, Bužanova 20A,Zagreb</item>
      <item>PAPYRUS CROATIA društvo s ograničenom odgovornošću za trgovinu "u likvidaciji", OIB 00501040461, Novakova ulica 30,Zagreb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C51E0C-C46B-49DA-A1D9-F9D824BBC7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671</properties:Characters>
  <properties:Lines>32</properties:Lines>
  <properties:Paragraphs>11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820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2019-04-24T11:21:00Z</cp:lastPrinted>
  <dcterms:modified xmlns:xsi="http://www.w3.org/2001/XMLSchema-instance" xsi:type="dcterms:W3CDTF">2019-04-24T11:26:00Z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St-1649/2018-141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