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ea54" w14:paraId="4f3ea54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E611BA" w:rsidRPr="001F660A">
        <w:rPr>
          <w:b/>
        </w:rPr>
        <w:t>Broj: 1/St-</w:t>
      </w:r>
      <w:r w:rsidR="00E85D09">
        <w:rPr>
          <w:b/>
        </w:rPr>
        <w:t>54/2017-19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prethodnom postupku radi utvrđivanja pretpostavki za otvaranje stečajnog postupka nad dužnikom </w:t>
      </w:r>
      <w:r w:rsidR="00E85D09">
        <w:t>INNUENDO j.d.o.o. za usluge, Slavonski Brod, Josipa Kozarca 14, OIB 07542185928</w:t>
      </w:r>
      <w:r w:rsidR="00F54269">
        <w:t xml:space="preserve"> odlučujući o nagradi privremenog</w:t>
      </w:r>
      <w:r w:rsidR="005753D5">
        <w:t xml:space="preserve"> stečajn</w:t>
      </w:r>
      <w:r w:rsidR="00F54269">
        <w:t>og</w:t>
      </w:r>
      <w:r w:rsidR="006F7E0B">
        <w:t xml:space="preserve"> </w:t>
      </w:r>
      <w:r w:rsidR="00F54269">
        <w:t>upravitelja</w:t>
      </w:r>
      <w:r w:rsidR="005753D5">
        <w:t xml:space="preserve">, dana </w:t>
      </w:r>
      <w:r w:rsidR="00E85D09">
        <w:t>20</w:t>
      </w:r>
      <w:r w:rsidR="008859BC">
        <w:t>.veljače</w:t>
      </w:r>
      <w:r w:rsidR="00351DCF">
        <w:t xml:space="preserve">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54269">
        <w:t xml:space="preserve"> Privremenom</w:t>
      </w:r>
      <w:r>
        <w:t xml:space="preserve"> s</w:t>
      </w:r>
      <w:r w:rsidR="00F54269">
        <w:t xml:space="preserve">tečajnom upravitelju </w:t>
      </w:r>
      <w:r w:rsidR="00E85D09">
        <w:rPr>
          <w:b/>
        </w:rPr>
        <w:t>MIR</w:t>
      </w:r>
      <w:r w:rsidR="00D93E6B">
        <w:rPr>
          <w:b/>
        </w:rPr>
        <w:t xml:space="preserve">SADU DEMIROVIĆU, </w:t>
      </w:r>
      <w:proofErr w:type="spellStart"/>
      <w:r w:rsidR="00D93E6B">
        <w:rPr>
          <w:b/>
        </w:rPr>
        <w:t>dipl.ekonomist</w:t>
      </w:r>
      <w:proofErr w:type="spellEnd"/>
      <w:r w:rsidR="00D93E6B">
        <w:rPr>
          <w:b/>
        </w:rPr>
        <w:t xml:space="preserve"> iz </w:t>
      </w:r>
      <w:proofErr w:type="spellStart"/>
      <w:r w:rsidR="00D93E6B">
        <w:rPr>
          <w:b/>
        </w:rPr>
        <w:t>Gunje</w:t>
      </w:r>
      <w:proofErr w:type="spellEnd"/>
      <w:r w:rsidR="00D93E6B">
        <w:rPr>
          <w:b/>
        </w:rPr>
        <w:t>, Kolodvorska 4, OIB 18540805456</w:t>
      </w:r>
      <w:r w:rsidR="00E611BA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54269">
        <w:t xml:space="preserve">ti odmjerenu nagradu privremenom </w:t>
      </w:r>
      <w:proofErr w:type="spellStart"/>
      <w:r w:rsidR="00857D06">
        <w:t>steč.uprav</w:t>
      </w:r>
      <w:r w:rsidR="00F54269">
        <w:t>itelju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F54269">
        <w:t xml:space="preserve">oslovni račun </w:t>
      </w:r>
      <w:proofErr w:type="spellStart"/>
      <w:r w:rsidR="00F54269">
        <w:t>steč.upravitelja</w:t>
      </w:r>
      <w:proofErr w:type="spellEnd"/>
      <w:r>
        <w:t xml:space="preserve"> IBAN </w:t>
      </w:r>
      <w:r w:rsidR="00D93E6B">
        <w:t>HR4523400093100970206.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931F7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E85D09">
        <w:t>54/2017-11</w:t>
      </w:r>
      <w:r w:rsidR="008859BC">
        <w:t xml:space="preserve"> </w:t>
      </w:r>
      <w:r w:rsidR="00D93E6B">
        <w:t xml:space="preserve">od </w:t>
      </w:r>
      <w:r w:rsidR="00E85D09">
        <w:t>16</w:t>
      </w:r>
      <w:r w:rsidR="00D93E6B">
        <w:t xml:space="preserve">.06.2017.g. pokrenuo prethodni postupak radi utvrđivanja pretpostavki za otvaranje stečajnog postupka, te istim rješenjem imenovao privremenog stečajnog upravitelja u osobi </w:t>
      </w:r>
      <w:proofErr w:type="spellStart"/>
      <w:r w:rsidR="00D93E6B">
        <w:t>Mirsada</w:t>
      </w:r>
      <w:proofErr w:type="spellEnd"/>
      <w:r w:rsidR="00D93E6B">
        <w:t xml:space="preserve"> </w:t>
      </w:r>
      <w:proofErr w:type="spellStart"/>
      <w:r w:rsidR="00D93E6B">
        <w:t>Demirovića</w:t>
      </w:r>
      <w:proofErr w:type="spellEnd"/>
      <w:r w:rsidR="00D93E6B">
        <w:t xml:space="preserve">, </w:t>
      </w:r>
      <w:proofErr w:type="spellStart"/>
      <w:r w:rsidR="00D93E6B">
        <w:t>dipl.ek</w:t>
      </w:r>
      <w:proofErr w:type="spellEnd"/>
      <w:r w:rsidR="00D93E6B">
        <w:t xml:space="preserve">. iz </w:t>
      </w:r>
      <w:proofErr w:type="spellStart"/>
      <w:r w:rsidR="00D93E6B">
        <w:t>Gunje</w:t>
      </w:r>
      <w:proofErr w:type="spellEnd"/>
      <w:r w:rsidR="00D93E6B">
        <w:t>.</w:t>
      </w:r>
      <w:r w:rsidR="00A619F7">
        <w:tab/>
        <w:t>Privremen</w:t>
      </w:r>
      <w:r w:rsidR="00F54269">
        <w:t>i stečajni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obavio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F54269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E85D09">
        <w:t>15.veljače</w:t>
      </w:r>
      <w:r w:rsidR="009839AD">
        <w:t xml:space="preserve"> 201</w:t>
      </w:r>
      <w:r w:rsidR="00E85D09">
        <w:t>8</w:t>
      </w:r>
      <w:r w:rsidR="009839AD">
        <w:t>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F54269">
        <w:t>Obzirom da je privremeni</w:t>
      </w:r>
      <w:r w:rsidR="00A619F7">
        <w:t xml:space="preserve"> stečajn</w:t>
      </w:r>
      <w:r w:rsidR="00F54269">
        <w:t>i</w:t>
      </w:r>
      <w:r w:rsidR="00D41971">
        <w:t xml:space="preserve"> upravitelj</w:t>
      </w:r>
      <w:r w:rsidR="00F54269">
        <w:t xml:space="preserve"> time obavio</w:t>
      </w:r>
      <w:r w:rsidR="00D41971">
        <w:t xml:space="preserve"> zadatke koje </w:t>
      </w:r>
      <w:r w:rsidR="00F54269">
        <w:t>mu</w:t>
      </w:r>
      <w:r w:rsidR="00D41971">
        <w:t xml:space="preserve"> je naložio </w:t>
      </w:r>
      <w:r w:rsidR="00F54269">
        <w:t>stečajni sudac, valjalo je istom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E85D09" w:rsidP="00B438A7" w:rsidR="008859BC">
      <w:pPr>
        <w:ind w:firstLine="708"/>
        <w:jc w:val="right"/>
        <w:rPr>
          <w:b/>
        </w:rPr>
      </w:pPr>
      <w:r w:rsidRPr="001F660A">
        <w:rPr>
          <w:b/>
        </w:rPr>
        <w:t>Broj: 1/St-</w:t>
      </w:r>
      <w:r>
        <w:rPr>
          <w:b/>
        </w:rPr>
        <w:t>54/2017-19</w:t>
      </w:r>
    </w:p>
    <w:p w:rsidRDefault="008859BC" w:rsidP="00B438A7" w:rsidR="008859BC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E85D09">
        <w:t>20</w:t>
      </w:r>
      <w:r w:rsidR="008859BC">
        <w:t>.veljače</w:t>
      </w:r>
      <w:r w:rsidR="00072559">
        <w:t xml:space="preserve"> 2018</w:t>
      </w:r>
      <w:r w:rsidR="00043E83">
        <w:t xml:space="preserve"> </w:t>
      </w:r>
      <w:r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7E5958">
        <w:t>, v.r.</w:t>
      </w:r>
    </w:p>
    <w:p w:rsidRDefault="00072559" w:rsidP="00371005" w:rsidR="00371005">
      <w:pPr>
        <w:ind w:firstLine="708" w:left="3540"/>
      </w:pPr>
      <w:r>
        <w:t xml:space="preserve">     </w:t>
      </w:r>
      <w:r w:rsidR="00111CC9">
        <w:t xml:space="preserve">   </w:t>
      </w:r>
      <w:r>
        <w:t xml:space="preserve">  </w:t>
      </w:r>
    </w:p>
    <w:p w:rsidRDefault="007E5958" w:rsidP="007E5958" w:rsidR="007E5958">
      <w:pPr>
        <w:ind w:firstLine="708" w:left="4956"/>
      </w:pP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F54269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1CC9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1005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56BF3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859BC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85D09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437</properties:Words>
  <properties:Characters>2499</properties:Characters>
  <properties:Lines>77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2018-02-20T12:14:00Z</cp:lastPrinted>
  <dcterms:modified xmlns:xsi="http://www.w3.org/2001/XMLSchema-instance" xsi:type="dcterms:W3CDTF">2018-02-20T12:16:00Z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RJEŠENJE-Nagrada priv.st.uprav..docx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