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d41b" w14:paraId="1ddd41b" w:rsidRDefault="00AE649C" w:rsidP="00FA5B5E" w:rsidR="00AE649C" w:rsidRPr="00B76F3C">
      <w:pPr>
        <w:pStyle w:val="Naslov3"/>
        <w15:collapsed w:val="false"/>
      </w:pPr>
    </w:p>
    <w:p w:rsidRDefault="00867879" w:rsidP="00867879" w:rsidR="00867879" w:rsidRPr="0086787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67879" w:rsidP="00867879" w:rsidR="0086787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67879" w:rsidP="00867879" w:rsidR="00867879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867879" w:rsidP="00867879" w:rsidR="00867879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867879" w:rsidP="00867879" w:rsidR="00867879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867879" w:rsidP="00867879" w:rsidR="00867879">
      <w:pPr>
        <w:spacing w:after="0"/>
        <w:rPr>
          <w:rFonts w:cs="Times New Roman" w:eastAsia="Times New Roman"/>
          <w:lang w:eastAsia="hr-HR"/>
        </w:rPr>
      </w:pPr>
    </w:p>
    <w:p w:rsidRDefault="00867879" w:rsidP="00867879" w:rsidR="00867879">
      <w:pPr>
        <w:spacing w:after="0"/>
        <w:rPr>
          <w:rFonts w:cs="Times New Roman" w:eastAsia="Times New Roman"/>
          <w:lang w:eastAsia="hr-HR"/>
        </w:rPr>
      </w:pPr>
    </w:p>
    <w:p w:rsidRDefault="00867879" w:rsidP="00867879" w:rsidR="00867879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867879" w:rsidP="00867879" w:rsidR="008678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7879" w:rsidP="00867879" w:rsidR="0086787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867879" w:rsidP="00867879" w:rsidR="008678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7879" w:rsidP="00867879" w:rsidR="00867879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odlučujući o zahtjevu Financijske agencije, Regionalnog centra Split, Podružnice Zadar za provedbu skraćenoga stečajnog postupka nad dužnikom FOLLOW MY TRACKS  d.o.o., Zadar (Grad Zadar), Vladana Desnice 18, OIB: 60878541066, 20. rujna 2016.</w:t>
      </w:r>
    </w:p>
    <w:p w:rsidRDefault="00867879" w:rsidP="00867879" w:rsidR="008678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879" w:rsidP="00867879" w:rsidR="0086787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867879" w:rsidP="00867879" w:rsidR="008678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879" w:rsidP="00867879" w:rsidR="008678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867879" w:rsidP="00867879" w:rsidR="008678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67879" w:rsidP="00867879" w:rsidR="008678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67879" w:rsidP="00867879" w:rsidR="0086787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20. rujna 2016.</w:t>
      </w:r>
    </w:p>
    <w:p w:rsidRDefault="00867879" w:rsidP="00867879" w:rsidR="00867879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867879" w:rsidP="00867879" w:rsidR="00867879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867879" w:rsidP="00867879" w:rsidR="00867879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867879" w:rsidP="00867879" w:rsidR="00867879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867879" w:rsidP="00867879" w:rsidR="0086787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67879" w:rsidP="00867879" w:rsidR="0086787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867879" w:rsidP="00867879" w:rsidR="008678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879" w:rsidP="00867879" w:rsidR="008678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867879" w:rsidP="00867879" w:rsidR="0086787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867879" w:rsidP="00867879" w:rsidR="008678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879" w:rsidP="00867879" w:rsidR="008678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879" w:rsidP="00867879" w:rsidR="008678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867879" w:rsidP="00867879" w:rsidR="0086787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867879" w:rsidP="00867879" w:rsidR="00DA0242" w:rsidRPr="0086787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  <w:bookmarkStart w:name="_GoBack" w:id="0"/>
      <w:bookmarkEnd w:id="0"/>
    </w:p>
    <w:sectPr w:rsidSect="0032366B" w:rsidR="00DA0242" w:rsidRPr="0086787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879" w:rsidP="00867879" w:rsidR="00867879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St-906-2016-7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879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71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St-906/2016-5</izvorni_sadrzaj>
    <derivirana_varijabla naziv="DomainObject.Oznaka_1">St-906/2016-5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FOLLOW MY TRACKS d.o.o. za usluge, turistička agencija</izvorni_sadrzaj>
    <derivirana_varijabla naziv="DomainObject.Predmet.ProtustrankaFormated_1">  FOLLOW MY TRACKS d.o.o. za usluge, turistička agencija</derivirana_varijabla>
  </DomainObject.Predmet.ProtustrankaFormated>
  <DomainObject.Predmet.ProtustrankaFormatedOIB>
    <izvorni_sadrzaj>  FOLLOW MY TRACKS d.o.o. za usluge, turistička agencija, OIB 60878541066</izvorni_sadrzaj>
    <derivirana_varijabla naziv="DomainObject.Predmet.ProtustrankaFormatedOIB_1">  FOLLOW MY TRACKS d.o.o. za usluge, turistička agencija, OIB 60878541066</derivirana_varijabla>
  </DomainObject.Predmet.ProtustrankaFormatedOIB>
  <DomainObject.Predmet.ProtustrankaFormatedWithAdress>
    <izvorni_sadrzaj> FOLLOW MY TRACKS d.o.o. za usluge, turistička agencija, Vladana Desnice 18, 23000 Zadar</izvorni_sadrzaj>
    <derivirana_varijabla naziv="DomainObject.Predmet.ProtustrankaFormatedWithAdress_1"> FOLLOW MY TRACKS d.o.o. za usluge, turistička agencija, Vladana Desnice 18, 23000 Zadar</derivirana_varijabla>
  </DomainObject.Predmet.ProtustrankaFormatedWithAdress>
  <DomainObject.Predmet.ProtustrankaFormatedWithAdressOIB>
    <izvorni_sadrzaj> FOLLOW MY TRACKS d.o.o. za usluge, turistička agencija, OIB 60878541066, Vladana Desnice 18, 23000 Zadar</izvorni_sadrzaj>
    <derivirana_varijabla naziv="DomainObject.Predmet.ProtustrankaFormatedWithAdressOIB_1"> FOLLOW MY TRACKS d.o.o. za usluge, turistička agencija, OIB 60878541066, Vladana Desnice 18, 23000 Zadar</derivirana_varijabla>
  </DomainObject.Predmet.ProtustrankaFormatedWithAdressOIB>
  <DomainObject.Predmet.ProtustrankaWithAdress>
    <izvorni_sadrzaj>FOLLOW MY TRACKS d.o.o. za usluge, turistička agencija Vladana Desnice 18, 23000 Zadar</izvorni_sadrzaj>
    <derivirana_varijabla naziv="DomainObject.Predmet.ProtustrankaWithAdress_1">FOLLOW MY TRACKS d.o.o. za usluge, turistička agencija Vladana Desnice 18, 23000 Zadar</derivirana_varijabla>
  </DomainObject.Predmet.ProtustrankaWithAdress>
  <DomainObject.Predmet.ProtustrankaWithAdressOIB>
    <izvorni_sadrzaj>FOLLOW MY TRACKS d.o.o. za usluge, turistička agencija, OIB 60878541066, Vladana Desnice 18, 23000 Zadar</izvorni_sadrzaj>
    <derivirana_varijabla naziv="DomainObject.Predmet.ProtustrankaWithAdressOIB_1">FOLLOW MY TRACKS d.o.o. za usluge, turistička agencija, OIB 60878541066, Vladana Desnice 18, 23000 Zadar</derivirana_varijabla>
  </DomainObject.Predmet.ProtustrankaWithAdressOIB>
  <DomainObject.Predmet.ProtustrankaNazivFormated>
    <izvorni_sadrzaj>FOLLOW MY TRACKS d.o.o. za usluge, turistička agencija</izvorni_sadrzaj>
    <derivirana_varijabla naziv="DomainObject.Predmet.ProtustrankaNazivFormated_1">FOLLOW MY TRACKS d.o.o. za usluge, turistička agencija</derivirana_varijabla>
  </DomainObject.Predmet.ProtustrankaNazivFormated>
  <DomainObject.Predmet.ProtustrankaNazivFormatedOIB>
    <izvorni_sadrzaj>FOLLOW MY TRACKS d.o.o. za usluge, turistička agencija, OIB 60878541066</izvorni_sadrzaj>
    <derivirana_varijabla naziv="DomainObject.Predmet.ProtustrankaNazivFormatedOIB_1">FOLLOW MY TRACKS d.o.o. za usluge, turistička agencija, OIB 60878541066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7291.76</izvorni_sadrzaj>
    <derivirana_varijabla naziv="DomainObject.Predmet.TrenutnaVrijednost_1">7291.76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FOLLOW MY TRACKS d.o.o. za usluge, turistička agencija</item>
    </izvorni_sadrzaj>
    <derivirana_varijabla naziv="DomainObject.Predmet.ProtuStrankaListFormated_1">
      <item>FOLLOW MY TRACKS d.o.o. za usluge, turistička agencija</item>
    </derivirana_varijabla>
  </DomainObject.Predmet.ProtuStrankaListFormated>
  <DomainObject.Predmet.ProtuStrankaListFormatedOIB>
    <izvorni_sadrzaj>
      <item>FOLLOW MY TRACKS d.o.o. za usluge, turistička agencija, OIB 60878541066</item>
    </izvorni_sadrzaj>
    <derivirana_varijabla naziv="DomainObject.Predmet.ProtuStrankaListFormatedOIB_1">
      <item>FOLLOW MY TRACKS d.o.o. za usluge, turistička agencija, OIB 60878541066</item>
    </derivirana_varijabla>
  </DomainObject.Predmet.ProtuStrankaListFormatedOIB>
  <DomainObject.Predmet.ProtuStrankaListFormatedWithAdress>
    <izvorni_sadrzaj>
      <item>FOLLOW MY TRACKS d.o.o. za usluge, turistička agencija, Vladana Desnice 18, 23000 Zadar</item>
    </izvorni_sadrzaj>
    <derivirana_varijabla naziv="DomainObject.Predmet.ProtuStrankaListFormatedWithAdress_1">
      <item>FOLLOW MY TRACKS d.o.o. za usluge, turistička agencija, Vladana Desnice 18, 23000 Zadar</item>
    </derivirana_varijabla>
  </DomainObject.Predmet.ProtuStrankaListFormatedWithAdress>
  <DomainObject.Predmet.ProtuStrankaListFormatedWithAdressOIB>
    <izvorni_sadrzaj>
      <item>FOLLOW MY TRACKS d.o.o. za usluge, turistička agencija, OIB 60878541066, Vladana Desnice 18, 23000 Zadar</item>
    </izvorni_sadrzaj>
    <derivirana_varijabla naziv="DomainObject.Predmet.ProtuStrankaListFormatedWithAdressOIB_1">
      <item>FOLLOW MY TRACKS d.o.o. za usluge, turistička agencija, OIB 60878541066, Vladana Desnice 18, 23000 Zadar</item>
    </derivirana_varijabla>
  </DomainObject.Predmet.ProtuStrankaListFormatedWithAdressOIB>
  <DomainObject.Predmet.ProtuStrankaListNazivFormated>
    <izvorni_sadrzaj>
      <item>FOLLOW MY TRACKS d.o.o. za usluge, turistička agencija</item>
    </izvorni_sadrzaj>
    <derivirana_varijabla naziv="DomainObject.Predmet.ProtuStrankaListNazivFormated_1">
      <item>FOLLOW MY TRACKS d.o.o. za usluge, turistička agencija</item>
    </derivirana_varijabla>
  </DomainObject.Predmet.ProtuStrankaListNazivFormated>
  <DomainObject.Predmet.ProtuStrankaListNazivFormatedOIB>
    <izvorni_sadrzaj>
      <item>FOLLOW MY TRACKS d.o.o. za usluge, turistička agencija, OIB 60878541066</item>
    </izvorni_sadrzaj>
    <derivirana_varijabla naziv="DomainObject.Predmet.ProtuStrankaListNazivFormatedOIB_1">
      <item>FOLLOW MY TRACKS d.o.o. za usluge, turistička agencija, OIB 60878541066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St-906/2016-5</izvorni_sadrzaj>
    <derivirana_varijabla naziv="DomainObject.PoslovniBrojDokumenta_1">St-906/2016-5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FOLLOW MY TRACKS d.o.o. za usluge, turistička agencija</izvorni_sadrzaj>
    <derivirana_varijabla naziv="DomainObject.Predmet.ProtustrankaIDrugi_1">FOLLOW MY TRACKS d.o.o. za usluge,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FOLLOW MY TRACKS d.o.o. za usluge, turistička agencija, OIB 60878541066, Vladana Desnice 18, 23000 Zadar</izvorni_sadrzaj>
    <derivirana_varijabla naziv="DomainObject.Predmet.ProtustrankaIDrugiAdressOIB_1">FOLLOW MY TRACKS d.o.o. za usluge, turistička agencija, OIB 60878541066, Vladana Desnice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FOLLOW MY TRACKS d.o.o. za usluge, turistička agencija</item>
    </izvorni_sadrzaj>
    <derivirana_varijabla naziv="DomainObject.Predmet.SudioniciListNaziv_1">
      <item>FINA</item>
      <item>FOLLOW MY TRACKS d.o.o. za usluge, turistička agencija</item>
    </derivirana_varijabla>
  </DomainObject.Predmet.SudioniciListNaziv>
  <DomainObject.Predmet.SudioniciListAdressOIB>
    <izvorni_sadrzaj>
      <item>FINA, OIB 85821130368</item>
      <item>FOLLOW MY TRACKS d.o.o. za usluge, turistička agencija, OIB 60878541066, Vladana Desnice 18,23000 Zadar</item>
    </izvorni_sadrzaj>
    <derivirana_varijabla naziv="DomainObject.Predmet.SudioniciListAdressOIB_1">
      <item>FINA, OIB 85821130368</item>
      <item>FOLLOW MY TRACKS d.o.o. za usluge, turistička agencija, OIB 60878541066, Vladana Desnice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0A252C-A801-42E7-BBBE-CC70FE0C82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787</properties:Characters>
  <properties:Lines>41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2016-09-22T08:44:00Z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St-906/2016-5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