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b3d9" w14:paraId="37cb3d9" w:rsidRDefault="00722C50" w:rsidP="00722C50" w:rsidR="00722C5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2C50" w:rsidP="00722C50" w:rsidR="00722C5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22C50" w:rsidP="00722C50" w:rsidR="00722C5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22C50" w:rsidP="00722C50" w:rsidR="00722C5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22C50" w:rsidP="00722C50" w:rsidR="00722C5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22C50" w:rsidP="00722C50" w:rsidR="00722C5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22C50" w:rsidP="00722C50" w:rsidR="00722C50" w:rsidRPr="005D578C">
      <w:pPr>
        <w:jc w:val="center"/>
        <w:rPr>
          <w:rFonts w:cs="Times New Roman" w:eastAsia="Times New Roman"/>
          <w:szCs w:val="24"/>
        </w:rPr>
      </w:pPr>
    </w:p>
    <w:p w:rsidRDefault="00722C50" w:rsidP="00722C50" w:rsidR="00722C5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22C50" w:rsidP="00722C50" w:rsidR="00722C50" w:rsidRPr="005D578C">
      <w:pPr>
        <w:rPr>
          <w:rFonts w:cs="Times New Roman" w:eastAsia="Times New Roman"/>
          <w:szCs w:val="24"/>
        </w:rPr>
      </w:pPr>
    </w:p>
    <w:p w:rsidRDefault="00722C50" w:rsidP="00722C50" w:rsidR="00722C5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ASSERIA NATURSTEIN d. o. o. Pula, Anticova 9, OIB </w:t>
      </w:r>
      <w:r w:rsidRPr="00722C50">
        <w:rPr>
          <w:rFonts w:cs="Times New Roman" w:eastAsia="Times New Roman"/>
          <w:szCs w:val="24"/>
        </w:rPr>
        <w:t>44476682139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22C50">
        <w:rPr>
          <w:rFonts w:cs="Times New Roman" w:eastAsia="Times New Roman"/>
          <w:szCs w:val="24"/>
        </w:rPr>
        <w:t>040315372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</w:t>
      </w:r>
      <w:r w:rsidR="007E1981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2016.</w:t>
      </w:r>
    </w:p>
    <w:p w:rsidRDefault="00722C50" w:rsidP="00722C50" w:rsidR="00722C50" w:rsidRPr="005D578C">
      <w:pPr>
        <w:rPr>
          <w:rFonts w:cs="Times New Roman" w:eastAsia="Times New Roman"/>
          <w:szCs w:val="24"/>
        </w:rPr>
      </w:pPr>
    </w:p>
    <w:p w:rsidRDefault="00722C50" w:rsidP="00722C50" w:rsidR="00722C5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22C50" w:rsidP="00722C50" w:rsidR="00722C50" w:rsidRPr="005D578C">
      <w:pPr>
        <w:rPr>
          <w:rFonts w:cs="Times New Roman" w:eastAsia="Times New Roman"/>
          <w:szCs w:val="24"/>
        </w:rPr>
      </w:pPr>
    </w:p>
    <w:p w:rsidRDefault="00722C50" w:rsidP="00722C50" w:rsidR="00722C5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ASSERIA NATURSTEIN d. o. o. Pula, Anticova 9, OIB </w:t>
      </w:r>
      <w:r w:rsidRPr="00722C50">
        <w:rPr>
          <w:rFonts w:cs="Times New Roman" w:eastAsia="Times New Roman"/>
          <w:szCs w:val="24"/>
        </w:rPr>
        <w:t>44476682139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22C50">
        <w:rPr>
          <w:rFonts w:cs="Times New Roman" w:eastAsia="Times New Roman"/>
          <w:szCs w:val="24"/>
        </w:rPr>
        <w:t>040315372</w:t>
      </w:r>
      <w:r>
        <w:rPr>
          <w:rFonts w:cs="Times New Roman" w:eastAsia="Times New Roman"/>
          <w:szCs w:val="24"/>
        </w:rPr>
        <w:t>.</w:t>
      </w:r>
    </w:p>
    <w:p w:rsidRDefault="00722C50" w:rsidP="00722C50" w:rsidR="00722C50" w:rsidRPr="005D578C">
      <w:pPr>
        <w:rPr>
          <w:rFonts w:cs="Times New Roman" w:eastAsia="Times New Roman"/>
          <w:szCs w:val="24"/>
        </w:rPr>
      </w:pPr>
    </w:p>
    <w:p w:rsidRDefault="00722C50" w:rsidP="00722C50" w:rsidR="00722C5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722C50" w:rsidP="00722C50" w:rsidR="00722C50">
      <w:pPr>
        <w:rPr>
          <w:rFonts w:cs="Times New Roman" w:eastAsia="Times New Roman"/>
          <w:szCs w:val="20"/>
        </w:rPr>
      </w:pPr>
    </w:p>
    <w:p w:rsidRDefault="00722C50" w:rsidP="00722C50" w:rsidR="00722C5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ASSERIA NATURSTEIN d. o. o. Pula, Anticova 9, OIB </w:t>
      </w:r>
      <w:r w:rsidRPr="00722C50">
        <w:rPr>
          <w:rFonts w:cs="Times New Roman" w:eastAsia="Times New Roman"/>
          <w:szCs w:val="24"/>
        </w:rPr>
        <w:t>44476682139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22C50">
        <w:rPr>
          <w:rFonts w:cs="Times New Roman" w:eastAsia="Times New Roman"/>
          <w:szCs w:val="24"/>
        </w:rPr>
        <w:t>040315372</w:t>
      </w:r>
      <w:r>
        <w:rPr>
          <w:rFonts w:cs="Times New Roman" w:eastAsia="Times New Roman"/>
          <w:szCs w:val="24"/>
        </w:rPr>
        <w:t>.</w:t>
      </w:r>
    </w:p>
    <w:p w:rsidRDefault="00722C50" w:rsidP="00722C50" w:rsidR="00722C50">
      <w:pPr>
        <w:ind w:firstLine="709"/>
        <w:rPr>
          <w:rFonts w:cs="Times New Roman" w:eastAsia="Times New Roman"/>
          <w:szCs w:val="24"/>
        </w:rPr>
      </w:pPr>
    </w:p>
    <w:p w:rsidRDefault="00722C50" w:rsidP="00722C50" w:rsidR="00722C5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ASSERIA NATURSTEIN d. o. o. Pula, Anticova 9, OIB </w:t>
      </w:r>
      <w:r w:rsidRPr="00722C50">
        <w:rPr>
          <w:rFonts w:cs="Times New Roman" w:eastAsia="Times New Roman"/>
          <w:szCs w:val="24"/>
        </w:rPr>
        <w:t>44476682139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22C50">
        <w:rPr>
          <w:rFonts w:cs="Times New Roman" w:eastAsia="Times New Roman"/>
          <w:szCs w:val="24"/>
        </w:rPr>
        <w:t>040315372</w:t>
      </w:r>
      <w:r>
        <w:rPr>
          <w:rFonts w:cs="Times New Roman" w:eastAsia="Times New Roman"/>
          <w:szCs w:val="24"/>
        </w:rPr>
        <w:t>.</w:t>
      </w:r>
    </w:p>
    <w:p w:rsidRDefault="00722C50" w:rsidP="00722C50" w:rsidR="00722C50">
      <w:pPr>
        <w:rPr>
          <w:rFonts w:cs="Times New Roman" w:eastAsia="Times New Roman"/>
          <w:szCs w:val="24"/>
        </w:rPr>
      </w:pPr>
    </w:p>
    <w:p w:rsidRDefault="00722C50" w:rsidP="00722C50" w:rsidR="00722C50" w:rsidRPr="005D578C">
      <w:pPr>
        <w:rPr>
          <w:rFonts w:cs="Times New Roman" w:eastAsia="Times New Roman"/>
          <w:szCs w:val="24"/>
        </w:rPr>
      </w:pPr>
    </w:p>
    <w:p w:rsidRDefault="00722C50" w:rsidP="00722C50" w:rsidR="00722C5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22C50" w:rsidP="00722C50" w:rsidR="00722C50">
      <w:pPr>
        <w:ind w:firstLine="708"/>
        <w:rPr>
          <w:rFonts w:cs="Times New Roman" w:eastAsia="Times New Roman"/>
          <w:szCs w:val="24"/>
        </w:rPr>
      </w:pPr>
    </w:p>
    <w:p w:rsidRDefault="00722C50" w:rsidP="00722C50" w:rsidR="00722C5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ASSERIA NATURSTEIN d. o. o. Pula. </w:t>
      </w:r>
      <w:r>
        <w:rPr>
          <w:rFonts w:eastAsiaTheme="minorHAnsi"/>
          <w:lang w:eastAsia="en-US"/>
        </w:rPr>
        <w:t>Kako su za to bile ispunjene pretpostavke predviđene čl. 428. Stečajnog zakona, sud je 5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St-182/2016-3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22C50" w:rsidP="00722C50" w:rsidR="00722C5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22C50" w:rsidP="00722C50" w:rsidR="00722C50" w:rsidRPr="005D578C">
      <w:pPr>
        <w:rPr>
          <w:rFonts w:cs="Times New Roman" w:eastAsia="Times New Roman"/>
          <w:szCs w:val="24"/>
        </w:rPr>
      </w:pPr>
    </w:p>
    <w:p w:rsidRDefault="00722C50" w:rsidP="00722C50" w:rsidR="00722C5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7E1981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22C50" w:rsidP="00722C50" w:rsidR="00722C50">
      <w:pPr>
        <w:rPr>
          <w:rFonts w:cs="Times New Roman" w:eastAsia="Times New Roman"/>
          <w:szCs w:val="24"/>
        </w:rPr>
      </w:pPr>
    </w:p>
    <w:p w:rsidRDefault="00722C50" w:rsidP="00722C50" w:rsidR="00722C5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722C50" w:rsidP="00722C50" w:rsidR="00722C5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722C50" w:rsidP="00722C50" w:rsidR="00722C50">
      <w:pPr>
        <w:jc w:val="left"/>
        <w:rPr>
          <w:rFonts w:cs="Times New Roman" w:eastAsia="Times New Roman"/>
          <w:szCs w:val="24"/>
        </w:rPr>
      </w:pPr>
    </w:p>
    <w:p w:rsidRDefault="00722C50" w:rsidP="00722C50" w:rsidR="00722C50" w:rsidRPr="005D578C">
      <w:pPr>
        <w:jc w:val="left"/>
        <w:rPr>
          <w:rFonts w:cs="Times New Roman" w:eastAsia="Times New Roman"/>
          <w:szCs w:val="24"/>
        </w:rPr>
      </w:pPr>
    </w:p>
    <w:p w:rsidRDefault="007E1981" w:rsidP="00722C50" w:rsidR="007E1981">
      <w:pPr>
        <w:jc w:val="left"/>
        <w:rPr>
          <w:rFonts w:cs="Times New Roman" w:eastAsia="Times New Roman"/>
          <w:szCs w:val="24"/>
        </w:rPr>
      </w:pPr>
    </w:p>
    <w:p w:rsidRDefault="007E1981" w:rsidP="00722C50" w:rsidR="007E1981">
      <w:pPr>
        <w:jc w:val="left"/>
        <w:rPr>
          <w:rFonts w:cs="Times New Roman" w:eastAsia="Times New Roman"/>
          <w:szCs w:val="24"/>
        </w:rPr>
      </w:pPr>
    </w:p>
    <w:p w:rsidRDefault="00722C50" w:rsidP="00722C50" w:rsidR="00722C5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22C50" w:rsidP="00722C50" w:rsidR="00722C5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22C50" w:rsidP="00722C50" w:rsidR="00722C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22C50" w:rsidP="00722C50" w:rsidR="00722C50">
      <w:pPr>
        <w:rPr>
          <w:rFonts w:cs="Times New Roman" w:eastAsia="Times New Roman"/>
          <w:szCs w:val="24"/>
        </w:rPr>
      </w:pPr>
    </w:p>
    <w:p w:rsidRDefault="00722C50" w:rsidP="00722C50" w:rsidR="00722C50" w:rsidRPr="005D578C">
      <w:pPr>
        <w:rPr>
          <w:rFonts w:cs="Times New Roman" w:eastAsia="Times New Roman"/>
          <w:szCs w:val="24"/>
        </w:rPr>
      </w:pPr>
    </w:p>
    <w:p w:rsidRDefault="00722C50" w:rsidP="00722C50" w:rsidR="00722C5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22C50" w:rsidP="00722C50" w:rsidR="00722C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22C50" w:rsidP="00722C50" w:rsidR="00722C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ASSERIA NATURSTEIN d. o. o. Pula, Anticova 9,</w:t>
      </w:r>
    </w:p>
    <w:p w:rsidRDefault="00722C50" w:rsidP="00722C50" w:rsidR="00722C5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722C50" w:rsidP="00722C50" w:rsidR="00722C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22C50" w:rsidP="00722C50" w:rsidR="00722C5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Gjurašić, Zagreb, Petrinjska 28, </w:t>
      </w:r>
    </w:p>
    <w:p w:rsidRDefault="00722C50" w:rsidP="00722C50" w:rsidR="00722C5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722C50" w:rsidP="00722C50" w:rsidR="00722C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722C50" w:rsidP="00722C50" w:rsidR="00722C5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722C50" w:rsidP="00722C50" w:rsidR="00722C50"/>
    <w:p w:rsidRDefault="00722C50" w:rsidP="00722C50" w:rsidR="00722C50"/>
    <w:p w:rsidRDefault="005D5B90" w:rsidR="00387208"/>
    <w:sectPr w:rsidSect="005A4666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C50" w:rsidP="00722C50" w:rsidR="00722C50">
      <w:r>
        <w:separator/>
      </w:r>
    </w:p>
  </w:endnote>
  <w:endnote w:id="0" w:type="continuationSeparator">
    <w:p w:rsidRDefault="00722C50" w:rsidP="00722C50" w:rsidR="00722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C50" w:rsidP="00722C50" w:rsidR="00722C50">
      <w:r>
        <w:separator/>
      </w:r>
    </w:p>
  </w:footnote>
  <w:footnote w:id="0" w:type="continuationSeparator">
    <w:p w:rsidRDefault="00722C50" w:rsidP="00722C50" w:rsidR="00722C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C50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D5B9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St-182/2016-5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2C50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St-182/2016-5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5B07"/>
    <w:rsid w:val="005D5B90"/>
    <w:rsid w:val="00635B07"/>
    <w:rsid w:val="00722C50"/>
    <w:rsid w:val="0075528E"/>
    <w:rsid w:val="0079403F"/>
    <w:rsid w:val="007E1981"/>
    <w:rsid w:val="00B41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2C5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22C5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22C5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2C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2C5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2C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2C5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B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B9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D5B9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D5B9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D5B9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2C5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22C5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22C5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2C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2C5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2C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2C5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B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B9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D5B9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D5B9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D5B9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ASSERIA NATURSTEIN d.o.o. PULA</izvorni_sadrzaj>
    <derivirana_varijabla naziv="DomainObject.Predmet.ProtustrankaFormated_1">  ASSERIA NATURSTEIN d.o.o. PULA</derivirana_varijabla>
  </DomainObject.Predmet.ProtustrankaFormated>
  <DomainObject.Predmet.ProtustrankaFormatedOIB>
    <izvorni_sadrzaj>  ASSERIA NATURSTEIN d.o.o. PULA, OIB 44476682139</izvorni_sadrzaj>
    <derivirana_varijabla naziv="DomainObject.Predmet.ProtustrankaFormatedOIB_1">  ASSERIA NATURSTEIN d.o.o. PULA, OIB 44476682139</derivirana_varijabla>
  </DomainObject.Predmet.ProtustrankaFormatedOIB>
  <DomainObject.Predmet.ProtustrankaFormatedWithAdress>
    <izvorni_sadrzaj> ASSERIA NATURSTEIN d.o.o. PULA, Anticova 9, 52100 Pula</izvorni_sadrzaj>
    <derivirana_varijabla naziv="DomainObject.Predmet.ProtustrankaFormatedWithAdress_1"> ASSERIA NATURSTEIN d.o.o. PULA, Anticova 9, 52100 Pula</derivirana_varijabla>
  </DomainObject.Predmet.ProtustrankaFormatedWithAdress>
  <DomainObject.Predmet.ProtustrankaFormatedWithAdressOIB>
    <izvorni_sadrzaj> ASSERIA NATURSTEIN d.o.o. PULA, OIB 44476682139, Anticova 9, 52100 Pula</izvorni_sadrzaj>
    <derivirana_varijabla naziv="DomainObject.Predmet.ProtustrankaFormatedWithAdressOIB_1"> ASSERIA NATURSTEIN d.o.o. PULA, OIB 44476682139, Anticova 9, 52100 Pula</derivirana_varijabla>
  </DomainObject.Predmet.ProtustrankaFormatedWithAdressOIB>
  <DomainObject.Predmet.ProtustrankaWithAdress>
    <izvorni_sadrzaj>ASSERIA NATURSTEIN d.o.o. PULA Anticova 9, 52100 Pula</izvorni_sadrzaj>
    <derivirana_varijabla naziv="DomainObject.Predmet.ProtustrankaWithAdress_1">ASSERIA NATURSTEIN d.o.o. PULA Anticova 9, 52100 Pula</derivirana_varijabla>
  </DomainObject.Predmet.ProtustrankaWithAdress>
  <DomainObject.Predmet.ProtustrankaWithAdressOIB>
    <izvorni_sadrzaj>ASSERIA NATURSTEIN d.o.o. PULA, OIB 44476682139, Anticova 9, 52100 Pula</izvorni_sadrzaj>
    <derivirana_varijabla naziv="DomainObject.Predmet.ProtustrankaWithAdressOIB_1">ASSERIA NATURSTEIN d.o.o. PULA, OIB 44476682139, Anticova 9, 52100 Pula</derivirana_varijabla>
  </DomainObject.Predmet.ProtustrankaWithAdressOIB>
  <DomainObject.Predmet.ProtustrankaNazivFormated>
    <izvorni_sadrzaj>ASSERIA NATURSTEIN d.o.o. PULA</izvorni_sadrzaj>
    <derivirana_varijabla naziv="DomainObject.Predmet.ProtustrankaNazivFormated_1">ASSERIA NATURSTEIN d.o.o. PULA</derivirana_varijabla>
  </DomainObject.Predmet.ProtustrankaNazivFormated>
  <DomainObject.Predmet.ProtustrankaNazivFormatedOIB>
    <izvorni_sadrzaj>ASSERIA NATURSTEIN d.o.o. PULA, OIB 44476682139</izvorni_sadrzaj>
    <derivirana_varijabla naziv="DomainObject.Predmet.ProtustrankaNazivFormatedOIB_1">ASSERIA NATURSTEIN d.o.o. PULA, OIB 44476682139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1753.10</izvorni_sadrzaj>
    <derivirana_varijabla naziv="DomainObject.Predmet.TrenutnaVrijednost_1">1753.10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ASSERIA NATURSTEIN d.o.o. PULA</item>
    </izvorni_sadrzaj>
    <derivirana_varijabla naziv="DomainObject.Predmet.ProtuStrankaListFormated_1">
      <item>ASSERIA NATURSTEIN d.o.o. PULA</item>
    </derivirana_varijabla>
  </DomainObject.Predmet.ProtuStrankaListFormated>
  <DomainObject.Predmet.ProtuStrankaListFormatedOIB>
    <izvorni_sadrzaj>
      <item>ASSERIA NATURSTEIN d.o.o. PULA, OIB 44476682139</item>
    </izvorni_sadrzaj>
    <derivirana_varijabla naziv="DomainObject.Predmet.ProtuStrankaListFormatedOIB_1">
      <item>ASSERIA NATURSTEIN d.o.o. PULA, OIB 44476682139</item>
    </derivirana_varijabla>
  </DomainObject.Predmet.ProtuStrankaListFormatedOIB>
  <DomainObject.Predmet.ProtuStrankaListFormatedWithAdress>
    <izvorni_sadrzaj>
      <item>ASSERIA NATURSTEIN d.o.o. PULA, Anticova 9, 52100 Pula</item>
    </izvorni_sadrzaj>
    <derivirana_varijabla naziv="DomainObject.Predmet.ProtuStrankaListFormatedWithAdress_1">
      <item>ASSERIA NATURSTEIN d.o.o. PULA, Anticova 9, 52100 Pula</item>
    </derivirana_varijabla>
  </DomainObject.Predmet.ProtuStrankaListFormatedWithAdress>
  <DomainObject.Predmet.ProtuStrankaListFormatedWithAdressOIB>
    <izvorni_sadrzaj>
      <item>ASSERIA NATURSTEIN d.o.o. PULA, OIB 44476682139, Anticova 9, 52100 Pula</item>
    </izvorni_sadrzaj>
    <derivirana_varijabla naziv="DomainObject.Predmet.ProtuStrankaListFormatedWithAdressOIB_1">
      <item>ASSERIA NATURSTEIN d.o.o. PULA, OIB 44476682139, Anticova 9, 52100 Pula</item>
    </derivirana_varijabla>
  </DomainObject.Predmet.ProtuStrankaListFormatedWithAdressOIB>
  <DomainObject.Predmet.ProtuStrankaListNazivFormated>
    <izvorni_sadrzaj>
      <item>ASSERIA NATURSTEIN d.o.o. PULA</item>
    </izvorni_sadrzaj>
    <derivirana_varijabla naziv="DomainObject.Predmet.ProtuStrankaListNazivFormated_1">
      <item>ASSERIA NATURSTEIN d.o.o. PULA</item>
    </derivirana_varijabla>
  </DomainObject.Predmet.ProtuStrankaListNazivFormated>
  <DomainObject.Predmet.ProtuStrankaListNazivFormatedOIB>
    <izvorni_sadrzaj>
      <item>ASSERIA NATURSTEIN d.o.o. PULA, OIB 44476682139</item>
    </izvorni_sadrzaj>
    <derivirana_varijabla naziv="DomainObject.Predmet.ProtuStrankaListNazivFormatedOIB_1">
      <item>ASSERIA NATURSTEIN d.o.o. PULA, OIB 44476682139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ASSERIA NATURSTEIN d.o.o. PULA</izvorni_sadrzaj>
    <derivirana_varijabla naziv="DomainObject.Predmet.ProtustrankaIDrugi_1">ASSERIA NATURSTEIN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ASSERIA NATURSTEIN d.o.o. PULA, OIB 44476682139, Anticova 9, 52100 Pula</izvorni_sadrzaj>
    <derivirana_varijabla naziv="DomainObject.Predmet.ProtustrankaIDrugiAdressOIB_1">ASSERIA NATURSTEIN d.o.o. PULA, OIB 44476682139, Anticova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ASSERIA NATURSTEIN d.o.o. PULA</item>
    </izvorni_sadrzaj>
    <derivirana_varijabla naziv="DomainObject.Predmet.SudioniciListNaziv_1">
      <item>FINANCIJSKA AGENCIJA, RC RIJEKA, PODRUŽNICA PULA, PULA</item>
      <item>ASSERIA NATURSTEIN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ASSERIA NATURSTEIN d.o.o. PULA, OIB 44476682139, Anticova 9,52100 Pula</item>
    </izvorni_sadrzaj>
    <derivirana_varijabla naziv="DomainObject.Predmet.SudioniciListAdressOIB_1">
      <item>FINANCIJSKA AGENCIJA, RC RIJEKA, PODRUŽNICA PULA, PULA, OIB 85821130368, Giardini 5,52100 Pula</item>
      <item>ASSERIA NATURSTEIN d.o.o. PULA, OIB 44476682139, Anticova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44476682139</item>
    </izvorni_sadrzaj>
    <derivirana_varijabla naziv="DomainObject.Predmet.SudioniciListNazivOIB_1">
      <item>, OIB 85821130368</item>
      <item>, OIB 44476682139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2985</properties:Characters>
  <properties:Lines>79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2016-04-14T07:28:00Z</dcterms:created>
  <dc:creator>Mihaela Kaligari</dc:creator>
  <cp:lastModifiedBy>Sanja Lakošeljac</cp:lastModifiedBy>
  <cp:lastPrinted>2016-04-14T07:28:00Z</cp:lastPrinted>
  <dcterms:modified xmlns:xsi="http://www.w3.org/2001/XMLSchema-instance" xsi:type="dcterms:W3CDTF">2016-04-14T07:29:00Z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