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c790" w14:paraId="260c790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D75FBA">
        <w:rPr>
          <w:lang w:val="hr-HR"/>
        </w:rPr>
        <w:t xml:space="preserve">         </w:t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D75FBA">
        <w:rPr>
          <w:lang w:val="hr-HR"/>
        </w:rPr>
        <w:t>1</w:t>
      </w:r>
      <w:r w:rsidR="00A53FD6">
        <w:rPr>
          <w:lang w:val="hr-HR"/>
        </w:rPr>
        <w:t>1</w:t>
      </w:r>
      <w:r w:rsidR="00043F42">
        <w:rPr>
          <w:lang w:val="hr-HR"/>
        </w:rPr>
        <w:t>8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043F42">
        <w:rPr>
          <w:lang w:val="hr-HR"/>
        </w:rPr>
        <w:t>LACOSTA jednostavno društvo s ograničenom odgovornošću za graditeljstvo i usluge, Bjelovar, Antuna Mihanovića 28</w:t>
      </w:r>
      <w:r w:rsidR="00F92896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043F42">
        <w:rPr>
          <w:lang w:val="hr-HR"/>
        </w:rPr>
        <w:t>010088944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043F42">
        <w:rPr>
          <w:lang w:val="hr-HR"/>
        </w:rPr>
        <w:t>61727648640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D75FBA">
        <w:rPr>
          <w:lang w:val="hr-HR"/>
        </w:rPr>
        <w:t>1</w:t>
      </w:r>
      <w:r w:rsidR="00A53FD6">
        <w:rPr>
          <w:lang w:val="hr-HR"/>
        </w:rPr>
        <w:t>1</w:t>
      </w:r>
      <w:r w:rsidR="00043F42">
        <w:rPr>
          <w:lang w:val="hr-HR"/>
        </w:rPr>
        <w:t>8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043F42">
        <w:rPr>
          <w:lang w:val="hr-HR"/>
        </w:rPr>
        <w:t>01</w:t>
      </w:r>
      <w:r w:rsidR="00DB0871">
        <w:rPr>
          <w:lang w:val="hr-HR"/>
        </w:rPr>
        <w:t xml:space="preserve">. </w:t>
      </w:r>
      <w:r w:rsidR="00043F42">
        <w:rPr>
          <w:lang w:val="hr-HR"/>
        </w:rPr>
        <w:t>rujna</w:t>
      </w:r>
      <w:r w:rsidR="00DB0871">
        <w:rPr>
          <w:lang w:val="hr-HR"/>
        </w:rPr>
        <w:t xml:space="preserve"> 201</w:t>
      </w:r>
      <w:r w:rsidR="00043F42">
        <w:rPr>
          <w:lang w:val="hr-HR"/>
        </w:rPr>
        <w:t>5</w:t>
      </w:r>
      <w:r w:rsidRPr="000664E3">
        <w:rPr>
          <w:lang w:val="hr-HR"/>
        </w:rPr>
        <w:t>.</w:t>
      </w:r>
      <w:r w:rsidR="00A53FD6">
        <w:rPr>
          <w:lang w:val="hr-HR"/>
        </w:rPr>
        <w:t xml:space="preserve"> godine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43F42">
        <w:rPr>
          <w:lang w:val="hr-HR"/>
        </w:rPr>
        <w:t>5.443,03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043F42">
        <w:rPr>
          <w:lang w:val="hr-HR"/>
        </w:rPr>
        <w:t xml:space="preserve">Damir </w:t>
      </w:r>
      <w:proofErr w:type="spellStart"/>
      <w:r w:rsidR="00043F42">
        <w:rPr>
          <w:lang w:val="hr-HR"/>
        </w:rPr>
        <w:t>Jakelić</w:t>
      </w:r>
      <w:proofErr w:type="spellEnd"/>
      <w:r w:rsidR="00043F42">
        <w:rPr>
          <w:lang w:val="hr-HR"/>
        </w:rPr>
        <w:t>, iz Knina, Kralja Tomislava 78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043F42">
        <w:rPr>
          <w:lang w:val="hr-HR"/>
        </w:rPr>
        <w:t>10028442916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75FBA">
        <w:rPr>
          <w:lang w:val="hr-HR"/>
        </w:rPr>
        <w:t>23</w:t>
      </w:r>
      <w:r w:rsidR="00DB0871">
        <w:rPr>
          <w:lang w:val="hr-HR"/>
        </w:rPr>
        <w:t>. veljače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C852C3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</w:t>
      </w:r>
      <w:r w:rsidR="00DB0871">
        <w:rPr>
          <w:lang w:val="hr-HR"/>
        </w:rPr>
        <w:t>onskom zastupniku dužnika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75FBA">
        <w:rPr>
          <w:lang w:val="hr-HR"/>
        </w:rPr>
        <w:t>23</w:t>
      </w:r>
      <w:r w:rsidR="00DB0871">
        <w:rPr>
          <w:lang w:val="hr-HR"/>
        </w:rPr>
        <w:t>.02</w:t>
      </w:r>
      <w:r w:rsidR="004525DA">
        <w:rPr>
          <w:lang w:val="hr-HR"/>
        </w:rPr>
        <w:t>.201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DB0871">
        <w:rPr>
          <w:lang w:val="hr-HR"/>
        </w:rPr>
        <w:t>g.</w:t>
      </w: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sectPr w:rsidR="000E2229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7CFE" w:rsidR="007B7CFE">
      <w:r>
        <w:separator/>
      </w:r>
    </w:p>
  </w:endnote>
  <w:endnote w:id="0" w:type="continuationSeparator">
    <w:p w:rsidRDefault="007B7CFE" w:rsidR="007B7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7CFE" w:rsidR="007B7CFE">
      <w:r>
        <w:separator/>
      </w:r>
    </w:p>
  </w:footnote>
  <w:footnote w:id="0" w:type="continuationSeparator">
    <w:p w:rsidRDefault="007B7CFE" w:rsidR="007B7C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5F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43F42"/>
    <w:rsid w:val="00071E80"/>
    <w:rsid w:val="00080DAD"/>
    <w:rsid w:val="000B6A05"/>
    <w:rsid w:val="000E2229"/>
    <w:rsid w:val="000E2494"/>
    <w:rsid w:val="00184DF0"/>
    <w:rsid w:val="001B397D"/>
    <w:rsid w:val="001D16DD"/>
    <w:rsid w:val="00230CD2"/>
    <w:rsid w:val="0032457F"/>
    <w:rsid w:val="003E0954"/>
    <w:rsid w:val="003E56D2"/>
    <w:rsid w:val="004525DA"/>
    <w:rsid w:val="00461B53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B7CFE"/>
    <w:rsid w:val="007E27E0"/>
    <w:rsid w:val="008259B1"/>
    <w:rsid w:val="00831DA7"/>
    <w:rsid w:val="008A217A"/>
    <w:rsid w:val="008E00AB"/>
    <w:rsid w:val="008E3DB0"/>
    <w:rsid w:val="0097587E"/>
    <w:rsid w:val="00985844"/>
    <w:rsid w:val="009C57AE"/>
    <w:rsid w:val="009F1B25"/>
    <w:rsid w:val="00A475FF"/>
    <w:rsid w:val="00A53FD6"/>
    <w:rsid w:val="00A70FA4"/>
    <w:rsid w:val="00A73B9E"/>
    <w:rsid w:val="00AB4255"/>
    <w:rsid w:val="00B1221E"/>
    <w:rsid w:val="00B24E12"/>
    <w:rsid w:val="00B33BCA"/>
    <w:rsid w:val="00B53C1D"/>
    <w:rsid w:val="00B7583B"/>
    <w:rsid w:val="00B97F89"/>
    <w:rsid w:val="00BE2EE0"/>
    <w:rsid w:val="00C10334"/>
    <w:rsid w:val="00C435AB"/>
    <w:rsid w:val="00C765CD"/>
    <w:rsid w:val="00C852C3"/>
    <w:rsid w:val="00CA6057"/>
    <w:rsid w:val="00CD08D1"/>
    <w:rsid w:val="00CD6B0C"/>
    <w:rsid w:val="00D46E25"/>
    <w:rsid w:val="00D75FBA"/>
    <w:rsid w:val="00D81A66"/>
    <w:rsid w:val="00DB0871"/>
    <w:rsid w:val="00DC7979"/>
    <w:rsid w:val="00E8008F"/>
    <w:rsid w:val="00E97333"/>
    <w:rsid w:val="00EC2C0D"/>
    <w:rsid w:val="00F12ADC"/>
    <w:rsid w:val="00F178C7"/>
    <w:rsid w:val="00F7033E"/>
    <w:rsid w:val="00F92896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61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B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B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B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B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61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B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B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B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B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St-118/2016</izvorni_sadrzaj>
    <derivirana_varijabla naziv="DomainObject.Predmet.OznakaBroj_1">St-118/2016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LACOSTA jednostavno društvo s ograničenom odgovornošću za graditeljstvo i usluge, Bjelovar zastupanog po punomoćniku Damir Jakelić</izvorni_sadrzaj>
    <derivirana_varijabla naziv="DomainObject.Predmet.ProtustrankaFormated_1">  LACOSTA jednostavno društvo s ograničenom odgovornošću za graditeljstvo i usluge, Bjelovar zastupanog po punomoćniku Damir Jakelić</derivirana_varijabla>
  </DomainObject.Predmet.ProtustrankaFormated>
  <DomainObject.Predmet.ProtustrankaFormatedOIB>
    <izvorni_sadrzaj>  LACOSTA jednostavno društvo s ograničenom odgovornošću za graditeljstvo i usluge, Bjelovar, OIB 61727648640 zastupanog po punomoćniku Damir Jakelić</izvorni_sadrzaj>
    <derivirana_varijabla naziv="DomainObject.Predmet.ProtustrankaFormatedOIB_1">  LACOSTA jednostavno društvo s ograničenom odgovornošću za graditeljstvo i usluge, Bjelovar, OIB 61727648640 zastupanog po punomoćniku Damir Jakelić</derivirana_varijabla>
  </DomainObject.Predmet.ProtustrankaFormatedOIB>
  <DomainObject.Predmet.ProtustrankaFormatedWithAdress>
    <izvorni_sadrzaj> LACOSTA jednostavno društvo s ograničenom odgovornošću za graditeljstvo i usluge, Bjelovar, Antuna Mihanovića 28, 43000 Bjelovar zastupanog po punomoćniku Damir Jakelić</izvorni_sadrzaj>
    <derivirana_varijabla naziv="DomainObject.Predmet.ProtustrankaFormatedWithAdress_1"> LACOSTA jednostavno društvo s ograničenom odgovornošću za graditeljstvo i usluge, Bjelovar, Antuna Mihanovića 28, 43000 Bjelovar zastupanog po punomoćniku Damir Jakelić</derivirana_varijabla>
  </DomainObject.Predmet.ProtustrankaFormatedWithAdress>
  <DomainObject.Predmet.ProtustrankaFormatedWithAdressOIB>
    <izvorni_sadrzaj> LACOSTA jednostavno društvo s ograničenom odgovornošću za graditeljstvo i usluge, Bjelovar, OIB 61727648640, Antuna Mihanovića 28, 43000 Bjelovar zastupanog po punomoćniku Damir Jakelić</izvorni_sadrzaj>
    <derivirana_varijabla naziv="DomainObject.Predmet.ProtustrankaFormatedWithAdressOIB_1"> LACOSTA jednostavno društvo s ograničenom odgovornošću za graditeljstvo i usluge, Bjelovar, OIB 61727648640, Antuna Mihanovića 28, 43000 Bjelovar zastupanog po punomoćniku Damir Jakelić</derivirana_varijabla>
  </DomainObject.Predmet.ProtustrankaFormatedWithAdressOIB>
  <DomainObject.Predmet.ProtustrankaWithAdress>
    <izvorni_sadrzaj>LACOSTA jednostavno društvo s ograničenom odgovornošću za graditeljstvo i usluge, Bjelovar Antuna Mihanovića 28, 43000 Bjelovar</izvorni_sadrzaj>
    <derivirana_varijabla naziv="DomainObject.Predmet.ProtustrankaWithAdress_1">LACOSTA jednostavno društvo s ograničenom odgovornošću za graditeljstvo i usluge, Bjelovar Antuna Mihanovića 28, 43000 Bjelovar</derivirana_varijabla>
  </DomainObject.Predmet.ProtustrankaWithAdress>
  <DomainObject.Predmet.ProtustrankaWithAdressOIB>
    <izvorni_sadrzaj>LACOSTA jednostavno društvo s ograničenom odgovornošću za graditeljstvo i usluge, Bjelovar, OIB 61727648640, Antuna Mihanovića 28, 43000 Bjelovar</izvorni_sadrzaj>
    <derivirana_varijabla naziv="DomainObject.Predmet.ProtustrankaWithAdressOIB_1">LACOSTA jednostavno društvo s ograničenom odgovornošću za graditeljstvo i usluge, Bjelovar, OIB 61727648640, Antuna Mihanovića 28, 43000 Bjelovar</derivirana_varijabla>
  </DomainObject.Predmet.ProtustrankaWithAdressOIB>
  <DomainObject.Predmet.ProtustrankaNazivFormated>
    <izvorni_sadrzaj>LACOSTA jednostavno društvo s ograničenom odgovornošću za graditeljstvo i usluge, Bjelovar</izvorni_sadrzaj>
    <derivirana_varijabla naziv="DomainObject.Predmet.ProtustrankaNazivFormated_1">LACOSTA jednostavno društvo s ograničenom odgovornošću za graditeljstvo i usluge, Bjelovar</derivirana_varijabla>
  </DomainObject.Predmet.ProtustrankaNazivFormated>
  <DomainObject.Predmet.ProtustrankaNazivFormatedOIB>
    <izvorni_sadrzaj>LACOSTA jednostavno društvo s ograničenom odgovornošću za graditeljstvo i usluge, Bjelovar, OIB 61727648640</izvorni_sadrzaj>
    <derivirana_varijabla naziv="DomainObject.Predmet.ProtustrankaNazivFormatedOIB_1">LACOSTA jednostavno društvo s ograničenom odgovornošću za graditeljstvo i usluge, Bjelovar, OIB 61727648640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LACOSTA jednostavno društvo s ograničenom odgovornošću za graditeljstvo i usluge, Bjelovar zastupanog po punomoćniku Damir Jakelić</item>
    </izvorni_sadrzaj>
    <derivirana_varijabla naziv="DomainObject.Predmet.ProtuStrankaListFormated_1">
      <item>LACOSTA jednostavno društvo s ograničenom odgovornošću za graditeljstvo i usluge, Bjelovar zastupanog po punomoćniku Damir Jakelić</item>
    </derivirana_varijabla>
  </DomainObject.Predmet.ProtuStrankaListFormated>
  <DomainObject.Predmet.ProtuStrankaListFormatedOIB>
    <izvorni_sadrzaj>
      <item>LACOSTA jednostavno društvo s ograničenom odgovornošću za graditeljstvo i usluge, Bjelovar, OIB 61727648640 zastupanog po punomoćniku Damir Jakelić</item>
    </izvorni_sadrzaj>
    <derivirana_varijabla naziv="DomainObject.Predmet.ProtuStrankaListFormatedOIB_1">
      <item>LACOSTA jednostavno društvo s ograničenom odgovornošću za graditeljstvo i usluge, Bjelovar, OIB 61727648640 zastupanog po punomoćniku Damir Jakelić</item>
    </derivirana_varijabla>
  </DomainObject.Predmet.ProtuStrankaListFormatedOIB>
  <DomainObject.Predmet.ProtuStrankaListFormatedWithAdress>
    <izvorni_sadrzaj>
      <item>LACOSTA jednostavno društvo s ograničenom odgovornošću za graditeljstvo i usluge, Bjelovar, Antuna Mihanovića 28, 43000 Bjelovar zastupanog po punomoćniku Damir Jakelić</item>
    </izvorni_sadrzaj>
    <derivirana_varijabla naziv="DomainObject.Predmet.ProtuStrankaListFormatedWithAdress_1">
      <item>LACOSTA jednostavno društvo s ograničenom odgovornošću za graditeljstvo i usluge, Bjelovar, Antuna Mihanovića 28, 43000 Bjelovar zastupanog po punomoćniku Damir Jakelić</item>
    </derivirana_varijabla>
  </DomainObject.Predmet.ProtuStrankaListFormatedWithAdress>
  <DomainObject.Predmet.ProtuStrankaListFormatedWithAdressOIB>
    <izvorni_sadrzaj>
      <item>LACOSTA jednostavno društvo s ograničenom odgovornošću za graditeljstvo i usluge, Bjelovar, OIB 61727648640, Antuna Mihanovića 28, 43000 Bjelovar zastupanog po punomoćniku Damir Jakelić</item>
    </izvorni_sadrzaj>
    <derivirana_varijabla naziv="DomainObject.Predmet.ProtuStrankaListFormatedWithAdressOIB_1">
      <item>LACOSTA jednostavno društvo s ograničenom odgovornošću za graditeljstvo i usluge, Bjelovar, OIB 61727648640, Antuna Mihanovića 28, 43000 Bjelovar zastupanog po punomoćniku Damir Jakelić</item>
    </derivirana_varijabla>
  </DomainObject.Predmet.ProtuStrankaListFormatedWithAdressOIB>
  <DomainObject.Predmet.ProtuStrankaListNazivFormated>
    <izvorni_sadrzaj>
      <item>LACOSTA jednostavno društvo s ograničenom odgovornošću za graditeljstvo i usluge, Bjelovar</item>
    </izvorni_sadrzaj>
    <derivirana_varijabla naziv="DomainObject.Predmet.ProtuStrankaListNazivFormated_1">
      <item>LACOSTA jednostavno društvo s ograničenom odgovornošću za graditeljstvo i usluge, Bjelovar</item>
    </derivirana_varijabla>
  </DomainObject.Predmet.ProtuStrankaListNazivFormated>
  <DomainObject.Predmet.ProtuStrankaListNazivFormatedOIB>
    <izvorni_sadrzaj>
      <item>LACOSTA jednostavno društvo s ograničenom odgovornošću za graditeljstvo i usluge, Bjelovar, OIB 61727648640</item>
    </izvorni_sadrzaj>
    <derivirana_varijabla naziv="DomainObject.Predmet.ProtuStrankaListNazivFormatedOIB_1">
      <item>LACOSTA jednostavno društvo s ograničenom odgovornošću za graditeljstvo i usluge, Bjelovar, OIB 61727648640</item>
    </derivirana_varijabla>
  </DomainObject.Predmet.ProtuStrankaListNazivFormatedOIB>
  <DomainObject.Predmet.OstaliListFormated>
    <izvorni_sadrzaj>
      <item>Damir Jakelić punomoćnik sudionika u postupku LACOSTA jednostavno društvo s ograničenom odgovornošću za graditeljstvo i usluge, Bjelovar</item>
    </izvorni_sadrzaj>
    <derivirana_varijabla naziv="DomainObject.Predmet.OstaliListFormated_1">
      <item>Damir Jakelić punomoćnik sudionika u postupku LACOSTA jednostavno društvo s ograničenom odgovornošću za graditeljstvo i usluge, Bjelovar</item>
    </derivirana_varijabla>
  </DomainObject.Predmet.OstaliListFormated>
  <DomainObject.Predmet.OstaliListFormatedOIB>
    <izvorni_sadrzaj>
      <item>Damir Jakelić, OIB 10028442916 punomoćnik sudionika u postupku LACOSTA jednostavno društvo s ograničenom odgovornošću za graditeljstvo i usluge, Bjelovar</item>
    </izvorni_sadrzaj>
    <derivirana_varijabla naziv="DomainObject.Predmet.OstaliListFormatedOIB_1">
      <item>Damir Jakelić, OIB 10028442916 punomoćnik sudionika u postupku LACOSTA jednostavno društvo s ograničenom odgovornošću za graditeljstvo i usluge, Bjelovar</item>
    </derivirana_varijabla>
  </DomainObject.Predmet.OstaliListFormatedOIB>
  <DomainObject.Predmet.OstaliListFormatedWithAdress>
    <izvorni_sadrzaj>
      <item>Damir Jakelić, Kralja Zvonimira 78, 22300 Knin punomoćnik sudionika u postupku LACOSTA jednostavno društvo s ograničenom odgovornošću za graditeljstvo i usluge, Bjelovar</item>
    </izvorni_sadrzaj>
    <derivirana_varijabla naziv="DomainObject.Predmet.OstaliListFormatedWithAdress_1">
      <item>Damir Jakelić, Kralja Zvonimira 78, 22300 Knin punomoćnik sudionika u postupku LACOSTA jednostavno društvo s ograničenom odgovornošću za graditeljstvo i usluge, Bjelovar</item>
    </derivirana_varijabla>
  </DomainObject.Predmet.OstaliListFormatedWithAdress>
  <DomainObject.Predmet.OstaliListFormatedWithAdressOIB>
    <izvorni_sadrzaj>
      <item>Damir Jakelić, OIB 10028442916, Kralja Zvonimira 78, 22300 Knin punomoćnik sudionika u postupku LACOSTA jednostavno društvo s ograničenom odgovornošću za graditeljstvo i usluge, Bjelovar</item>
    </izvorni_sadrzaj>
    <derivirana_varijabla naziv="DomainObject.Predmet.OstaliListFormatedWithAdressOIB_1">
      <item>Damir Jakelić, OIB 10028442916, Kralja Zvonimira 78, 22300 Knin punomoćnik sudionika u postupku LACOSTA jednostavno društvo s ograničenom odgovornošću za graditeljstvo i usluge, Bjelovar</item>
    </derivirana_varijabla>
  </DomainObject.Predmet.OstaliListFormatedWithAdressOIB>
  <DomainObject.Predmet.OstaliListNazivFormated>
    <izvorni_sadrzaj>
      <item>Damir Jakelić</item>
    </izvorni_sadrzaj>
    <derivirana_varijabla naziv="DomainObject.Predmet.OstaliListNazivFormated_1">
      <item>Damir Jakelić</item>
    </derivirana_varijabla>
  </DomainObject.Predmet.OstaliListNazivFormated>
  <DomainObject.Predmet.OstaliListNazivFormatedOIB>
    <izvorni_sadrzaj>
      <item>Damir Jakelić, OIB 10028442916</item>
    </izvorni_sadrzaj>
    <derivirana_varijabla naziv="DomainObject.Predmet.OstaliListNazivFormatedOIB_1">
      <item>Damir Jakelić, OIB 10028442916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LACOSTA jednostavno društvo s ograničenom odgovornošću za graditeljstvo i usluge, Bjelovar</izvorni_sadrzaj>
    <derivirana_varijabla naziv="DomainObject.Predmet.ProtustrankaIDrugi_1">LACOSTA jednostavno društvo s ograničenom odgovornošću za graditeljstvo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LACOSTA jednostavno društvo s ograničenom odgovornošću za graditeljstvo i usluge, Bjelovar, OIB 61727648640, Antuna Mihanovića 28, 43000 Bjelovar</izvorni_sadrzaj>
    <derivirana_varijabla naziv="DomainObject.Predmet.ProtustrankaIDrugiAdressOIB_1">LACOSTA jednostavno društvo s ograničenom odgovornošću za graditeljstvo i usluge, Bjelovar, OIB 61727648640, Antuna Mihanovića 28,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LACOSTA jednostavno društvo s ograničenom odgovornošću za graditeljstvo i usluge, Bjelovar</item>
      <item>Damir Jakelić</item>
    </izvorni_sadrzaj>
    <derivirana_varijabla naziv="DomainObject.Predmet.SudioniciListNaziv_1">
      <item>FINA, RC ZAGREB, Podružnica Bjelovar</item>
      <item>LACOSTA jednostavno društvo s ograničenom odgovornošću za graditeljstvo i usluge, Bjelovar</item>
      <item>Damir Jakelić</item>
    </derivirana_varijabla>
  </DomainObject.Predmet.SudioniciListNaziv>
  <DomainObject.Predmet.SudioniciListAdressOIB>
    <izvorni_sadrzaj>
      <item>FINA, RC ZAGREB, Podružnica Bjelovar, OIB 85821130368, F. Supila 4,43000 Bjelovar</item>
      <item>LACOSTA jednostavno društvo s ograničenom odgovornošću za graditeljstvo i usluge, Bjelovar, OIB 61727648640, Antuna Mihanovića 28,43000 Bjelovar</item>
      <item>Damir Jakelić, OIB 10028442916, Kralja Zvonimira 78,22300 Knin</item>
    </izvorni_sadrzaj>
    <derivirana_varijabla naziv="DomainObject.Predmet.SudioniciListAdressOIB_1">
      <item>FINA, RC ZAGREB, Podružnica Bjelovar, OIB 85821130368, F. Supila 4,43000 Bjelovar</item>
      <item>LACOSTA jednostavno društvo s ograničenom odgovornošću za graditeljstvo i usluge, Bjelovar, OIB 61727648640, Antuna Mihanovića 28,43000 Bjelovar</item>
      <item>Damir Jakelić, OIB 10028442916, Kralja Zvonimira 78,22300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61727648640</item>
      <item>, OIB 10028442916</item>
    </izvorni_sadrzaj>
    <derivirana_varijabla naziv="DomainObject.Predmet.SudioniciListNazivOIB_1">
      <item>, OIB 85821130368</item>
      <item>, OIB 61727648640</item>
      <item>, OIB 10028442916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5AF755-72D4-4226-A72F-BB9A0EE773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1759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2016-02-23T07:39:00Z</dcterms:created>
  <dc:creator>ssabljic</dc:creator>
  <cp:lastModifiedBy>Miroslav Lovreković</cp:lastModifiedBy>
  <cp:lastPrinted>2016-02-23T07:39:00Z</cp:lastPrinted>
  <dcterms:modified xmlns:xsi="http://www.w3.org/2001/XMLSchema-instance" xsi:type="dcterms:W3CDTF">2016-02-23T07:41:00Z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