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167af" w14:paraId="20167af" w:rsidRDefault="006B4AA5" w:rsidP="006B4AA5" w:rsidR="006B4AA5">
      <w:pPr>
        <w:ind w:firstLine="708"/>
        <w15:collapsed w:val="false"/>
      </w:pPr>
      <w:bookmarkStart w:name="_GoBack" w:id="0"/>
      <w:bookmarkEnd w:id="0"/>
    </w:p>
    <w:p w:rsidRDefault="006B4AA5" w:rsidP="006B4AA5" w:rsidR="006B4AA5">
      <w:r>
        <w:rPr>
          <w:noProof/>
        </w:rPr>
        <w:drawing>
          <wp:inline distR="0" distL="0" distB="0" distT="0">
            <wp:extent cy="895985" cx="676910"/>
            <wp:effectExtent b="0" r="889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985" cx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B4AA5" w:rsidP="006B4AA5" w:rsidR="006B4AA5"/>
    <w:p w:rsidRDefault="006B4AA5" w:rsidP="006B4AA5" w:rsidR="006B4AA5">
      <w:r>
        <w:t>REPUBLIKA HRVATSKA</w:t>
      </w:r>
    </w:p>
    <w:p w:rsidRDefault="006B4AA5" w:rsidP="006B4AA5" w:rsidR="006B4AA5">
      <w:r>
        <w:t>TRGOVAČKI SUD U OSIJEKU</w:t>
      </w:r>
    </w:p>
    <w:p w:rsidRDefault="006B4AA5" w:rsidP="006B4AA5" w:rsidR="006B4AA5">
      <w:r>
        <w:t>STALNA SLUŽBA U SLAVONSKOM BRODU</w:t>
      </w:r>
    </w:p>
    <w:p w:rsidRDefault="006B4AA5" w:rsidP="006B4AA5" w:rsidR="006B4AA5">
      <w:r>
        <w:t>Trg pobjede 13</w:t>
      </w:r>
    </w:p>
    <w:p w:rsidRDefault="006B4AA5" w:rsidP="006B4AA5" w:rsidR="006B4AA5">
      <w:r>
        <w:t xml:space="preserve">35000 SLAVONSKI BROD                                             </w:t>
      </w:r>
      <w:r>
        <w:tab/>
      </w:r>
      <w:r>
        <w:tab/>
      </w:r>
      <w:r w:rsidR="00CF0205">
        <w:t xml:space="preserve"> </w:t>
      </w:r>
      <w:r w:rsidR="00814209">
        <w:t xml:space="preserve">    </w:t>
      </w:r>
      <w:r w:rsidR="00CF0205">
        <w:t xml:space="preserve">  </w:t>
      </w:r>
      <w:r>
        <w:t xml:space="preserve">Broj: </w:t>
      </w:r>
      <w:r w:rsidR="00CF0205" w:rsidRPr="00CF0205">
        <w:t>2/St-720/2016-</w:t>
      </w:r>
      <w:r w:rsidR="00CF0205">
        <w:t>16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AD1AE5" w:rsidR="006B4AA5">
      <w:pPr>
        <w:ind w:firstLine="708"/>
        <w:jc w:val="center"/>
      </w:pPr>
      <w:r>
        <w:t>R E P U B L I K A   H R V A T S K A</w:t>
      </w:r>
    </w:p>
    <w:p w:rsidRDefault="006B4AA5" w:rsidP="00AD1AE5" w:rsidR="006B4AA5">
      <w:pPr>
        <w:ind w:firstLine="708"/>
        <w:jc w:val="center"/>
      </w:pPr>
    </w:p>
    <w:p w:rsidRDefault="006B4AA5" w:rsidP="00AD1AE5" w:rsidR="006B4AA5">
      <w:pPr>
        <w:ind w:firstLine="708"/>
        <w:jc w:val="center"/>
      </w:pPr>
      <w:r>
        <w:t>R  J  E  Š  E  N  J 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  <w:jc w:val="both"/>
      </w:pPr>
      <w:r>
        <w:t xml:space="preserve">TRGOVAČKI SUD U OSIJEKU, STALNA SLUŽBA U SLAVONSKOM BRODU, po sucu Davorinu Pavičić, povodom zahtjeva Financijske agencije nad dužnikom </w:t>
      </w:r>
      <w:r w:rsidR="00CF0205" w:rsidRPr="00CF0205">
        <w:t>EVENTUS d.o.o., OIB: 68843181546 sa sjedištem u Naselje A. Hebranga 8/4, Slavonski Brod</w:t>
      </w:r>
      <w:r>
        <w:t xml:space="preserve">, </w:t>
      </w:r>
      <w:r w:rsidR="00814209">
        <w:br/>
      </w:r>
      <w:r>
        <w:t xml:space="preserve">dana </w:t>
      </w:r>
      <w:r w:rsidR="00CF0205">
        <w:t>11</w:t>
      </w:r>
      <w:r>
        <w:t xml:space="preserve">. </w:t>
      </w:r>
      <w:r w:rsidR="00CF0205">
        <w:t>rujna</w:t>
      </w:r>
      <w:r>
        <w:t xml:space="preserve"> 2018.</w:t>
      </w:r>
    </w:p>
    <w:p w:rsidRDefault="006B4AA5" w:rsidP="006B4AA5" w:rsidR="006B4AA5">
      <w:pPr>
        <w:ind w:firstLine="708"/>
      </w:pPr>
    </w:p>
    <w:p w:rsidRDefault="006B4AA5" w:rsidP="00AD1AE5" w:rsidR="006B4AA5">
      <w:pPr>
        <w:ind w:firstLine="708"/>
        <w:jc w:val="center"/>
      </w:pPr>
      <w:r>
        <w:t>R i j e š i o   j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  <w:jc w:val="both"/>
      </w:pPr>
      <w:r>
        <w:t>I</w:t>
      </w:r>
      <w:r>
        <w:tab/>
        <w:t xml:space="preserve">Pozivaju se vjerovnici dužnika  te ostale osobe koje imaju pravni interes za provedbu stečajnog postupka da najkasnije u roku od 15 dana od dana objave ovog rješenja na e- oglasnoj ploči suda predlože otvaranje stečajnog postupka nad dužnikom te da uplate predujam u iznosu od </w:t>
      </w:r>
      <w:r w:rsidR="00DD2614">
        <w:t>1</w:t>
      </w:r>
      <w:r>
        <w:t xml:space="preserve">0.000,00 kn za pokriće troškova toga postupka na žiro račun IBAN: HR31 2390 0011 3000 0020 0  model HR05 poziv na broj 221 </w:t>
      </w:r>
      <w:r w:rsidR="00DD2614" w:rsidRPr="00DD2614">
        <w:rPr>
          <w:b/>
        </w:rPr>
        <w:t>720-2016</w:t>
      </w:r>
      <w:r>
        <w:t>, ( temeljem članka 132. Stečajnog zakona Narodne novine broj 71/15).</w:t>
      </w:r>
    </w:p>
    <w:p w:rsidRDefault="006B4AA5" w:rsidP="006B4AA5" w:rsidR="006B4AA5">
      <w:pPr>
        <w:ind w:firstLine="708"/>
        <w:jc w:val="both"/>
      </w:pPr>
    </w:p>
    <w:p w:rsidRDefault="006B4AA5" w:rsidP="006B4AA5" w:rsidR="006B4AA5">
      <w:pPr>
        <w:ind w:firstLine="708"/>
        <w:jc w:val="both"/>
      </w:pPr>
      <w:r>
        <w:t>II</w:t>
      </w:r>
      <w:r>
        <w:tab/>
        <w:t xml:space="preserve">Ako u roku od 15 dana od dana objave ovog rješenja na e-Oglasnoj ploči suda  ne predloži otvaranje stečajnog postupka i ne predujme sredstva za namirenje troškova postupka, smatrat će se da je dužnik nesposoban za plaćanje. U tom slučaju sud će po službenoj dužnosti donijeti rješenje o otvaranju i zaključenju  stečajnog postupka uz primjenu odredbe članka 293. Stečajnog zakona. </w:t>
      </w:r>
    </w:p>
    <w:p w:rsidRDefault="006B4AA5" w:rsidP="00B379F8" w:rsidR="006B4AA5">
      <w:pPr>
        <w:ind w:firstLine="708"/>
      </w:pPr>
    </w:p>
    <w:p w:rsidRDefault="00B379F8" w:rsidP="00AD1AE5" w:rsidR="00B379F8">
      <w:pPr>
        <w:ind w:firstLine="708"/>
        <w:jc w:val="center"/>
      </w:pPr>
      <w:r>
        <w:t>O b r a z l o ž e n j e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  <w:jc w:val="both"/>
      </w:pPr>
      <w:r>
        <w:t xml:space="preserve">Prijedlog za otvaranje stečajnog postupka podnijela je Financijska agencija FINA RC </w:t>
      </w:r>
      <w:r w:rsidR="00AD4D23">
        <w:t>Osijek</w:t>
      </w:r>
      <w:r>
        <w:t xml:space="preserve">, Podružnica </w:t>
      </w:r>
      <w:r w:rsidR="00FC2BE0">
        <w:t>Slavonski Brod</w:t>
      </w:r>
      <w:r w:rsidR="00CA7E15">
        <w:t>.</w:t>
      </w:r>
      <w:r>
        <w:t xml:space="preserve"> U prijedlogu navode da dužnik ima evidentirane neizvršene osnove za plaćanje, u neprekidnom razdoblju od </w:t>
      </w:r>
      <w:r w:rsidR="00DD2614">
        <w:t>2270</w:t>
      </w:r>
      <w:r>
        <w:t xml:space="preserve"> dana u iznosu od </w:t>
      </w:r>
      <w:r w:rsidR="00DD2614">
        <w:t>672.019,23</w:t>
      </w:r>
      <w:r>
        <w:t xml:space="preserve"> k</w:t>
      </w:r>
      <w:r w:rsidR="003C642F">
        <w:t>n</w:t>
      </w:r>
      <w:r w:rsidR="006B4AA5">
        <w:t>, te da ima jednu zaposlenu osobu.</w:t>
      </w:r>
    </w:p>
    <w:p w:rsidRDefault="00B379F8" w:rsidP="008E789E" w:rsidR="00B5784E">
      <w:pPr>
        <w:ind w:firstLine="708"/>
        <w:jc w:val="both"/>
      </w:pPr>
      <w:r>
        <w:t xml:space="preserve">Sud je </w:t>
      </w:r>
      <w:r w:rsidR="003C642F">
        <w:t>za</w:t>
      </w:r>
      <w:r w:rsidR="008E789E">
        <w:t xml:space="preserve"> dan</w:t>
      </w:r>
      <w:r w:rsidR="003C642F">
        <w:t xml:space="preserve"> </w:t>
      </w:r>
      <w:r w:rsidR="00F60231">
        <w:t>11</w:t>
      </w:r>
      <w:r w:rsidR="003C642F">
        <w:t xml:space="preserve">. </w:t>
      </w:r>
      <w:r w:rsidR="00F60231">
        <w:t>rujna</w:t>
      </w:r>
      <w:r w:rsidR="003C642F">
        <w:t xml:space="preserve"> </w:t>
      </w:r>
      <w:r w:rsidR="00F21319">
        <w:t>201</w:t>
      </w:r>
      <w:r w:rsidR="008E789E">
        <w:t>8</w:t>
      </w:r>
      <w:r w:rsidR="003C642F">
        <w:t xml:space="preserve">. zakazao ročište radi utvrđivanja pretpostavki za otvaranje stečajnog postupka nad dužnikom </w:t>
      </w:r>
      <w:r w:rsidR="00F60231" w:rsidRPr="00F60231">
        <w:t>EVENTUS d.o.o., OIB: 68843181546 sa sjedištem u Naselje A. Hebranga 8/4, Slavonski Brod</w:t>
      </w:r>
      <w:r w:rsidR="008E789E">
        <w:t xml:space="preserve">, na koje </w:t>
      </w:r>
      <w:r w:rsidR="00F60231">
        <w:t>nije</w:t>
      </w:r>
      <w:r w:rsidR="008E789E">
        <w:t xml:space="preserve"> pristupio </w:t>
      </w:r>
      <w:r w:rsidR="00F60231">
        <w:t xml:space="preserve">nitko, a iz </w:t>
      </w:r>
      <w:r w:rsidR="00B5784E">
        <w:br/>
      </w:r>
    </w:p>
    <w:p w:rsidRDefault="00F60231" w:rsidP="008E789E" w:rsidR="00F60231">
      <w:pPr>
        <w:ind w:firstLine="708"/>
        <w:jc w:val="both"/>
      </w:pPr>
      <w:r>
        <w:lastRenderedPageBreak/>
        <w:t xml:space="preserve">podataka koje je pribavio sud od Min. financija, Porezne uprave, Područni ured Sl. Brod, ZK odjela proizlazi da dužnik nema nepokretne i pokretne imovine, vrijednosnih papira, dividende, udjela. </w:t>
      </w:r>
    </w:p>
    <w:p w:rsidRDefault="00F60231" w:rsidP="008E789E" w:rsidR="00F60231">
      <w:pPr>
        <w:ind w:firstLine="708"/>
        <w:jc w:val="both"/>
      </w:pPr>
    </w:p>
    <w:p w:rsidRDefault="00AD1AE5" w:rsidP="00F60231" w:rsidR="00B379F8">
      <w:pPr>
        <w:ind w:firstLine="708"/>
        <w:jc w:val="both"/>
      </w:pPr>
      <w:r w:rsidRPr="00AD1AE5">
        <w:t>Budući da</w:t>
      </w:r>
      <w:r w:rsidR="00F60231">
        <w:t xml:space="preserve"> nema imovine z</w:t>
      </w:r>
      <w:r w:rsidRPr="00AD1AE5">
        <w:t>a podmirivanje troškova stečajnog postupka, a ostvareni su stečajni razlozi iz čl. 6. i 7. SZ-a odlučeno kao u izreci rješenja sukladno čl. 132. st. 2. SZ-a.</w:t>
      </w:r>
    </w:p>
    <w:p w:rsidRDefault="00B379F8" w:rsidP="00F60231" w:rsidR="00B379F8">
      <w:pPr>
        <w:jc w:val="both"/>
      </w:pPr>
    </w:p>
    <w:p w:rsidRDefault="00B379F8" w:rsidP="00B379F8" w:rsidR="00B379F8">
      <w:pPr>
        <w:jc w:val="center"/>
      </w:pPr>
      <w:r>
        <w:t xml:space="preserve">U Slavonskom Brodu </w:t>
      </w:r>
      <w:r w:rsidR="00F60231">
        <w:t>11</w:t>
      </w:r>
      <w:r>
        <w:t xml:space="preserve">. </w:t>
      </w:r>
      <w:r w:rsidR="00F60231">
        <w:t>rujna</w:t>
      </w:r>
      <w:r w:rsidR="00B670D0">
        <w:t xml:space="preserve"> 2018</w:t>
      </w:r>
      <w:r>
        <w:t>.</w:t>
      </w:r>
    </w:p>
    <w:p w:rsidRDefault="00B379F8" w:rsidP="00B379F8" w:rsidR="00B379F8">
      <w:pPr>
        <w:ind w:firstLine="708"/>
        <w:jc w:val="center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   </w:t>
      </w:r>
      <w:r w:rsidR="00CA7E15">
        <w:t xml:space="preserve"> </w:t>
      </w:r>
      <w:r>
        <w:t xml:space="preserve">S u d a c: 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</w:t>
      </w:r>
    </w:p>
    <w:p w:rsidRDefault="00B379F8" w:rsidP="00B379F8" w:rsidR="00B379F8">
      <w:pPr>
        <w:ind w:firstLine="708"/>
      </w:pPr>
    </w:p>
    <w:p w:rsidRDefault="00B379F8" w:rsidP="00B379F8" w:rsidR="00B379F8">
      <w:r>
        <w:t>NAPUTAK O PRAVNOM LIJEKU.</w:t>
      </w:r>
    </w:p>
    <w:p w:rsidRDefault="00B379F8" w:rsidP="00B379F8" w:rsidR="00B379F8">
      <w:r>
        <w:t>Protiv ovog rješenja dopuštena je žalba</w:t>
      </w:r>
    </w:p>
    <w:p w:rsidRDefault="00B379F8" w:rsidP="00B379F8" w:rsidR="00B379F8">
      <w:r>
        <w:t>u roku do 8 dana od dana objave ovog</w:t>
      </w:r>
    </w:p>
    <w:p w:rsidRDefault="00B379F8" w:rsidP="00B379F8" w:rsidR="00B379F8">
      <w:r>
        <w:t>rješenja na e - Oglasnoj ploči suda. Žalba</w:t>
      </w:r>
    </w:p>
    <w:p w:rsidRDefault="00B379F8" w:rsidP="00B379F8" w:rsidR="00B379F8">
      <w:r>
        <w:t>se podnosi Visokom trgovačkom sudu RH</w:t>
      </w:r>
    </w:p>
    <w:p w:rsidRDefault="00B379F8" w:rsidP="00B379F8" w:rsidR="00B379F8">
      <w:r>
        <w:t>Zagreb putem ovoga suda u 3 primjerka.</w:t>
      </w:r>
    </w:p>
    <w:p w:rsidRDefault="00B379F8" w:rsidP="00B379F8" w:rsidR="00B379F8">
      <w:pPr>
        <w:ind w:firstLine="708"/>
      </w:pPr>
      <w:r>
        <w:t xml:space="preserve">      </w:t>
      </w:r>
    </w:p>
    <w:p w:rsidRDefault="00B379F8" w:rsidP="00B379F8" w:rsidR="00B379F8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D44DD0" w:rsidR="00D44DD0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F60231" w:rsidP="00D44DD0" w:rsidR="00F60231"/>
    <w:p w:rsidRDefault="00F60231" w:rsidP="00D44DD0" w:rsidR="00F60231"/>
    <w:p w:rsidRDefault="00F60231" w:rsidP="00D44DD0" w:rsidR="00F60231"/>
    <w:p w:rsidRDefault="00F60231" w:rsidP="00D44DD0" w:rsidR="00F60231"/>
    <w:p w:rsidRDefault="00F60231" w:rsidP="00D44DD0" w:rsidR="00F60231"/>
    <w:p w:rsidRDefault="00F60231" w:rsidP="00D44DD0" w:rsidR="00F60231"/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>DNA</w:t>
      </w:r>
    </w:p>
    <w:p w:rsidRDefault="00B379F8" w:rsidP="00B379F8" w:rsidR="00B379F8">
      <w:pPr>
        <w:numPr>
          <w:ilvl w:val="0"/>
          <w:numId w:val="1"/>
        </w:numPr>
      </w:pPr>
      <w:r>
        <w:t>e-Oglasna ploča</w:t>
      </w:r>
    </w:p>
    <w:p w:rsidRDefault="00B379F8" w:rsidP="00B379F8" w:rsidR="00B379F8">
      <w:pPr>
        <w:numPr>
          <w:ilvl w:val="0"/>
          <w:numId w:val="1"/>
        </w:numPr>
      </w:pPr>
      <w:r>
        <w:t>kal.</w:t>
      </w:r>
      <w:r w:rsidR="00CA7E15">
        <w:t xml:space="preserve"> </w:t>
      </w:r>
      <w:r>
        <w:t>15 dana</w:t>
      </w:r>
    </w:p>
    <w:p w:rsidRDefault="00B379F8" w:rsidP="00B379F8" w:rsidR="00B379F8"/>
    <w:p w:rsidRDefault="00B379F8" w:rsidP="00B379F8" w:rsidR="00B379F8"/>
    <w:p w:rsidRDefault="00B379F8" w:rsidP="00B379F8" w:rsidR="00B379F8"/>
    <w:p w:rsidRDefault="00D96C0F" w:rsidR="00D96C0F"/>
    <w:sectPr w:rsidR="00D96C0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5D24" w:rsidP="00B670D0" w:rsidR="00375D24">
      <w:r>
        <w:separator/>
      </w:r>
    </w:p>
  </w:endnote>
  <w:endnote w:id="0" w:type="continuationSeparator">
    <w:p w:rsidRDefault="00375D24" w:rsidP="00B670D0" w:rsidR="00375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9162727"/>
      <w:docPartObj>
        <w:docPartGallery w:val="Page Numbers (Bottom of Page)"/>
        <w:docPartUnique/>
      </w:docPartObj>
    </w:sdtPr>
    <w:sdtEndPr/>
    <w:sdtContent>
      <w:p w:rsidRDefault="00B670D0" w:rsidR="00B670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7EF3">
          <w:rPr>
            <w:noProof/>
          </w:rPr>
          <w:t>1</w:t>
        </w:r>
        <w:r>
          <w:fldChar w:fldCharType="end"/>
        </w:r>
      </w:p>
    </w:sdtContent>
  </w:sdt>
  <w:p w:rsidRDefault="00B670D0" w:rsidR="00B670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5D24" w:rsidP="00B670D0" w:rsidR="00375D24">
      <w:r>
        <w:separator/>
      </w:r>
    </w:p>
  </w:footnote>
  <w:footnote w:id="0" w:type="continuationSeparator">
    <w:p w:rsidRDefault="00375D24" w:rsidP="00B670D0" w:rsidR="00375D2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9F8"/>
    <w:rsid w:val="000427AF"/>
    <w:rsid w:val="000E5CE0"/>
    <w:rsid w:val="00164AC1"/>
    <w:rsid w:val="0017264E"/>
    <w:rsid w:val="001A30EE"/>
    <w:rsid w:val="001D347D"/>
    <w:rsid w:val="00221771"/>
    <w:rsid w:val="002512B6"/>
    <w:rsid w:val="0029706D"/>
    <w:rsid w:val="0030130A"/>
    <w:rsid w:val="0032533A"/>
    <w:rsid w:val="00364A4A"/>
    <w:rsid w:val="00375D24"/>
    <w:rsid w:val="003C642F"/>
    <w:rsid w:val="003F76F7"/>
    <w:rsid w:val="00410A95"/>
    <w:rsid w:val="004A2BCA"/>
    <w:rsid w:val="004A5890"/>
    <w:rsid w:val="00527AED"/>
    <w:rsid w:val="00531227"/>
    <w:rsid w:val="0054608D"/>
    <w:rsid w:val="00673C7E"/>
    <w:rsid w:val="00696188"/>
    <w:rsid w:val="006B4AA5"/>
    <w:rsid w:val="007D38EE"/>
    <w:rsid w:val="00814209"/>
    <w:rsid w:val="008615C6"/>
    <w:rsid w:val="008830B2"/>
    <w:rsid w:val="008B31A7"/>
    <w:rsid w:val="008E16A0"/>
    <w:rsid w:val="008E789E"/>
    <w:rsid w:val="00947EF3"/>
    <w:rsid w:val="009E05F8"/>
    <w:rsid w:val="00A84704"/>
    <w:rsid w:val="00AD1AE5"/>
    <w:rsid w:val="00AD4D23"/>
    <w:rsid w:val="00B02A35"/>
    <w:rsid w:val="00B379F8"/>
    <w:rsid w:val="00B5784E"/>
    <w:rsid w:val="00B670D0"/>
    <w:rsid w:val="00BE08ED"/>
    <w:rsid w:val="00CA7E15"/>
    <w:rsid w:val="00CF0205"/>
    <w:rsid w:val="00D14E97"/>
    <w:rsid w:val="00D44DD0"/>
    <w:rsid w:val="00D92EFE"/>
    <w:rsid w:val="00D96C0F"/>
    <w:rsid w:val="00DD2614"/>
    <w:rsid w:val="00DE21C2"/>
    <w:rsid w:val="00E15625"/>
    <w:rsid w:val="00EA3C05"/>
    <w:rsid w:val="00EE6A06"/>
    <w:rsid w:val="00F21319"/>
    <w:rsid w:val="00F60231"/>
    <w:rsid w:val="00FC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79F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C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C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79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C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C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537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St-720/2016</izvorni_sadrzaj>
    <derivirana_varijabla naziv="DomainObject.Predmet.OznakaBroj_1">St-720/2016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EVENTUS d.o.o. za montažu industrijskih postrojenja i usluge</izvorni_sadrzaj>
    <derivirana_varijabla naziv="DomainObject.Predmet.ProtustrankaFormated_1">  EVENTUS d.o.o. za montažu industrijskih postrojenja i usluge</derivirana_varijabla>
  </DomainObject.Predmet.ProtustrankaFormated>
  <DomainObject.Predmet.ProtustrankaFormatedOIB>
    <izvorni_sadrzaj>  EVENTUS d.o.o. za montažu industrijskih postrojenja i usluge, OIB 68843181546</izvorni_sadrzaj>
    <derivirana_varijabla naziv="DomainObject.Predmet.ProtustrankaFormatedOIB_1">  EVENTUS d.o.o. za montažu industrijskih postrojenja i usluge, OIB 68843181546</derivirana_varijabla>
  </DomainObject.Predmet.ProtustrankaFormatedOIB>
  <DomainObject.Predmet.ProtustrankaFormatedWithAdress>
    <izvorni_sadrzaj> EVENTUS d.o.o. za montažu industrijskih postrojenja i usluge, Naselje A.Hebranga 8/4, 35000 Slavonski Brod</izvorni_sadrzaj>
    <derivirana_varijabla naziv="DomainObject.Predmet.ProtustrankaFormatedWithAdress_1"> EVENTUS d.o.o. za montažu industrijskih postrojenja i usluge, Naselje A.Hebranga 8/4, 35000 Slavonski Brod</derivirana_varijabla>
  </DomainObject.Predmet.ProtustrankaFormatedWithAdress>
  <DomainObject.Predmet.ProtustrankaFormatedWithAdressOIB>
    <izvorni_sadrzaj> EVENTUS d.o.o. za montažu industrijskih postrojenja i usluge, OIB 68843181546, Naselje A.Hebranga 8/4, 35000 Slavonski Brod</izvorni_sadrzaj>
    <derivirana_varijabla naziv="DomainObject.Predmet.ProtustrankaFormatedWithAdressOIB_1"> EVENTUS d.o.o. za montažu industrijskih postrojenja i usluge, OIB 68843181546, Naselje A.Hebranga 8/4, 35000 Slavonski Brod</derivirana_varijabla>
  </DomainObject.Predmet.ProtustrankaFormatedWithAdressOIB>
  <DomainObject.Predmet.ProtustrankaWithAdress>
    <izvorni_sadrzaj>EVENTUS d.o.o. za montažu industrijskih postrojenja i usluge Naselje A.Hebranga 8/4, 35000 Slavonski Brod</izvorni_sadrzaj>
    <derivirana_varijabla naziv="DomainObject.Predmet.ProtustrankaWithAdress_1">EVENTUS d.o.o. za montažu industrijskih postrojenja i usluge Naselje A.Hebranga 8/4, 35000 Slavonski Brod</derivirana_varijabla>
  </DomainObject.Predmet.ProtustrankaWithAdress>
  <DomainObject.Predmet.ProtustrankaWithAdressOIB>
    <izvorni_sadrzaj>EVENTUS d.o.o. za montažu industrijskih postrojenja i usluge, OIB 68843181546, Naselje A.Hebranga 8/4, 35000 Slavonski Brod</izvorni_sadrzaj>
    <derivirana_varijabla naziv="DomainObject.Predmet.ProtustrankaWithAdressOIB_1">EVENTUS d.o.o. za montažu industrijskih postrojenja i usluge, OIB 68843181546, Naselje A.Hebranga 8/4, 35000 Slavonski Brod</derivirana_varijabla>
  </DomainObject.Predmet.ProtustrankaWithAdressOIB>
  <DomainObject.Predmet.ProtustrankaNazivFormated>
    <izvorni_sadrzaj>EVENTUS d.o.o. za montažu industrijskih postrojenja i usluge</izvorni_sadrzaj>
    <derivirana_varijabla naziv="DomainObject.Predmet.ProtustrankaNazivFormated_1">EVENTUS d.o.o. za montažu industrijskih postrojenja i usluge</derivirana_varijabla>
  </DomainObject.Predmet.ProtustrankaNazivFormated>
  <DomainObject.Predmet.ProtustrankaNazivFormatedOIB>
    <izvorni_sadrzaj>EVENTUS d.o.o. za montažu industrijskih postrojenja i usluge, OIB 68843181546</izvorni_sadrzaj>
    <derivirana_varijabla naziv="DomainObject.Predmet.ProtustrankaNazivFormatedOIB_1">EVENTUS d.o.o. za montažu industrijskih postrojenja i usluge, OIB 68843181546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672019.23</izvorni_sadrzaj>
    <derivirana_varijabla naziv="DomainObject.Predmet.TrenutnaVrijednost_1">672019.23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EVENTUS d.o.o. za montažu industrijskih postrojenja i usluge</item>
    </izvorni_sadrzaj>
    <derivirana_varijabla naziv="DomainObject.Predmet.ProtuStrankaListFormated_1">
      <item>EVENTUS d.o.o. za montažu industrijskih postrojenja i usluge</item>
    </derivirana_varijabla>
  </DomainObject.Predmet.ProtuStrankaListFormated>
  <DomainObject.Predmet.ProtuStrankaListFormatedOIB>
    <izvorni_sadrzaj>
      <item>EVENTUS d.o.o. za montažu industrijskih postrojenja i usluge, OIB 68843181546</item>
    </izvorni_sadrzaj>
    <derivirana_varijabla naziv="DomainObject.Predmet.ProtuStrankaListFormatedOIB_1">
      <item>EVENTUS d.o.o. za montažu industrijskih postrojenja i usluge, OIB 68843181546</item>
    </derivirana_varijabla>
  </DomainObject.Predmet.ProtuStrankaListFormatedOIB>
  <DomainObject.Predmet.ProtuStrankaListFormatedWithAdress>
    <izvorni_sadrzaj>
      <item>EVENTUS d.o.o. za montažu industrijskih postrojenja i usluge, Naselje A.Hebranga 8/4, 35000 Slavonski Brod</item>
    </izvorni_sadrzaj>
    <derivirana_varijabla naziv="DomainObject.Predmet.ProtuStrankaListFormatedWithAdress_1">
      <item>EVENTUS d.o.o. za montažu industrijskih postrojenja i usluge, Naselje A.Hebranga 8/4, 35000 Slavonski Brod</item>
    </derivirana_varijabla>
  </DomainObject.Predmet.ProtuStrankaListFormatedWithAdress>
  <DomainObject.Predmet.ProtuStrankaListFormatedWithAdressOIB>
    <izvorni_sadrzaj>
      <item>EVENTUS d.o.o. za montažu industrijskih postrojenja i usluge, OIB 68843181546, Naselje A.Hebranga 8/4, 35000 Slavonski Brod</item>
    </izvorni_sadrzaj>
    <derivirana_varijabla naziv="DomainObject.Predmet.ProtuStrankaListFormatedWithAdressOIB_1">
      <item>EVENTUS d.o.o. za montažu industrijskih postrojenja i usluge, OIB 68843181546, Naselje A.Hebranga 8/4, 35000 Slavonski Brod</item>
    </derivirana_varijabla>
  </DomainObject.Predmet.ProtuStrankaListFormatedWithAdressOIB>
  <DomainObject.Predmet.ProtuStrankaListNazivFormated>
    <izvorni_sadrzaj>
      <item>EVENTUS d.o.o. za montažu industrijskih postrojenja i usluge</item>
    </izvorni_sadrzaj>
    <derivirana_varijabla naziv="DomainObject.Predmet.ProtuStrankaListNazivFormated_1">
      <item>EVENTUS d.o.o. za montažu industrijskih postrojenja i usluge</item>
    </derivirana_varijabla>
  </DomainObject.Predmet.ProtuStrankaListNazivFormated>
  <DomainObject.Predmet.ProtuStrankaListNazivFormatedOIB>
    <izvorni_sadrzaj>
      <item>EVENTUS d.o.o. za montažu industrijskih postrojenja i usluge, OIB 68843181546</item>
    </izvorni_sadrzaj>
    <derivirana_varijabla naziv="DomainObject.Predmet.ProtuStrankaListNazivFormatedOIB_1">
      <item>EVENTUS d.o.o. za montažu industrijskih postrojenja i usluge, OIB 68843181546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EVENTUS d.o.o. za montažu industrijskih postrojenja i usluge</izvorni_sadrzaj>
    <derivirana_varijabla naziv="DomainObject.Predmet.ProtustrankaIDrugi_1">EVENTUS d.o.o. za montažu industrijskih postrojenja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EVENTUS d.o.o. za montažu industrijskih postrojenja i usluge, OIB 68843181546, Naselje A.Hebranga 8/4, 35000 Slavonski Brod</izvorni_sadrzaj>
    <derivirana_varijabla naziv="DomainObject.Predmet.ProtustrankaIDrugiAdressOIB_1">EVENTUS d.o.o. za montažu industrijskih postrojenja i usluge, OIB 68843181546, Naselje A.Hebranga 8/4,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EVENTUS d.o.o. za montažu industrijskih postrojenja i usluge</item>
    </izvorni_sadrzaj>
    <derivirana_varijabla naziv="DomainObject.Predmet.SudioniciListNaziv_1">
      <item>Financijska agencija</item>
      <item>EVENTUS d.o.o. za montažu industrijskih postrojenja i usluge</item>
    </derivirana_varijabla>
  </DomainObject.Predmet.SudioniciListNaziv>
  <DomainObject.Predmet.SudioniciListAdressOIB>
    <izvorni_sadrzaj>
      <item>Financijska agencija, OIB 85821130368, Ulica grada Vukovara 70,10000 Zagreb</item>
      <item>EVENTUS d.o.o. za montažu industrijskih postrojenja i usluge, OIB 68843181546, Naselje A.Hebranga 8/4,35000 Slavonski Brod</item>
    </izvorni_sadrzaj>
    <derivirana_varijabla naziv="DomainObject.Predmet.SudioniciListAdressOIB_1">
      <item>Financijska agencija, OIB 85821130368, Ulica grada Vukovara 70,10000 Zagreb</item>
      <item>EVENTUS d.o.o. za montažu industrijskih postrojenja i usluge, OIB 68843181546, Naselje A.Hebranga 8/4,35000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68843181546</item>
    </izvorni_sadrzaj>
    <derivirana_varijabla naziv="DomainObject.Predmet.SudioniciListNazivOIB_1">
      <item>, OIB 85821130368</item>
      <item>, OIB 68843181546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443</properties:Words>
  <properties:Characters>2131</properties:Characters>
  <properties:Lines>102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2018-09-11T06:32:00Z</dcterms:created>
  <dc:creator>wsadmin</dc:creator>
  <cp:lastModifiedBy>wsadmin</cp:lastModifiedBy>
  <cp:lastPrinted>2018-06-07T09:13:00Z</cp:lastPrinted>
  <dcterms:modified xmlns:xsi="http://www.w3.org/2001/XMLSchema-instance" xsi:type="dcterms:W3CDTF">2018-09-11T06:38:00Z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vjerovnicima.docx St-720-2016 11.09.2018..docx)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