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46f1" w14:paraId="f0646f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46360">
        <w:rPr>
          <w:b/>
        </w:rPr>
        <w:t>248</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946360">
        <w:t xml:space="preserve">SANACIJE-IZOLACIJE </w:t>
      </w:r>
      <w:r w:rsidR="001A50D3">
        <w:t xml:space="preserve">d.o.o., </w:t>
      </w:r>
      <w:r w:rsidR="00946360">
        <w:t>Osoje bb, 21232 Osoje</w:t>
      </w:r>
      <w:r w:rsidR="001A50D3">
        <w:t xml:space="preserve">, </w:t>
      </w:r>
      <w:r w:rsidR="00AC65A5" w:rsidRPr="00AC65A5">
        <w:t xml:space="preserve">OIB: </w:t>
      </w:r>
      <w:r w:rsidR="00946360">
        <w:t>70643114674</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946360" w:rsidRPr="00946360">
        <w:t>SANACIJE-IZOLACIJE d.o.o., Osoje bb, 21232 Osoje, OIB: 70643114674</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946360" w:rsidRPr="00946360">
        <w:t>SANACIJE-IZOLACIJE d.o.o., Osoje bb, 21232 Osoje, OIB: 70643114674</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946360">
        <w:rPr>
          <w:b/>
          <w:u w:val="single"/>
        </w:rPr>
        <w:t>08</w:t>
      </w:r>
      <w:r w:rsidR="004A11A6" w:rsidRPr="007303A9">
        <w:rPr>
          <w:b/>
          <w:u w:val="single"/>
        </w:rPr>
        <w:t>,</w:t>
      </w:r>
      <w:r w:rsidR="00946360">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946360">
        <w:t>ZDRAVKA BEŠKER</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946360">
        <w:t>ZDRAVKA BEŠKER</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946360">
        <w:t>16</w:t>
      </w:r>
      <w:r w:rsidR="00ED3E19" w:rsidRPr="00ED3E19">
        <w:t xml:space="preserve">. </w:t>
      </w:r>
      <w:r w:rsidR="00946360">
        <w:t>prosinca</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AC65A5">
        <w:t>09</w:t>
      </w:r>
      <w:r w:rsidR="009A0C56">
        <w:t>.</w:t>
      </w:r>
      <w:r w:rsidR="009C6C0F">
        <w:t>2015</w:t>
      </w:r>
      <w:r w:rsidRPr="00F97AF9">
        <w:t xml:space="preserve">. godine dužnik u Očevidniku redoslijeda osnova za plaćanje ima evidentirane neizvršene osnove za plaćanje u neprekinutom razdoblju od </w:t>
      </w:r>
      <w:r w:rsidR="00946360">
        <w:t>540</w:t>
      </w:r>
      <w:r w:rsidRPr="00F97AF9">
        <w:t xml:space="preserve"> dana u ukupnom iznosu od </w:t>
      </w:r>
      <w:r w:rsidR="00946360">
        <w:t>17</w:t>
      </w:r>
      <w:r w:rsidR="00AC65A5">
        <w:t>.</w:t>
      </w:r>
      <w:r w:rsidR="00946360">
        <w:t>756</w:t>
      </w:r>
      <w:r w:rsidR="003C241D">
        <w:t>,</w:t>
      </w:r>
      <w:r w:rsidR="00946360">
        <w:t>70</w:t>
      </w:r>
      <w:r w:rsidR="00ED3E19" w:rsidRPr="00ED3E19">
        <w:t xml:space="preserve"> </w:t>
      </w:r>
      <w:r w:rsidR="009C6C0F">
        <w:t>kuna, da nema zaposlenih, da nema otvoren</w:t>
      </w:r>
      <w:r w:rsidRPr="00F97AF9">
        <w:t xml:space="preserve"> račune kod</w:t>
      </w:r>
      <w:r w:rsidR="00946360">
        <w:t xml:space="preserve"> Splitske</w:t>
      </w:r>
      <w:r w:rsidRPr="00F97AF9">
        <w:t xml:space="preserve">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946360">
        <w:t>26</w:t>
      </w:r>
      <w:r>
        <w:t xml:space="preserve">. </w:t>
      </w:r>
      <w:r w:rsidR="00946360">
        <w:t>siječnja</w:t>
      </w:r>
      <w:r w:rsidR="003C241D">
        <w:t xml:space="preserve"> </w:t>
      </w:r>
      <w:r w:rsidR="001A50D3">
        <w:t xml:space="preserve"> 2017</w:t>
      </w:r>
      <w:r>
        <w:t>.g. naslovni sud je rješenjem pod podl.br. St-</w:t>
      </w:r>
      <w:r w:rsidR="00946360">
        <w:t>2761</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05E4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46360">
      <w:rPr>
        <w:rFonts w:hAnsi="Book Antiqua" w:ascii="Book Antiqua"/>
        <w:b/>
        <w:sz w:val="20"/>
        <w:szCs w:val="20"/>
      </w:rPr>
      <w:t>248</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05E44"/>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05E44"/>
    <w:rPr>
      <w:color w:val="808080"/>
      <w:bdr w:space="0" w:sz="0" w:color="auto" w:val="none"/>
      <w:shd w:fill="auto" w:color="auto" w:val="clear"/>
    </w:rPr>
  </w:style>
  <w:style w:customStyle="true" w:styleId="eSPISCCParagraphDefaultFont" w:type="character">
    <w:name w:val="eSPIS_CC_Paragraph Default Font"/>
    <w:basedOn w:val="Zadanifontodlomka"/>
    <w:rsid w:val="00F05E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5E44"/>
    <w:rPr>
      <w:b/>
      <w:bdr w:space="0" w:sz="0" w:color="auto" w:val="none"/>
      <w:shd w:fill="FFFFCC" w:color="auto" w:val="clear"/>
      <w:lang w:val="hr-HR"/>
    </w:rPr>
  </w:style>
  <w:style w:customStyle="true" w:styleId="PozadinaSvijetloCrvena" w:type="character">
    <w:name w:val="Pozadina_SvijetloCrvena"/>
    <w:basedOn w:val="eSPISCCParagraphDefaultFont"/>
    <w:rsid w:val="00F05E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5E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05E44"/>
    <w:rPr>
      <w:color w:val="808080"/>
      <w:bdr w:color="auto" w:space="0" w:sz="0" w:val="none"/>
      <w:shd w:color="auto" w:fill="auto" w:val="clear"/>
    </w:rPr>
  </w:style>
  <w:style w:customStyle="1" w:styleId="eSPISCCParagraphDefaultFont" w:type="character">
    <w:name w:val="eSPIS_CC_Paragraph Default Font"/>
    <w:basedOn w:val="Zadanifontodlomka"/>
    <w:rsid w:val="00F05E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5E44"/>
    <w:rPr>
      <w:b/>
      <w:bdr w:color="auto" w:space="0" w:sz="0" w:val="none"/>
      <w:shd w:color="auto" w:fill="FFFFCC" w:val="clear"/>
      <w:lang w:val="hr-HR"/>
    </w:rPr>
  </w:style>
  <w:style w:customStyle="1" w:styleId="PozadinaSvijetloCrvena" w:type="character">
    <w:name w:val="Pozadina_SvijetloCrvena"/>
    <w:basedOn w:val="eSPISCCParagraphDefaultFont"/>
    <w:rsid w:val="00F05E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5E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St-248/2017-9</izvorni_sadrzaj>
    <derivirana_varijabla naziv="DomainObject.Oznaka_1">St-248/2017-9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SANACIJE-IZOLACIJE za građenje i usluge, društvo s ograničenom odgovornošću</izvorni_sadrzaj>
    <derivirana_varijabla naziv="DomainObject.Predmet.ProtustrankaFormated_1">  SANACIJE-IZOLACIJE za građenje i usluge, društvo s ograničenom odgovornošću</derivirana_varijabla>
  </DomainObject.Predmet.ProtustrankaFormated>
  <DomainObject.Predmet.ProtustrankaFormatedOIB>
    <izvorni_sadrzaj>  SANACIJE-IZOLACIJE za građenje i usluge, društvo s ograničenom odgovornošću, OIB 70643114674</izvorni_sadrzaj>
    <derivirana_varijabla naziv="DomainObject.Predmet.ProtustrankaFormatedOIB_1">  SANACIJE-IZOLACIJE za građenje i usluge, društvo s ograničenom odgovornošću, OIB 70643114674</derivirana_varijabla>
  </DomainObject.Predmet.ProtustrankaFormatedOIB>
  <DomainObject.Predmet.ProtustrankaFormatedWithAdress>
    <izvorni_sadrzaj> SANACIJE-IZOLACIJE za građenje i usluge, društvo s ograničenom odgovornošću, Osoje bb, 21232 Osoje</izvorni_sadrzaj>
    <derivirana_varijabla naziv="DomainObject.Predmet.ProtustrankaFormatedWithAdress_1"> SANACIJE-IZOLACIJE za građenje i usluge, društvo s ograničenom odgovornošću, Osoje bb, 21232 Osoje</derivirana_varijabla>
  </DomainObject.Predmet.ProtustrankaFormatedWithAdress>
  <DomainObject.Predmet.ProtustrankaFormatedWithAdressOIB>
    <izvorni_sadrzaj> SANACIJE-IZOLACIJE za građenje i usluge, društvo s ograničenom odgovornošću, OIB 70643114674, Osoje bb, 21232 Osoje</izvorni_sadrzaj>
    <derivirana_varijabla naziv="DomainObject.Predmet.ProtustrankaFormatedWithAdressOIB_1"> SANACIJE-IZOLACIJE za građenje i usluge, društvo s ograničenom odgovornošću, OIB 70643114674, Osoje bb, 21232 Osoje</derivirana_varijabla>
  </DomainObject.Predmet.ProtustrankaFormatedWithAdressOIB>
  <DomainObject.Predmet.ProtustrankaWithAdress>
    <izvorni_sadrzaj>SANACIJE-IZOLACIJE za građenje i usluge, društvo s ograničenom odgovornošću Osoje bb, 21232 Osoje</izvorni_sadrzaj>
    <derivirana_varijabla naziv="DomainObject.Predmet.ProtustrankaWithAdress_1">SANACIJE-IZOLACIJE za građenje i usluge, društvo s ograničenom odgovornošću Osoje bb, 21232 Osoje</derivirana_varijabla>
  </DomainObject.Predmet.ProtustrankaWithAdress>
  <DomainObject.Predmet.ProtustrankaWithAdressOIB>
    <izvorni_sadrzaj>SANACIJE-IZOLACIJE za građenje i usluge, društvo s ograničenom odgovornošću, OIB 70643114674, Osoje bb, 21232 Osoje</izvorni_sadrzaj>
    <derivirana_varijabla naziv="DomainObject.Predmet.ProtustrankaWithAdressOIB_1">SANACIJE-IZOLACIJE za građenje i usluge, društvo s ograničenom odgovornošću, OIB 70643114674, Osoje bb, 21232 Osoje</derivirana_varijabla>
  </DomainObject.Predmet.ProtustrankaWithAdressOIB>
  <DomainObject.Predmet.ProtustrankaNazivFormated>
    <izvorni_sadrzaj>SANACIJE-IZOLACIJE za građenje i usluge, društvo s ograničenom odgovornošću</izvorni_sadrzaj>
    <derivirana_varijabla naziv="DomainObject.Predmet.ProtustrankaNazivFormated_1">SANACIJE-IZOLACIJE za građenje i usluge, društvo s ograničenom odgovornošću</derivirana_varijabla>
  </DomainObject.Predmet.ProtustrankaNazivFormated>
  <DomainObject.Predmet.ProtustrankaNazivFormatedOIB>
    <izvorni_sadrzaj>SANACIJE-IZOLACIJE za građenje i usluge, društvo s ograničenom odgovornošću, OIB 70643114674</izvorni_sadrzaj>
    <derivirana_varijabla naziv="DomainObject.Predmet.ProtustrankaNazivFormatedOIB_1">SANACIJE-IZOLACIJE za građenje i usluge, društvo s ograničenom odgovornošću, OIB 70643114674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SANACIJE-IZOLACIJE za građenje i usluge, društvo s ograničenom odgovornošću</item>
    </izvorni_sadrzaj>
    <derivirana_varijabla naziv="DomainObject.Predmet.ProtuStrankaListFormated_1">
      <item>SANACIJE-IZOLACIJE za građenje i usluge, društvo s ograničenom odgovornošću</item>
    </derivirana_varijabla>
  </DomainObject.Predmet.ProtuStrankaListFormated>
  <DomainObject.Predmet.ProtuStrankaListFormatedOIB>
    <izvorni_sadrzaj>
      <item>SANACIJE-IZOLACIJE za građenje i usluge, društvo s ograničenom odgovornošću, OIB 70643114674</item>
    </izvorni_sadrzaj>
    <derivirana_varijabla naziv="DomainObject.Predmet.ProtuStrankaListFormatedOIB_1">
      <item>SANACIJE-IZOLACIJE za građenje i usluge, društvo s ograničenom odgovornošću, OIB 70643114674</item>
    </derivirana_varijabla>
  </DomainObject.Predmet.ProtuStrankaListFormatedOIB>
  <DomainObject.Predmet.ProtuStrankaListFormatedWithAdress>
    <izvorni_sadrzaj>
      <item>SANACIJE-IZOLACIJE za građenje i usluge, društvo s ograničenom odgovornošću, Osoje bb, 21232 Osoje</item>
    </izvorni_sadrzaj>
    <derivirana_varijabla naziv="DomainObject.Predmet.ProtuStrankaListFormatedWithAdress_1">
      <item>SANACIJE-IZOLACIJE za građenje i usluge, društvo s ograničenom odgovornošću, Osoje bb, 21232 Osoje</item>
    </derivirana_varijabla>
  </DomainObject.Predmet.ProtuStrankaListFormatedWithAdress>
  <DomainObject.Predmet.ProtuStrankaListFormatedWithAdressOIB>
    <izvorni_sadrzaj>
      <item>SANACIJE-IZOLACIJE za građenje i usluge, društvo s ograničenom odgovornošću, OIB 70643114674, Osoje bb, 21232 Osoje</item>
    </izvorni_sadrzaj>
    <derivirana_varijabla naziv="DomainObject.Predmet.ProtuStrankaListFormatedWithAdressOIB_1">
      <item>SANACIJE-IZOLACIJE za građenje i usluge, društvo s ograničenom odgovornošću, OIB 70643114674, Osoje bb, 21232 Osoje</item>
    </derivirana_varijabla>
  </DomainObject.Predmet.ProtuStrankaListFormatedWithAdressOIB>
  <DomainObject.Predmet.ProtuStrankaListNazivFormated>
    <izvorni_sadrzaj>
      <item>SANACIJE-IZOLACIJE za građenje i usluge, društvo s ograničenom odgovornošću</item>
    </izvorni_sadrzaj>
    <derivirana_varijabla naziv="DomainObject.Predmet.ProtuStrankaListNazivFormated_1">
      <item>SANACIJE-IZOLACIJE za građenje i usluge, društvo s ograničenom odgovornošću</item>
    </derivirana_varijabla>
  </DomainObject.Predmet.ProtuStrankaListNazivFormated>
  <DomainObject.Predmet.ProtuStrankaListNazivFormatedOIB>
    <izvorni_sadrzaj>
      <item>SANACIJE-IZOLACIJE za građenje i usluge, društvo s ograničenom odgovornošću, OIB 70643114674</item>
    </izvorni_sadrzaj>
    <derivirana_varijabla naziv="DomainObject.Predmet.ProtuStrankaListNazivFormatedOIB_1">
      <item>SANACIJE-IZOLACIJE za građenje i usluge, društvo s ograničenom odgovornošću, OIB 70643114674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St-248/2017-9</izvorni_sadrzaj>
    <derivirana_varijabla naziv="DomainObject.PoslovniBrojDokumenta_1">St-248/2017-9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SANACIJE-IZOLACIJE za građenje i usluge, društvo s ograničenom odgovornošću</izvorni_sadrzaj>
    <derivirana_varijabla naziv="DomainObject.Predmet.ProtustrankaIDrugi_1">SANACIJE-IZOLACIJE za građenje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SANACIJE-IZOLACIJE za građenje i usluge, društvo s ograničenom odgovornošću, OIB 70643114674, Osoje bb, 21232 Osoje</izvorni_sadrzaj>
    <derivirana_varijabla naziv="DomainObject.Predmet.ProtustrankaIDrugiAdressOIB_1">SANACIJE-IZOLACIJE za građenje i usluge, društvo s ograničenom odgovornošću, OIB 70643114674, Osoje bb, 21232 Osoje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SANACIJE-IZOLACIJE za građenje i usluge, društvo s ograničenom odgovornošću</item>
      <item>FINANCIJSKA AGENCIJA, RC SPLIT</item>
      <item>Ministarstvo financija RH</item>
      <item>Županijsko državno odvjetništvo u Splitu</item>
    </izvorni_sadrzaj>
    <derivirana_varijabla naziv="DomainObject.Predmet.SudioniciListNaziv_1">
      <item>SANACIJE-IZOLACIJE za građenje i usluge, društvo s ograničenom odgovornošću</item>
      <item>FINANCIJSKA AGENCIJA, RC SPLIT</item>
      <item>Ministarstvo financija RH</item>
      <item>Županijsko državno odvjetništvo u Splitu</item>
    </derivirana_varijabla>
  </DomainObject.Predmet.SudioniciListNaziv>
  <DomainObject.Predmet.SudioniciListAdressOIB>
    <izvorni_sadrzaj>
      <item>SANACIJE-IZOLACIJE za građenje i usluge, društvo s ograničenom odgovornošću, OIB 70643114674, Osoje bb,21232 Osoje</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SANACIJE-IZOLACIJE za građenje i usluge, društvo s ograničenom odgovornošću, OIB 70643114674, Osoje bb,21232 Osoje</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70643114674</item>
      <item>, OIB 85821130368</item>
      <item>, OIB 18683136487</item>
      <item>, OIB null</item>
    </izvorni_sadrzaj>
    <derivirana_varijabla naziv="DomainObject.Predmet.SudioniciListNazivOIB_1">
      <item>, OIB 70643114674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6045</properties:Characters>
  <properties:Lines>141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2018-06-15T11:49:00Z</dcterms:created>
  <dc:creator>Katarina Franković</dc:creator>
  <cp:lastModifiedBy>Andrijana Leto</cp:lastModifiedBy>
  <cp:lastPrinted>2018-06-15T08:57:00Z</cp:lastPrinted>
  <dcterms:modified xmlns:xsi="http://www.w3.org/2001/XMLSchema-instance" xsi:type="dcterms:W3CDTF">2018-06-15T11:57:00Z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St-248/2017-9 / Odluka - Rješenje o pokretanju prethodnog postupka nakon obustave skraćenog stečajnog postupka (248- 17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