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dc87" w14:paraId="91cdc87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8F571E">
        <w:rPr>
          <w:sz w:val="24"/>
          <w:szCs w:val="24"/>
        </w:rPr>
        <w:t>-90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8F571E" w:rsidP="008F571E" w:rsidR="008F571E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8F571E" w:rsidP="008F571E" w:rsidR="008F571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571E" w:rsidP="008F571E" w:rsidR="008F571E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8F571E">
      <w:pPr>
        <w:jc w:val="center"/>
        <w:rPr>
          <w:sz w:val="24"/>
          <w:szCs w:val="24"/>
        </w:rPr>
      </w:pPr>
      <w:r w:rsidRPr="008F571E">
        <w:rPr>
          <w:sz w:val="24"/>
          <w:szCs w:val="24"/>
        </w:rPr>
        <w:t>r i j e š i o    j e</w:t>
      </w:r>
    </w:p>
    <w:p w:rsidRDefault="007E2A14" w:rsidP="008F0B3C" w:rsidR="007E2A14" w:rsidRPr="008F571E">
      <w:pPr>
        <w:jc w:val="center"/>
        <w:rPr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1A6CB1" w:rsidP="001A6CB1" w:rsidR="001A6CB1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4.</w:t>
      </w:r>
      <w:r w:rsidRPr="00D003B1">
        <w:rPr>
          <w:sz w:val="24"/>
          <w:szCs w:val="24"/>
        </w:rPr>
        <w:tab/>
        <w:t xml:space="preserve">JOSIP CINDRIĆ, OIB:35611924968 u iznosu 7.507,79 kn </w:t>
      </w:r>
    </w:p>
    <w:p w:rsidRDefault="001A6CB1" w:rsidP="001A6CB1" w:rsidR="001A6CB1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1A6CB1" w:rsidP="001A6CB1" w:rsidR="001A6CB1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1A6CB1" w:rsidP="001A6CB1" w:rsidR="001A6CB1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JOSIP CINDRIĆ, OIB:35611924968 u iznosu 7.507,79 kn</w:t>
      </w:r>
    </w:p>
    <w:p w:rsidRDefault="001A6CB1" w:rsidP="001A6CB1" w:rsidR="001A6CB1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8F571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8F57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  <w:t xml:space="preserve">  </w:t>
      </w:r>
      <w:r w:rsidR="008F571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571E" w:rsidP="00E91121" w:rsidR="008F571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571E" w:rsidP="00E91121" w:rsidR="008F571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571E" w:rsidP="008F571E" w:rsidR="008F571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571E" w:rsidP="00E91121" w:rsidR="008F571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8F571E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571E" w:rsidP="008F0B3C" w:rsidR="008F571E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21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A6CB1"/>
    <w:rsid w:val="001B0D90"/>
    <w:rsid w:val="001B5738"/>
    <w:rsid w:val="001C798F"/>
    <w:rsid w:val="002705E0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8F571E"/>
    <w:rsid w:val="00922715"/>
    <w:rsid w:val="00973FE8"/>
    <w:rsid w:val="009939BF"/>
    <w:rsid w:val="009E5406"/>
    <w:rsid w:val="009F27A9"/>
    <w:rsid w:val="00AB16FB"/>
    <w:rsid w:val="00AC73BE"/>
    <w:rsid w:val="00AE4DC4"/>
    <w:rsid w:val="00BA094E"/>
    <w:rsid w:val="00BC6AFE"/>
    <w:rsid w:val="00D33F8C"/>
    <w:rsid w:val="00D55FD5"/>
    <w:rsid w:val="00D66367"/>
    <w:rsid w:val="00D70997"/>
    <w:rsid w:val="00E07BAA"/>
    <w:rsid w:val="00E421A0"/>
    <w:rsid w:val="00E64657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1A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1A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1A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1A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1A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1A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1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1A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18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2093</properties:Characters>
  <properties:Lines>114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2018-02-13T14:26:00Z</dcterms:created>
  <dc:creator>nribaric</dc:creator>
  <cp:lastModifiedBy>Jadranka Zelić</cp:lastModifiedBy>
  <cp:lastPrinted>2018-02-14T09:30:00Z</cp:lastPrinted>
  <dcterms:modified xmlns:xsi="http://www.w3.org/2001/XMLSchema-instance" xsi:type="dcterms:W3CDTF">2018-02-14T09:31:00Z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