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5c62" w14:paraId="e6e5c62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 w:rsidRPr="005347E1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F740F0">
        <w:t xml:space="preserve">AMBRELA d.o.o., Rovinj, M. Benussi 6, OIB: 49115743850, </w:t>
      </w: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F740F0">
        <w:t>AMBRELA d.o.o., Rovinj, M. Benussi 6, OIB: 49115743850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F740F0">
        <w:t>Ivan Gjurašić, Zagreb, Petrinjska 68, OIB: 66025260916.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F740F0">
        <w:t>AMBRELA d.o.o., Rovinj, M. Benussi 6, OIB: 49115743850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F740F0">
        <w:t>798/16-3 od 07. lipnja 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F740F0">
        <w:t>07</w:t>
      </w:r>
      <w:r w:rsidR="00B57468">
        <w:t>. lipnja</w:t>
      </w:r>
      <w:r w:rsidR="00CD6BBB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741DAF">
        <w:t>1</w:t>
      </w:r>
      <w:r w:rsidR="00F740F0">
        <w:t>2</w:t>
      </w:r>
      <w:r w:rsidR="00B57468">
        <w:t>. srpnja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 xml:space="preserve">imovine (potvrda z.k. odjela Općinskog suda u Puli, Zemljišnoknjižnog odjela </w:t>
      </w:r>
      <w:r w:rsidR="00F740F0">
        <w:t>Rovinj</w:t>
      </w:r>
      <w:r w:rsidR="008A14BE">
        <w:t xml:space="preserve"> </w:t>
      </w:r>
      <w:r w:rsidR="00A910B6" w:rsidRPr="005347E1">
        <w:t xml:space="preserve">(list </w:t>
      </w:r>
      <w:r w:rsidR="00741DAF">
        <w:t>1</w:t>
      </w:r>
      <w:r w:rsidR="008A14BE">
        <w:t>3</w:t>
      </w:r>
      <w:r w:rsidRPr="005347E1">
        <w:t xml:space="preserve"> spisa), uvjerenje Policijske uprave istarske (list </w:t>
      </w:r>
      <w:r w:rsidR="00741DAF">
        <w:t>1</w:t>
      </w:r>
      <w:r w:rsidR="00F740F0">
        <w:t>4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lastRenderedPageBreak/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F740F0">
        <w:t>798</w:t>
      </w:r>
      <w:r w:rsidR="00741DAF">
        <w:t>/16</w:t>
      </w:r>
      <w:r w:rsidR="00B57468">
        <w:t xml:space="preserve"> od 14. srpnja 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B57468">
        <w:t>14. srpnja</w:t>
      </w:r>
      <w:r w:rsidRPr="005347E1">
        <w:t xml:space="preserve"> 2016. godine, a skinuto je sa oglasne </w:t>
      </w:r>
      <w:r w:rsidR="00B57468">
        <w:t>21. srpnja</w:t>
      </w:r>
      <w:r w:rsidR="0089087E" w:rsidRPr="005347E1">
        <w:t xml:space="preserve"> 2016. godine. U roku od 15 dana, koji rok je istekao </w:t>
      </w:r>
      <w:r w:rsidR="00B57468">
        <w:t>05. kolovoza</w:t>
      </w:r>
      <w:r w:rsidR="00CD6BBB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B57468">
        <w:t>0</w:t>
      </w:r>
      <w:r w:rsidR="000877D5">
        <w:t>5</w:t>
      </w:r>
      <w:r w:rsidR="00B57468">
        <w:t>. rujna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1B394B">
        <w:t xml:space="preserve">, v. r. 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F740F0">
        <w:t>Rovinj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394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F740F0">
      <w:rPr>
        <w:sz w:val="23"/>
        <w:szCs w:val="23"/>
      </w:rPr>
      <w:t>798</w:t>
    </w:r>
    <w:r w:rsidR="000877D5">
      <w:rPr>
        <w:sz w:val="23"/>
        <w:szCs w:val="23"/>
      </w:rPr>
      <w:t>/16</w:t>
    </w:r>
    <w:r w:rsidR="00B57468">
      <w:rPr>
        <w:sz w:val="23"/>
        <w:szCs w:val="23"/>
      </w:rPr>
      <w:t>-</w:t>
    </w:r>
    <w:r w:rsidR="000877D5">
      <w:rPr>
        <w:sz w:val="23"/>
        <w:szCs w:val="23"/>
      </w:rPr>
      <w:t>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F740F0">
      <w:rPr>
        <w:sz w:val="23"/>
        <w:szCs w:val="23"/>
      </w:rPr>
      <w:t>798</w:t>
    </w:r>
    <w:r w:rsidR="000877D5">
      <w:rPr>
        <w:sz w:val="23"/>
        <w:szCs w:val="23"/>
      </w:rPr>
      <w:t>/16</w:t>
    </w:r>
    <w:r w:rsidR="00B57468">
      <w:rPr>
        <w:sz w:val="23"/>
        <w:szCs w:val="23"/>
      </w:rPr>
      <w:t>-</w:t>
    </w:r>
    <w:r w:rsidR="000877D5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80A79"/>
    <w:rsid w:val="000877D5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B394B"/>
    <w:rsid w:val="001D689E"/>
    <w:rsid w:val="001E32C9"/>
    <w:rsid w:val="001E38C0"/>
    <w:rsid w:val="001E57BF"/>
    <w:rsid w:val="001F26A6"/>
    <w:rsid w:val="001F76FA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3AB7"/>
    <w:rsid w:val="004277F1"/>
    <w:rsid w:val="00441CBA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6381F"/>
    <w:rsid w:val="005D20E4"/>
    <w:rsid w:val="005E3D31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6021E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AMBRELA d.o.o. ROVINJ zastupanog po punomoćniku Mario Justament</izvorni_sadrzaj>
    <derivirana_varijabla naziv="DomainObject.Predmet.ProtustrankaFormated_1">  AMBRELA d.o.o. ROVINJ zastupanog po punomoćniku Mario Justament</derivirana_varijabla>
  </DomainObject.Predmet.ProtustrankaFormated>
  <DomainObject.Predmet.ProtustrankaFormatedOIB>
    <izvorni_sadrzaj>  AMBRELA d.o.o. ROVINJ, OIB 49115743850 zastupanog po punomoćniku Mario Justament</izvorni_sadrzaj>
    <derivirana_varijabla naziv="DomainObject.Predmet.ProtustrankaFormatedOIB_1">  AMBRELA d.o.o. ROVINJ, OIB 49115743850 zastupanog po punomoćniku Mario Justament</derivirana_varijabla>
  </DomainObject.Predmet.ProtustrankaFormatedOIB>
  <DomainObject.Predmet.ProtustrankaFormatedWithAdress>
    <izvorni_sadrzaj> AMBRELA d.o.o. ROVINJ, M.Benussi 6, 52210 Rovinj zastupanog po punomoćniku Mario Justament</izvorni_sadrzaj>
    <derivirana_varijabla naziv="DomainObject.Predmet.ProtustrankaFormatedWithAdress_1"> AMBRELA d.o.o. ROVINJ, M.Benussi 6, 52210 Rovinj zastupanog po punomoćniku Mario Justament</derivirana_varijabla>
  </DomainObject.Predmet.ProtustrankaFormatedWithAdress>
  <DomainObject.Predmet.ProtustrankaFormatedWithAdressOIB>
    <izvorni_sadrzaj> AMBRELA d.o.o. ROVINJ, OIB 49115743850, M.Benussi 6, 52210 Rovinj zastupanog po punomoćniku Mario Justament</izvorni_sadrzaj>
    <derivirana_varijabla naziv="DomainObject.Predmet.ProtustrankaFormatedWithAdressOIB_1"> AMBRELA d.o.o. ROVINJ, OIB 49115743850, M.Benussi 6, 52210 Rovinj zastupanog po punomoćniku Mario Justament</derivirana_varijabla>
  </DomainObject.Predmet.ProtustrankaFormatedWithAdressOIB>
  <DomainObject.Predmet.ProtustrankaWithAdress>
    <izvorni_sadrzaj>AMBRELA d.o.o. ROVINJ M.Benussi 6, 52210 Rovinj</izvorni_sadrzaj>
    <derivirana_varijabla naziv="DomainObject.Predmet.ProtustrankaWithAdress_1">AMBRELA d.o.o. ROVINJ M.Benussi 6, 52210 Rovinj</derivirana_varijabla>
  </DomainObject.Predmet.ProtustrankaWithAdress>
  <DomainObject.Predmet.ProtustrankaWithAdressOIB>
    <izvorni_sadrzaj>AMBRELA d.o.o. ROVINJ, OIB 49115743850, M.Benussi 6, 52210 Rovinj</izvorni_sadrzaj>
    <derivirana_varijabla naziv="DomainObject.Predmet.ProtustrankaWithAdressOIB_1">AMBRELA d.o.o. ROVINJ, OIB 49115743850, M.Benussi 6, 52210 Rovinj</derivirana_varijabla>
  </DomainObject.Predmet.ProtustrankaWithAdressOIB>
  <DomainObject.Predmet.ProtustrankaNazivFormated>
    <izvorni_sadrzaj>AMBRELA d.o.o. ROVINJ</izvorni_sadrzaj>
    <derivirana_varijabla naziv="DomainObject.Predmet.ProtustrankaNazivFormated_1">AMBRELA d.o.o. ROVINJ</derivirana_varijabla>
  </DomainObject.Predmet.ProtustrankaNazivFormated>
  <DomainObject.Predmet.ProtustrankaNazivFormatedOIB>
    <izvorni_sadrzaj>AMBRELA d.o.o. ROVINJ, OIB 49115743850</izvorni_sadrzaj>
    <derivirana_varijabla naziv="DomainObject.Predmet.ProtustrankaNazivFormatedOIB_1">AMBRELA d.o.o. ROVINJ, OIB 49115743850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68437.68</izvorni_sadrzaj>
    <derivirana_varijabla naziv="DomainObject.Predmet.TrenutnaVrijednost_1">68437.68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AMBRELA d.o.o. ROVINJ zastupanog po punomoćniku Mario Justament</item>
    </izvorni_sadrzaj>
    <derivirana_varijabla naziv="DomainObject.Predmet.ProtuStrankaListFormated_1">
      <item>AMBRELA d.o.o. ROVINJ zastupanog po punomoćniku Mario Justament</item>
    </derivirana_varijabla>
  </DomainObject.Predmet.ProtuStrankaListFormated>
  <DomainObject.Predmet.ProtuStrankaListFormatedOIB>
    <izvorni_sadrzaj>
      <item>AMBRELA d.o.o. ROVINJ, OIB 49115743850 zastupanog po punomoćniku Mario Justament</item>
    </izvorni_sadrzaj>
    <derivirana_varijabla naziv="DomainObject.Predmet.ProtuStrankaListFormatedOIB_1">
      <item>AMBRELA d.o.o. ROVINJ, OIB 49115743850 zastupanog po punomoćniku Mario Justament</item>
    </derivirana_varijabla>
  </DomainObject.Predmet.ProtuStrankaListFormatedOIB>
  <DomainObject.Predmet.ProtuStrankaListFormatedWithAdress>
    <izvorni_sadrzaj>
      <item>AMBRELA d.o.o. ROVINJ, M.Benussi 6, 52210 Rovinj zastupanog po punomoćniku Mario Justament</item>
    </izvorni_sadrzaj>
    <derivirana_varijabla naziv="DomainObject.Predmet.ProtuStrankaListFormatedWithAdress_1">
      <item>AMBRELA d.o.o. ROVINJ, M.Benussi 6, 52210 Rovinj zastupanog po punomoćniku Mario Justament</item>
    </derivirana_varijabla>
  </DomainObject.Predmet.ProtuStrankaListFormatedWithAdress>
  <DomainObject.Predmet.ProtuStrankaListFormatedWithAdressOIB>
    <izvorni_sadrzaj>
      <item>AMBRELA d.o.o. ROVINJ, OIB 49115743850, M.Benussi 6, 52210 Rovinj zastupanog po punomoćniku Mario Justament</item>
    </izvorni_sadrzaj>
    <derivirana_varijabla naziv="DomainObject.Predmet.ProtuStrankaListFormatedWithAdressOIB_1">
      <item>AMBRELA d.o.o. ROVINJ, OIB 49115743850, M.Benussi 6, 52210 Rovinj zastupanog po punomoćniku Mario Justament</item>
    </derivirana_varijabla>
  </DomainObject.Predmet.ProtuStrankaListFormatedWithAdressOIB>
  <DomainObject.Predmet.ProtuStrankaListNazivFormated>
    <izvorni_sadrzaj>
      <item>AMBRELA d.o.o. ROVINJ</item>
    </izvorni_sadrzaj>
    <derivirana_varijabla naziv="DomainObject.Predmet.ProtuStrankaListNazivFormated_1">
      <item>AMBRELA d.o.o. ROVINJ</item>
    </derivirana_varijabla>
  </DomainObject.Predmet.ProtuStrankaListNazivFormated>
  <DomainObject.Predmet.ProtuStrankaListNazivFormatedOIB>
    <izvorni_sadrzaj>
      <item>AMBRELA d.o.o. ROVINJ, OIB 49115743850</item>
    </izvorni_sadrzaj>
    <derivirana_varijabla naziv="DomainObject.Predmet.ProtuStrankaListNazivFormatedOIB_1">
      <item>AMBRELA d.o.o. ROVINJ, OIB 49115743850</item>
    </derivirana_varijabla>
  </DomainObject.Predmet.ProtuStrankaListNazivFormatedOIB>
  <DomainObject.Predmet.OstaliListFormated>
    <izvorni_sadrzaj>
      <item>Mario Justament punomoćnik sudionika u postupku AMBRELA d.o.o. ROVINJ</item>
    </izvorni_sadrzaj>
    <derivirana_varijabla naziv="DomainObject.Predmet.OstaliListFormated_1">
      <item>Mario Justament punomoćnik sudionika u postupku AMBRELA d.o.o. ROVINJ</item>
    </derivirana_varijabla>
  </DomainObject.Predmet.OstaliListFormated>
  <DomainObject.Predmet.OstaliListFormatedOIB>
    <izvorni_sadrzaj>
      <item>Mario Justament, OIB 86306220888 punomoćnik sudionika u postupku AMBRELA d.o.o. ROVINJ</item>
    </izvorni_sadrzaj>
    <derivirana_varijabla naziv="DomainObject.Predmet.OstaliListFormatedOIB_1">
      <item>Mario Justament, OIB 86306220888 punomoćnik sudionika u postupku AMBRELA d.o.o. ROVINJ</item>
    </derivirana_varijabla>
  </DomainObject.Predmet.OstaliListFormatedOIB>
  <DomainObject.Predmet.OstaliListFormatedWithAdress>
    <izvorni_sadrzaj>
      <item>Mario Justament, Trg Ulika 9, 52210 Rovinj punomoćnik sudionika u postupku AMBRELA d.o.o. ROVINJ</item>
    </izvorni_sadrzaj>
    <derivirana_varijabla naziv="DomainObject.Predmet.OstaliListFormatedWithAdress_1">
      <item>Mario Justament, Trg Ulika 9, 52210 Rovinj punomoćnik sudionika u postupku AMBRELA d.o.o. ROVINJ</item>
    </derivirana_varijabla>
  </DomainObject.Predmet.OstaliListFormatedWithAdress>
  <DomainObject.Predmet.OstaliListFormatedWithAdressOIB>
    <izvorni_sadrzaj>
      <item>Mario Justament, OIB 86306220888, Trg Ulika 9, 52210 Rovinj punomoćnik sudionika u postupku AMBRELA d.o.o. ROVINJ</item>
    </izvorni_sadrzaj>
    <derivirana_varijabla naziv="DomainObject.Predmet.OstaliListFormatedWithAdressOIB_1">
      <item>Mario Justament, OIB 86306220888, Trg Ulika 9, 52210 Rovinj punomoćnik sudionika u postupku AMBRELA d.o.o. ROVINJ</item>
    </derivirana_varijabla>
  </DomainObject.Predmet.OstaliListFormatedWithAdressOIB>
  <DomainObject.Predmet.OstaliListNazivFormated>
    <izvorni_sadrzaj>
      <item>Mario Justament</item>
    </izvorni_sadrzaj>
    <derivirana_varijabla naziv="DomainObject.Predmet.OstaliListNazivFormated_1">
      <item>Mario Justament</item>
    </derivirana_varijabla>
  </DomainObject.Predmet.OstaliListNazivFormated>
  <DomainObject.Predmet.OstaliListNazivFormatedOIB>
    <izvorni_sadrzaj>
      <item>Mario Justament, OIB 86306220888</item>
    </izvorni_sadrzaj>
    <derivirana_varijabla naziv="DomainObject.Predmet.OstaliListNazivFormatedOIB_1">
      <item>Mario Justament, OIB 86306220888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AMBRELA d.o.o. ROVINJ</izvorni_sadrzaj>
    <derivirana_varijabla naziv="DomainObject.Predmet.ProtustrankaIDrugi_1">AMBRELA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AMBRELA d.o.o. ROVINJ, OIB 49115743850, M.Benussi 6, 52210 Rovinj</izvorni_sadrzaj>
    <derivirana_varijabla naziv="DomainObject.Predmet.ProtustrankaIDrugiAdressOIB_1">AMBRELA d.o.o. ROVINJ, OIB 49115743850, M.Benussi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AMBRELA d.o.o. ROVINJ</item>
      <item>Mario Justament</item>
    </izvorni_sadrzaj>
    <derivirana_varijabla naziv="DomainObject.Predmet.SudioniciListNaziv_1">
      <item>FINANCIJSKA AGENCIJA, RC RIJEKA, PODRUŽNICA PULA, PULA</item>
      <item>AMBRELA d.o.o. ROVINJ</item>
      <item>Mario Justament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AMBRELA d.o.o. ROVINJ, OIB 49115743850, M.Benussi 6,52210 Rovinj</item>
      <item>Mario Justament, OIB 86306220888, Trg Ulika 9,52210 Rovinj</item>
    </izvorni_sadrzaj>
    <derivirana_varijabla naziv="DomainObject.Predmet.SudioniciListAdressOIB_1">
      <item>FINANCIJSKA AGENCIJA, RC RIJEKA, PODRUŽNICA PULA, PULA, OIB 85821130368, Ulica grada Vukovara 70,10000 Zagreb</item>
      <item>AMBRELA d.o.o. ROVINJ, OIB 49115743850, M.Benussi 6,52210 Rovinj</item>
      <item>Mario Justament, OIB 86306220888, Trg Ulika 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49115743850</item>
      <item>, OIB 86306220888</item>
    </izvorni_sadrzaj>
    <derivirana_varijabla naziv="DomainObject.Predmet.SudioniciListNazivOIB_1">
      <item>, OIB 85821130368</item>
      <item>, OIB 49115743850</item>
      <item>, OIB 86306220888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2A0A0B-17B3-44DB-9FEC-CBA11F8012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3147</properties:Characters>
  <properties:Lines>92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2016-09-02T10:58:00Z</dcterms:created>
  <dc:creator>msimicic</dc:creator>
  <cp:lastModifiedBy>Sanja Prodan</cp:lastModifiedBy>
  <cp:lastPrinted>2016-09-05T07:16:00Z</cp:lastPrinted>
  <dcterms:modified xmlns:xsi="http://www.w3.org/2001/XMLSchema-instance" xsi:type="dcterms:W3CDTF">2016-09-05T07:16:00Z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