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4ff4" w14:paraId="1d84ff4" w:rsidRDefault="001D262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2624" w:rsidP="001D2624" w:rsidR="00AE649C">
      <w:pPr>
        <w:pStyle w:val="Bezproreda"/>
      </w:pPr>
      <w:r>
        <w:t xml:space="preserve">     Republika Hrvatska</w:t>
      </w:r>
    </w:p>
    <w:p w:rsidRDefault="001D2624" w:rsidP="001D2624" w:rsidR="001D2624">
      <w:pPr>
        <w:pStyle w:val="Bezproreda"/>
      </w:pPr>
      <w:r>
        <w:t>Trgovački sud u Bjelovaru</w:t>
      </w:r>
    </w:p>
    <w:p w:rsidRDefault="001D2624" w:rsidP="001D2624" w:rsidR="001D262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A50DD" w:rsidP="001D2624" w:rsidR="00AA50DD" w:rsidRPr="00B76F3C">
      <w:pPr>
        <w:pStyle w:val="Bezproreda"/>
      </w:pPr>
    </w:p>
    <w:p w:rsidRDefault="001D2624" w:rsidP="001D2624" w:rsidR="001D2624">
      <w:pPr>
        <w:pStyle w:val="Bezproreda"/>
        <w:ind w:firstLine="708" w:left="4956"/>
      </w:pPr>
      <w:r>
        <w:t>Poslovni broj: 1 St-746/2017-26</w:t>
      </w:r>
    </w:p>
    <w:p w:rsidRDefault="001D2624" w:rsidP="001D2624" w:rsidR="001D2624">
      <w:pPr>
        <w:pStyle w:val="Bezproreda"/>
      </w:pPr>
    </w:p>
    <w:p w:rsidRDefault="00AA50DD" w:rsidP="001D2624" w:rsidR="00AA50DD">
      <w:pPr>
        <w:pStyle w:val="Bezproreda"/>
      </w:pP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  <w:jc w:val="center"/>
      </w:pPr>
      <w:r>
        <w:t>U    I M E     R E P U B L I K E        H R V A T S K E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  <w:jc w:val="center"/>
      </w:pPr>
      <w:r>
        <w:t>R J E Š E N J E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</w:p>
    <w:p w:rsidRDefault="00AA50DD" w:rsidP="001D2624" w:rsidR="00AA50DD">
      <w:pPr>
        <w:pStyle w:val="Bezproreda"/>
      </w:pPr>
    </w:p>
    <w:p w:rsidRDefault="001D2624" w:rsidP="001D2624" w:rsidR="001D2624">
      <w:pPr>
        <w:pStyle w:val="Bezproreda"/>
        <w:ind w:firstLine="708"/>
      </w:pPr>
      <w:r>
        <w:t xml:space="preserve">Trgovački sud u Bjelovaru, po  sucu Branki Pleskalt, u stečajnom predmetu nad stečajnim dužnikom CIGLANA Industrija građevnog materijala, d.o.o.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 15458350190,   27.  studenog 2017. 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  <w:jc w:val="center"/>
      </w:pPr>
      <w:r>
        <w:t>r i j e š i o      j e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>Utvrđuju se slijedeće tražbine: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>I  Tražbine I Višeg isplatnog reda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>a)Tražbine utvrđene u cijelosti</w:t>
      </w:r>
    </w:p>
    <w:p w:rsidRDefault="001D2624" w:rsidP="001D2624" w:rsidR="001D2624">
      <w:pPr>
        <w:pStyle w:val="Bezproreda"/>
      </w:pPr>
    </w:p>
    <w:p w:rsidRDefault="00AA50DD" w:rsidP="001D2624" w:rsidR="001D2624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2624">
        <w:t xml:space="preserve"> Prijavljeno           Utvrđeno</w:t>
      </w:r>
    </w:p>
    <w:p w:rsidRDefault="001D2624" w:rsidP="001D2624" w:rsidR="001D2624">
      <w:pPr>
        <w:pStyle w:val="Bezproreda"/>
      </w:pPr>
      <w:r>
        <w:t xml:space="preserve">     </w:t>
      </w:r>
      <w:r w:rsidR="00AA50DD">
        <w:t xml:space="preserve">   </w:t>
      </w:r>
      <w:r w:rsidR="00AA50DD">
        <w:tab/>
      </w:r>
      <w:r w:rsidR="00AA50DD">
        <w:tab/>
      </w:r>
      <w:r w:rsidR="00AA50DD">
        <w:tab/>
      </w:r>
      <w:r w:rsidR="00AA50DD">
        <w:tab/>
      </w:r>
      <w:r w:rsidR="00AA50DD">
        <w:tab/>
      </w:r>
      <w:r w:rsidR="00AA50DD">
        <w:tab/>
      </w:r>
      <w:r w:rsidR="00AA50DD">
        <w:tab/>
      </w:r>
      <w:r w:rsidR="00AA50DD">
        <w:tab/>
        <w:t xml:space="preserve">    </w:t>
      </w:r>
      <w:r>
        <w:t xml:space="preserve"> kn                            </w:t>
      </w:r>
      <w:proofErr w:type="spellStart"/>
      <w:r>
        <w:t>kn</w:t>
      </w:r>
      <w:proofErr w:type="spellEnd"/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 xml:space="preserve">1.Republika Hrvatska Porezna uprava, Područni ured </w:t>
      </w:r>
    </w:p>
    <w:p w:rsidRDefault="001D2624" w:rsidP="001D2624" w:rsidR="001D2624">
      <w:pPr>
        <w:pStyle w:val="Bezproreda"/>
      </w:pPr>
      <w:r>
        <w:t xml:space="preserve">    Virovitica  OIB: 18683136487               </w:t>
      </w:r>
      <w:r w:rsidR="00AA50DD">
        <w:t xml:space="preserve">                         </w:t>
      </w:r>
      <w:r>
        <w:t xml:space="preserve">      417.413,43         417.413,43</w:t>
      </w:r>
    </w:p>
    <w:p w:rsidRDefault="001D2624" w:rsidP="001D2624" w:rsidR="001D2624">
      <w:pPr>
        <w:pStyle w:val="Bezproreda"/>
      </w:pPr>
    </w:p>
    <w:p w:rsidRDefault="001D2624" w:rsidP="001D2624" w:rsidR="00AA50DD">
      <w:pPr>
        <w:pStyle w:val="Bezproreda"/>
      </w:pPr>
      <w:r>
        <w:t>2.Predrag Kotur iz Slatine, J. Gotovca 3,</w:t>
      </w:r>
    </w:p>
    <w:p w:rsidRDefault="00AA50DD" w:rsidP="001D2624" w:rsidR="001D2624">
      <w:pPr>
        <w:pStyle w:val="Bezproreda"/>
      </w:pPr>
      <w:r>
        <w:t xml:space="preserve">  </w:t>
      </w:r>
      <w:r w:rsidR="001D2624">
        <w:t xml:space="preserve"> OIB: 98833480207</w:t>
      </w:r>
      <w:r>
        <w:t xml:space="preserve">                                                               </w:t>
      </w:r>
      <w:r w:rsidR="001D2624">
        <w:t xml:space="preserve">  135.697,06        135.697,06</w:t>
      </w:r>
    </w:p>
    <w:p w:rsidRDefault="001D2624" w:rsidP="001D2624" w:rsidR="001D2624">
      <w:pPr>
        <w:pStyle w:val="Bezproreda"/>
      </w:pPr>
    </w:p>
    <w:p w:rsidRDefault="001D2624" w:rsidP="001D2624" w:rsidR="00AA50DD">
      <w:pPr>
        <w:pStyle w:val="Bezproreda"/>
      </w:pPr>
      <w:r>
        <w:t>3.Ranka Janečić iz Slatine, M. Kraljevića 7,</w:t>
      </w:r>
    </w:p>
    <w:p w:rsidRDefault="00AA50DD" w:rsidP="001D2624" w:rsidR="001D2624">
      <w:pPr>
        <w:pStyle w:val="Bezproreda"/>
      </w:pPr>
      <w:r>
        <w:t xml:space="preserve">  </w:t>
      </w:r>
      <w:r w:rsidR="001D2624">
        <w:t xml:space="preserve"> OIB: 66109727095                     </w:t>
      </w:r>
      <w:r>
        <w:t xml:space="preserve">                                              </w:t>
      </w:r>
      <w:r w:rsidR="001D2624">
        <w:t xml:space="preserve"> 9.841,58             9.841,58</w:t>
      </w:r>
    </w:p>
    <w:p w:rsidRDefault="001D2624" w:rsidP="001D2624" w:rsidR="001D2624">
      <w:pPr>
        <w:pStyle w:val="Bezproreda"/>
      </w:pPr>
    </w:p>
    <w:p w:rsidRDefault="001D2624" w:rsidP="001D2624" w:rsidR="00AA50DD">
      <w:pPr>
        <w:pStyle w:val="Bezproreda"/>
      </w:pPr>
      <w:r>
        <w:t xml:space="preserve">4.Saveta Ćupurdija iz Slatine, B. Bušića 20A, </w:t>
      </w:r>
    </w:p>
    <w:p w:rsidRDefault="00AA50DD" w:rsidP="001D2624" w:rsidR="001D2624">
      <w:pPr>
        <w:pStyle w:val="Bezproreda"/>
      </w:pPr>
      <w:r>
        <w:t xml:space="preserve">  </w:t>
      </w:r>
      <w:r w:rsidR="001D2624">
        <w:t xml:space="preserve">OIB: 21424908737             </w:t>
      </w:r>
      <w:r>
        <w:t xml:space="preserve">                                                   </w:t>
      </w:r>
      <w:r w:rsidR="001D2624">
        <w:t xml:space="preserve">     6.742,48             6.742,48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>5.Kristina Bošnjak iz Slatine, Lipa 86, OIB: 20662309114</w:t>
      </w:r>
      <w:r w:rsidR="00AA50DD">
        <w:t xml:space="preserve">  </w:t>
      </w:r>
      <w:r>
        <w:t xml:space="preserve">     27.434,52           27.434,52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>II Tražbine II Višeg isplatnog reda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  <w:numPr>
          <w:ilvl w:val="0"/>
          <w:numId w:val="47"/>
        </w:numPr>
        <w:spacing w:after="0"/>
        <w:contextualSpacing w:val="false"/>
      </w:pPr>
      <w:r>
        <w:t>Tražbine utvrđene u cijelosti</w:t>
      </w:r>
    </w:p>
    <w:p w:rsidRDefault="00E94880" w:rsidP="00E94880" w:rsidR="00E94880">
      <w:pPr>
        <w:pStyle w:val="Bezproreda"/>
        <w:ind w:left="5664"/>
      </w:pPr>
      <w:r>
        <w:t xml:space="preserve">            </w:t>
      </w:r>
      <w:r w:rsidR="001D2624">
        <w:t xml:space="preserve">   Prijavljeno</w:t>
      </w:r>
      <w:r>
        <w:t xml:space="preserve">    </w:t>
      </w:r>
      <w:r w:rsidR="001D2624">
        <w:t xml:space="preserve">  Utvrđeno</w:t>
      </w:r>
    </w:p>
    <w:p w:rsidRDefault="00E94880" w:rsidP="00E94880" w:rsidR="001D2624">
      <w:pPr>
        <w:pStyle w:val="Bezproreda"/>
        <w:ind w:left="5664"/>
      </w:pPr>
      <w:r>
        <w:t xml:space="preserve">                  </w:t>
      </w:r>
      <w:r w:rsidR="001D2624">
        <w:t xml:space="preserve"> kn</w:t>
      </w:r>
      <w:r>
        <w:t xml:space="preserve">       </w:t>
      </w:r>
      <w:r w:rsidR="001D2624">
        <w:t xml:space="preserve">          </w:t>
      </w:r>
      <w:proofErr w:type="spellStart"/>
      <w:r w:rsidR="001D2624">
        <w:t>kn</w:t>
      </w:r>
      <w:proofErr w:type="spellEnd"/>
    </w:p>
    <w:p w:rsidRDefault="001D2624" w:rsidP="001D2624" w:rsidR="001D2624">
      <w:pPr>
        <w:pStyle w:val="Bezproreda"/>
        <w:ind w:left="6372"/>
      </w:pPr>
    </w:p>
    <w:p w:rsidRDefault="001D2624" w:rsidP="001D2624" w:rsidR="001D2624">
      <w:pPr>
        <w:pStyle w:val="Bezproreda"/>
      </w:pPr>
      <w:r>
        <w:t>1.Jasna Kotur iz Slatine, J. Gotovca 3, OIB:87318963822             53.955,00</w:t>
      </w:r>
      <w:r w:rsidR="00E94880">
        <w:t xml:space="preserve">       </w:t>
      </w:r>
      <w:r>
        <w:t xml:space="preserve">       53.955,00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>2.HEP-Operater distribucijskog sustava d.o.o. Elektra</w:t>
      </w:r>
    </w:p>
    <w:p w:rsidRDefault="001D2624" w:rsidP="001D2624" w:rsidR="001D2624">
      <w:pPr>
        <w:pStyle w:val="Bezproreda"/>
      </w:pPr>
      <w:r>
        <w:t xml:space="preserve">    Virovitica, A. Mihanovića 42, OIB: 46830600751     </w:t>
      </w:r>
      <w:r w:rsidR="00E94880">
        <w:t xml:space="preserve">                 </w:t>
      </w:r>
      <w:r>
        <w:t xml:space="preserve"> 6.022,18</w:t>
      </w:r>
      <w:r w:rsidR="00E94880">
        <w:t xml:space="preserve">        </w:t>
      </w:r>
      <w:r>
        <w:t xml:space="preserve">        6.022,18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 xml:space="preserve">3.INA-Industrija nafte d.d. Zagreb, </w:t>
      </w:r>
      <w:proofErr w:type="spellStart"/>
      <w:r>
        <w:t>Av.V</w:t>
      </w:r>
      <w:proofErr w:type="spellEnd"/>
      <w:r>
        <w:t>. Holjevca 10,</w:t>
      </w:r>
    </w:p>
    <w:p w:rsidRDefault="001D2624" w:rsidP="001D2624" w:rsidR="001D2624">
      <w:pPr>
        <w:pStyle w:val="Bezproreda"/>
      </w:pPr>
      <w:r>
        <w:t xml:space="preserve">    OIB: 27759560625                                                         </w:t>
      </w:r>
      <w:r w:rsidR="00E94880">
        <w:t xml:space="preserve">            </w:t>
      </w:r>
      <w:r>
        <w:t xml:space="preserve">   2.717,30</w:t>
      </w:r>
      <w:r w:rsidR="00E94880">
        <w:t xml:space="preserve">           </w:t>
      </w:r>
      <w:r>
        <w:t xml:space="preserve">     2.717,30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>4.Fond za zaštitu okoliša i energetsku učinkovitost Zagreb,</w:t>
      </w:r>
    </w:p>
    <w:p w:rsidRDefault="001D2624" w:rsidP="001D2624" w:rsidR="001D2624">
      <w:pPr>
        <w:pStyle w:val="Bezproreda"/>
      </w:pPr>
      <w:r>
        <w:t xml:space="preserve">    Radnička cesta 80, OIB: 85828625994                         </w:t>
      </w:r>
      <w:r w:rsidR="00E94880">
        <w:t xml:space="preserve">               </w:t>
      </w:r>
      <w:r>
        <w:t xml:space="preserve">  4.591,53</w:t>
      </w:r>
      <w:r w:rsidR="00E94880">
        <w:t xml:space="preserve">       </w:t>
      </w:r>
      <w:r>
        <w:t xml:space="preserve">        4.591,53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>5.Hamag-</w:t>
      </w:r>
      <w:proofErr w:type="spellStart"/>
      <w:r>
        <w:t>Bicro</w:t>
      </w:r>
      <w:proofErr w:type="spellEnd"/>
      <w:r>
        <w:t xml:space="preserve">/Hrvatska Agencija za malo gospodarstvo, </w:t>
      </w:r>
    </w:p>
    <w:p w:rsidRDefault="001D2624" w:rsidP="001D2624" w:rsidR="00E94880">
      <w:pPr>
        <w:pStyle w:val="Bezproreda"/>
      </w:pPr>
      <w:r>
        <w:t xml:space="preserve">    inovacije i investicije Zagreb, Ksaver 208, </w:t>
      </w:r>
    </w:p>
    <w:p w:rsidRDefault="00E94880" w:rsidP="001D2624" w:rsidR="001D2624">
      <w:pPr>
        <w:pStyle w:val="Bezproreda"/>
      </w:pPr>
      <w:r>
        <w:t xml:space="preserve">   </w:t>
      </w:r>
      <w:r w:rsidR="001D2624">
        <w:t xml:space="preserve">OIB: 25609559342           </w:t>
      </w:r>
      <w:r>
        <w:t xml:space="preserve">                                                       </w:t>
      </w:r>
      <w:r w:rsidR="001D2624">
        <w:t xml:space="preserve"> 2.497.000,00        2.497.000,00</w:t>
      </w:r>
    </w:p>
    <w:p w:rsidRDefault="001D2624" w:rsidP="001D2624" w:rsidR="001D2624">
      <w:pPr>
        <w:pStyle w:val="Bezproreda"/>
      </w:pPr>
    </w:p>
    <w:p w:rsidRDefault="001D2624" w:rsidP="001D2624" w:rsidR="00E94880">
      <w:pPr>
        <w:pStyle w:val="Bezproreda"/>
      </w:pPr>
      <w:r>
        <w:t xml:space="preserve">6. Slatinska banka d.d. Slatina, V. Nazora 2, </w:t>
      </w:r>
    </w:p>
    <w:p w:rsidRDefault="00E94880" w:rsidP="001D2624" w:rsidR="001D2624">
      <w:pPr>
        <w:pStyle w:val="Bezproreda"/>
      </w:pPr>
      <w:r>
        <w:t xml:space="preserve">    </w:t>
      </w:r>
      <w:r w:rsidR="001D2624">
        <w:t xml:space="preserve">OIB:  42252496579                   </w:t>
      </w:r>
      <w:r>
        <w:t xml:space="preserve">                                                   </w:t>
      </w:r>
      <w:r w:rsidR="001D2624">
        <w:t xml:space="preserve">    524,00</w:t>
      </w:r>
      <w:r>
        <w:t xml:space="preserve">     </w:t>
      </w:r>
      <w:r w:rsidR="001D2624">
        <w:t xml:space="preserve">             524,00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>7.HEP-Opskrba d.o.o. Zagreb, Ul. grada Vukovara 37,</w:t>
      </w:r>
    </w:p>
    <w:p w:rsidRDefault="001D2624" w:rsidP="001D2624" w:rsidR="001D2624">
      <w:pPr>
        <w:pStyle w:val="Bezproreda"/>
      </w:pPr>
      <w:r>
        <w:t xml:space="preserve">    OIB: 63073332379                                                                </w:t>
      </w:r>
      <w:r w:rsidR="00E94880">
        <w:t xml:space="preserve">   </w:t>
      </w:r>
      <w:r>
        <w:t xml:space="preserve">   39.319,52</w:t>
      </w:r>
      <w:r w:rsidR="00E94880">
        <w:t xml:space="preserve">          </w:t>
      </w:r>
      <w:r>
        <w:t xml:space="preserve">   39.319,52</w:t>
      </w:r>
    </w:p>
    <w:p w:rsidRDefault="001D2624" w:rsidP="001D2624" w:rsidR="001D2624">
      <w:pPr>
        <w:pStyle w:val="Bezproreda"/>
      </w:pPr>
    </w:p>
    <w:p w:rsidRDefault="001D2624" w:rsidP="001D2624" w:rsidR="00E94880">
      <w:pPr>
        <w:pStyle w:val="Bezproreda"/>
      </w:pPr>
      <w:r>
        <w:t>8. UNIQA osiguranje d.d. Zagreb, Planinska 13 A,</w:t>
      </w:r>
    </w:p>
    <w:p w:rsidRDefault="00E94880" w:rsidP="001D2624" w:rsidR="001D2624">
      <w:pPr>
        <w:pStyle w:val="Bezproreda"/>
      </w:pPr>
      <w:r>
        <w:t xml:space="preserve">   </w:t>
      </w:r>
      <w:r w:rsidR="001D2624">
        <w:t xml:space="preserve"> OIB:75665455333           </w:t>
      </w:r>
      <w:r>
        <w:t xml:space="preserve">                                                            </w:t>
      </w:r>
      <w:r w:rsidR="001D2624">
        <w:t xml:space="preserve"> 3.417,67                3.417,67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 xml:space="preserve">9. Zagrebački holding d.o.o. Zagreb, Ul. grada Vukovara 41, </w:t>
      </w:r>
    </w:p>
    <w:p w:rsidRDefault="001D2624" w:rsidP="001D2624" w:rsidR="001D2624">
      <w:pPr>
        <w:pStyle w:val="Bezproreda"/>
      </w:pPr>
      <w:r>
        <w:t xml:space="preserve">    OIB: 85584865987                                                   </w:t>
      </w:r>
      <w:r w:rsidR="00E94880">
        <w:t xml:space="preserve">        </w:t>
      </w:r>
      <w:r>
        <w:t xml:space="preserve">             1.812,54               1.812,54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>10.Ministarstvo financija, Porezna uprava, Područni ured</w:t>
      </w:r>
    </w:p>
    <w:p w:rsidRDefault="001D2624" w:rsidP="001D2624" w:rsidR="001D2624">
      <w:pPr>
        <w:pStyle w:val="Bezproreda"/>
      </w:pPr>
      <w:r>
        <w:t xml:space="preserve">      Virovitica OIB: 18683136487                                       </w:t>
      </w:r>
      <w:r w:rsidR="00E94880">
        <w:t xml:space="preserve">       </w:t>
      </w:r>
      <w:r>
        <w:t xml:space="preserve">   694.682,82           694.682,82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>11.Zagrebačka banka d.d. Zagreb, Trg bana J. Jelačića 10,</w:t>
      </w:r>
    </w:p>
    <w:p w:rsidRDefault="001D2624" w:rsidP="001D2624" w:rsidR="001D2624">
      <w:pPr>
        <w:pStyle w:val="Bezproreda"/>
      </w:pPr>
      <w:r>
        <w:t xml:space="preserve">      OIB: 92663223473                                                  </w:t>
      </w:r>
      <w:r w:rsidR="00E94880">
        <w:t xml:space="preserve">         </w:t>
      </w:r>
      <w:r>
        <w:t xml:space="preserve">   10.456.398,52     10.456.398,52</w:t>
      </w:r>
    </w:p>
    <w:p w:rsidRDefault="001D2624" w:rsidP="001D2624" w:rsidR="001D2624">
      <w:pPr>
        <w:pStyle w:val="Bezproreda"/>
      </w:pPr>
    </w:p>
    <w:p w:rsidRDefault="001D2624" w:rsidP="001D2624" w:rsidR="00E94880">
      <w:pPr>
        <w:pStyle w:val="Bezproreda"/>
      </w:pPr>
      <w:r>
        <w:t xml:space="preserve">12. Predrag Kotur iz Slatine, J. Gotovca 3, </w:t>
      </w:r>
    </w:p>
    <w:p w:rsidRDefault="00E94880" w:rsidP="001D2624" w:rsidR="001D2624">
      <w:pPr>
        <w:pStyle w:val="Bezproreda"/>
      </w:pPr>
      <w:r>
        <w:t xml:space="preserve">     </w:t>
      </w:r>
      <w:r w:rsidR="001D2624">
        <w:t xml:space="preserve">OIB: 98833480207                   </w:t>
      </w:r>
      <w:r>
        <w:t xml:space="preserve">                                             </w:t>
      </w:r>
      <w:r w:rsidR="001D2624">
        <w:t xml:space="preserve">    265.486,73          265.486,73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  <w:numPr>
          <w:ilvl w:val="0"/>
          <w:numId w:val="47"/>
        </w:numPr>
        <w:spacing w:after="0"/>
        <w:contextualSpacing w:val="false"/>
      </w:pPr>
      <w:r>
        <w:t>Tražbine djelomično utvrđene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  <w:ind w:firstLine="708" w:left="4248"/>
      </w:pPr>
      <w:r>
        <w:t xml:space="preserve">  prijavljeno         osporeno          utvrđeno</w:t>
      </w:r>
    </w:p>
    <w:p w:rsidRDefault="001D2624" w:rsidP="001D2624" w:rsidR="001D2624">
      <w:pPr>
        <w:pStyle w:val="Bezproreda"/>
        <w:ind w:left="4956"/>
      </w:pPr>
      <w:r>
        <w:lastRenderedPageBreak/>
        <w:t xml:space="preserve">     kn                       </w:t>
      </w:r>
      <w:proofErr w:type="spellStart"/>
      <w:r>
        <w:t>kn</w:t>
      </w:r>
      <w:proofErr w:type="spellEnd"/>
      <w:r>
        <w:t xml:space="preserve">                       </w:t>
      </w:r>
      <w:proofErr w:type="spellStart"/>
      <w:r>
        <w:t>kn</w:t>
      </w:r>
      <w:proofErr w:type="spellEnd"/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 xml:space="preserve">1.Branko Jurlina </w:t>
      </w:r>
      <w:proofErr w:type="spellStart"/>
      <w:r>
        <w:t>vl</w:t>
      </w:r>
      <w:proofErr w:type="spellEnd"/>
      <w:r>
        <w:t>. vulkanizerskog servisa</w:t>
      </w:r>
    </w:p>
    <w:p w:rsidRDefault="001D2624" w:rsidP="001D2624" w:rsidR="001D2624">
      <w:pPr>
        <w:pStyle w:val="Bezproreda"/>
      </w:pPr>
      <w:r>
        <w:t xml:space="preserve">   i trgovine Jurlina iz Slatine, Braće Radića 207,</w:t>
      </w:r>
    </w:p>
    <w:p w:rsidRDefault="001D2624" w:rsidP="001D2624" w:rsidR="001D2624">
      <w:pPr>
        <w:pStyle w:val="Bezproreda"/>
      </w:pPr>
      <w:r>
        <w:t xml:space="preserve">   OIB: 88090372285                                             217.174,78            152.022,35        65.152,43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 xml:space="preserve">Potraživanje ovog vjerovnika osporeno u iznosu od 152.022,35 kuna iz razloga što je vjerovnik isto otpustio u sklopljenoj </w:t>
      </w:r>
      <w:proofErr w:type="spellStart"/>
      <w:r>
        <w:t>predstečajnoj</w:t>
      </w:r>
      <w:proofErr w:type="spellEnd"/>
      <w:r>
        <w:t xml:space="preserve"> nagodbi nad dužnikom.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>2.Kompas d.o.o. Slatina, Braće Radića 207,</w:t>
      </w:r>
    </w:p>
    <w:p w:rsidRDefault="001D2624" w:rsidP="001D2624" w:rsidR="001D2624">
      <w:pPr>
        <w:pStyle w:val="Bezproreda"/>
      </w:pPr>
      <w:r>
        <w:t xml:space="preserve">    OIB: 03371176823                                                  8.499,90            5.949,93            2.549,97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 xml:space="preserve">Potraživanje ovog vjerovnika osporeno u iznosu od 5.949,93 kune iz razloga što je vjerovnik isto otpustio u sklopljenoj </w:t>
      </w:r>
      <w:proofErr w:type="spellStart"/>
      <w:r>
        <w:t>predstečajnoj</w:t>
      </w:r>
      <w:proofErr w:type="spellEnd"/>
      <w:r>
        <w:t xml:space="preserve"> nagodbi nad dužnikom.</w:t>
      </w:r>
    </w:p>
    <w:p w:rsidRDefault="001D2624" w:rsidP="001D2624" w:rsidR="001D2624">
      <w:pPr>
        <w:pStyle w:val="Bezproreda"/>
      </w:pPr>
    </w:p>
    <w:p w:rsidRDefault="001D2624" w:rsidP="001D2624" w:rsidR="001D2624">
      <w:pPr>
        <w:pStyle w:val="Bezproreda"/>
      </w:pPr>
      <w:r>
        <w:t>3.PIKAS d.o.o. Zagreb, S. Batušića 39,</w:t>
      </w:r>
    </w:p>
    <w:p w:rsidRDefault="001D2624" w:rsidP="001D2624" w:rsidR="001D2624">
      <w:pPr>
        <w:pStyle w:val="Bezproreda"/>
      </w:pPr>
      <w:r>
        <w:t xml:space="preserve">    OIB: 15550168813                                                 93.698,91          32.439,72         61.259,19</w:t>
      </w:r>
    </w:p>
    <w:p w:rsidRDefault="001D2624" w:rsidP="001D2624" w:rsidR="001D2624">
      <w:pPr>
        <w:pStyle w:val="Bezproreda"/>
      </w:pPr>
      <w:r>
        <w:t xml:space="preserve">         </w:t>
      </w:r>
    </w:p>
    <w:p w:rsidRDefault="001D2624" w:rsidP="001D2624" w:rsidR="001D2624">
      <w:pPr>
        <w:pStyle w:val="Bezproreda"/>
      </w:pPr>
      <w:r>
        <w:t>Potraživanje ovog vjerovnika osporeno u iznosu od 32.439,72 kune iz razloga što potraživanje ne postoji.</w:t>
      </w:r>
    </w:p>
    <w:p w:rsidRDefault="001D2624" w:rsidP="001D2624" w:rsidR="001D2624">
      <w:pPr>
        <w:pStyle w:val="Bezproreda"/>
      </w:pPr>
      <w:r>
        <w:t xml:space="preserve">                                       </w:t>
      </w:r>
    </w:p>
    <w:p w:rsidRDefault="001D2624" w:rsidP="001D2624" w:rsidR="001D2624">
      <w:pPr>
        <w:pStyle w:val="Bezproreda"/>
        <w:ind w:firstLine="708"/>
        <w:jc w:val="both"/>
      </w:pPr>
      <w:r>
        <w:t>Gore navedeni vjerovnici upućuju se radi utvrđenja svog potraživanja da u roku od 8 dana od dana primitka izvoda iz ovog rješenja pokrenu parnicu, inače će se smatrati da su odustali od prava na vođenje parnice (čl. 266. st. 1. Stečajnog zakona).Ako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267. Stečajnog zakona).</w:t>
      </w:r>
    </w:p>
    <w:p w:rsidRDefault="001D2624" w:rsidP="001D2624" w:rsidR="001D2624">
      <w:pPr>
        <w:pStyle w:val="Bezproreda"/>
        <w:jc w:val="both"/>
      </w:pPr>
    </w:p>
    <w:p w:rsidRDefault="001D2624" w:rsidP="001D2624" w:rsidR="001D2624">
      <w:pPr>
        <w:pStyle w:val="Bezproreda"/>
        <w:jc w:val="both"/>
      </w:pPr>
    </w:p>
    <w:p w:rsidRDefault="001D2624" w:rsidP="001D2624" w:rsidR="001D2624">
      <w:pPr>
        <w:pStyle w:val="Bezproreda"/>
        <w:jc w:val="both"/>
      </w:pPr>
      <w:r>
        <w:t xml:space="preserve">III </w:t>
      </w:r>
      <w:proofErr w:type="spellStart"/>
      <w:r>
        <w:t>Vjerovovnici</w:t>
      </w:r>
      <w:proofErr w:type="spellEnd"/>
      <w:r>
        <w:t xml:space="preserve"> s pravom odvojenog namirenja-</w:t>
      </w:r>
      <w:proofErr w:type="spellStart"/>
      <w:r>
        <w:t>razlučni</w:t>
      </w:r>
      <w:proofErr w:type="spellEnd"/>
      <w:r>
        <w:t xml:space="preserve"> vjerovnici</w:t>
      </w:r>
    </w:p>
    <w:p w:rsidRDefault="001D2624" w:rsidP="001D2624" w:rsidR="001D2624">
      <w:pPr>
        <w:pStyle w:val="Bezproreda"/>
        <w:jc w:val="both"/>
      </w:pPr>
    </w:p>
    <w:p w:rsidRDefault="001D2624" w:rsidP="001D2624" w:rsidR="001D2624">
      <w:pPr>
        <w:pStyle w:val="Bezproreda"/>
      </w:pPr>
      <w:r>
        <w:t xml:space="preserve">1. Zagrebačka banka d.d. Zagreb, Trg bana Josipa Jelačića 10, OIB: 92963223473,  </w:t>
      </w:r>
      <w:proofErr w:type="spellStart"/>
      <w:r>
        <w:t>razlučno</w:t>
      </w:r>
      <w:proofErr w:type="spellEnd"/>
      <w:r>
        <w:t xml:space="preserve"> pravo za iznos od  10.456.398,52 kune  temeljem Ugovora o založnom pravu od 23. siječnja 2013. godine Ugovor o založnom pravu od 21. veljače 2011. godine na nekretninama upisanim u k.o. </w:t>
      </w:r>
      <w:proofErr w:type="spellStart"/>
      <w:r>
        <w:t>Sladojevci</w:t>
      </w:r>
      <w:proofErr w:type="spellEnd"/>
      <w:r>
        <w:t xml:space="preserve">, i to u </w:t>
      </w:r>
      <w:proofErr w:type="spellStart"/>
      <w:r>
        <w:t>zk</w:t>
      </w:r>
      <w:proofErr w:type="spellEnd"/>
      <w:r>
        <w:t xml:space="preserve">. ul. br. 5, 320,856 i 1107 i nekretnine upisane u </w:t>
      </w:r>
      <w:proofErr w:type="spellStart"/>
      <w:r>
        <w:t>zk</w:t>
      </w:r>
      <w:proofErr w:type="spellEnd"/>
      <w:r>
        <w:t xml:space="preserve">. ul. br. 6865 k.o. Vrapče Novo, </w:t>
      </w:r>
      <w:proofErr w:type="spellStart"/>
      <w:r>
        <w:t>čkbr</w:t>
      </w:r>
      <w:proofErr w:type="spellEnd"/>
      <w:r>
        <w:t>. 15/1, 7. suvlasnički dio, etaža E-7, i</w:t>
      </w:r>
    </w:p>
    <w:p w:rsidRDefault="001D2624" w:rsidP="001D2624" w:rsidR="001D2624">
      <w:pPr>
        <w:pStyle w:val="Bezproreda"/>
        <w:ind w:left="720"/>
      </w:pPr>
    </w:p>
    <w:p w:rsidRDefault="001D2624" w:rsidP="00AA50DD" w:rsidR="001D2624">
      <w:pPr>
        <w:pStyle w:val="Bezproreda"/>
      </w:pPr>
      <w:r>
        <w:t>2.Hrvatska agencija za malo gospodarstvo, inovacije i investicije /</w:t>
      </w:r>
      <w:proofErr w:type="spellStart"/>
      <w:r>
        <w:t>Hamag</w:t>
      </w:r>
      <w:proofErr w:type="spellEnd"/>
      <w:r>
        <w:t>-</w:t>
      </w:r>
      <w:proofErr w:type="spellStart"/>
      <w:r>
        <w:t>Bicro</w:t>
      </w:r>
      <w:proofErr w:type="spellEnd"/>
      <w:r>
        <w:t xml:space="preserve"> Zagreb, Ksaver 208, OIB: 25609559342, </w:t>
      </w:r>
      <w:proofErr w:type="spellStart"/>
      <w:r>
        <w:t>razlučno</w:t>
      </w:r>
      <w:proofErr w:type="spellEnd"/>
      <w:r>
        <w:t xml:space="preserve"> pravo za iznos od 2.497.000,00 kuna temeljem Ugovora o kreditu br. 25/5675 od 25. siječnja 2013. na nekretninama upisanim u k.o. </w:t>
      </w:r>
      <w:proofErr w:type="spellStart"/>
      <w:r>
        <w:t>Sladojevci</w:t>
      </w:r>
      <w:proofErr w:type="spellEnd"/>
      <w:r>
        <w:t xml:space="preserve"> i to u </w:t>
      </w:r>
      <w:proofErr w:type="spellStart"/>
      <w:r>
        <w:t>zk</w:t>
      </w:r>
      <w:proofErr w:type="spellEnd"/>
      <w:r>
        <w:t xml:space="preserve">. ul. br. 5,320, 856 i 1107 i nekretnine upisane u </w:t>
      </w:r>
      <w:proofErr w:type="spellStart"/>
      <w:r>
        <w:t>zk</w:t>
      </w:r>
      <w:proofErr w:type="spellEnd"/>
      <w:r>
        <w:t xml:space="preserve">. ul. br. 6865 k.o. Vrapče Novo, </w:t>
      </w:r>
      <w:proofErr w:type="spellStart"/>
      <w:r>
        <w:t>čkbr</w:t>
      </w:r>
      <w:proofErr w:type="spellEnd"/>
      <w:r>
        <w:t>. 15/1, 7. suvlasnički dio etaže E-7.</w:t>
      </w:r>
    </w:p>
    <w:p w:rsidRDefault="001D2624" w:rsidP="001D2624" w:rsidR="001D2624">
      <w:pPr>
        <w:pStyle w:val="Bezproreda"/>
        <w:jc w:val="both"/>
      </w:pPr>
    </w:p>
    <w:p w:rsidRDefault="001D2624" w:rsidP="001D2624" w:rsidR="001D2624">
      <w:pPr>
        <w:pStyle w:val="Bezproreda"/>
        <w:jc w:val="center"/>
      </w:pPr>
      <w:r>
        <w:t>Obrazloženje</w:t>
      </w:r>
    </w:p>
    <w:p w:rsidRDefault="001D2624" w:rsidP="00AA50DD" w:rsidR="001D2624">
      <w:pPr>
        <w:pStyle w:val="Bezproreda"/>
        <w:ind w:firstLine="708"/>
        <w:jc w:val="both"/>
      </w:pPr>
      <w:r>
        <w:t>Na ispitnom ročištu održanom dana 21.  studenog  2017. godine ispitane su sve prijavljene tražbine prema svojim iznosima i redu.</w:t>
      </w:r>
    </w:p>
    <w:p w:rsidRDefault="001D2624" w:rsidP="001D2624" w:rsidR="001D2624">
      <w:pPr>
        <w:pStyle w:val="Bezproreda"/>
        <w:jc w:val="both"/>
      </w:pPr>
    </w:p>
    <w:p w:rsidRDefault="001D2624" w:rsidP="001D2624" w:rsidR="001D2624">
      <w:pPr>
        <w:pStyle w:val="Bezproreda"/>
        <w:ind w:firstLine="708"/>
        <w:jc w:val="both"/>
      </w:pPr>
      <w:r>
        <w:t>Stečajni sudac sastavio je sukladno članku 264. 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1D2624" w:rsidP="001D2624" w:rsidR="001D2624">
      <w:pPr>
        <w:pStyle w:val="Bezproreda"/>
        <w:jc w:val="both"/>
      </w:pPr>
    </w:p>
    <w:p w:rsidRDefault="001D2624" w:rsidP="001D2624" w:rsidR="001D2624">
      <w:pPr>
        <w:pStyle w:val="Bezproreda"/>
        <w:ind w:firstLine="708"/>
        <w:jc w:val="both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1D2624" w:rsidP="001D2624" w:rsidR="001D2624">
      <w:pPr>
        <w:pStyle w:val="Bezproreda"/>
        <w:jc w:val="both"/>
      </w:pPr>
    </w:p>
    <w:p w:rsidRDefault="001D2624" w:rsidP="001D2624" w:rsidR="001D2624">
      <w:pPr>
        <w:pStyle w:val="Bezproreda"/>
        <w:ind w:firstLine="708"/>
        <w:jc w:val="both"/>
      </w:pPr>
      <w:r>
        <w:t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parnice, a u skladu s odredbom članka 266. stavak 1. i članka 267.  Stečajnog zakona.</w:t>
      </w:r>
    </w:p>
    <w:p w:rsidRDefault="001D2624" w:rsidP="001D2624" w:rsidR="001D2624">
      <w:pPr>
        <w:pStyle w:val="Bezproreda"/>
        <w:jc w:val="both"/>
      </w:pPr>
    </w:p>
    <w:p w:rsidRDefault="001D2624" w:rsidP="001D2624" w:rsidR="001D2624">
      <w:pPr>
        <w:pStyle w:val="Bezproreda"/>
        <w:ind w:firstLine="708"/>
        <w:jc w:val="both"/>
      </w:pPr>
      <w:r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267. Stečajnog zakona).</w:t>
      </w:r>
    </w:p>
    <w:p w:rsidRDefault="001D2624" w:rsidP="001D2624" w:rsidR="001D2624">
      <w:pPr>
        <w:pStyle w:val="Bezproreda"/>
        <w:jc w:val="both"/>
      </w:pPr>
    </w:p>
    <w:p w:rsidRDefault="001D2624" w:rsidP="001D2624" w:rsidR="001D2624">
      <w:pPr>
        <w:pStyle w:val="Bezproreda"/>
        <w:ind w:firstLine="708"/>
        <w:jc w:val="both"/>
      </w:pPr>
      <w:r>
        <w:t>Zbog navedenog riješeno je kao u izreci.</w:t>
      </w:r>
    </w:p>
    <w:p w:rsidRDefault="001D2624" w:rsidP="001D2624" w:rsidR="001D2624">
      <w:pPr>
        <w:pStyle w:val="Bezproreda"/>
        <w:jc w:val="both"/>
      </w:pPr>
    </w:p>
    <w:p w:rsidRDefault="001D2624" w:rsidP="001D2624" w:rsidR="001D2624">
      <w:pPr>
        <w:pStyle w:val="Bezproreda"/>
        <w:ind w:firstLine="708"/>
        <w:jc w:val="both"/>
      </w:pPr>
      <w:r>
        <w:t xml:space="preserve">U Bjelovar  27. studenog 2017. </w:t>
      </w:r>
    </w:p>
    <w:p w:rsidRDefault="001D2624" w:rsidP="001D2624" w:rsidR="001D2624">
      <w:pPr>
        <w:pStyle w:val="Bezproreda"/>
        <w:ind w:firstLine="708"/>
        <w:jc w:val="both"/>
      </w:pPr>
    </w:p>
    <w:p w:rsidRDefault="001D2624" w:rsidP="001D2624" w:rsidR="001D2624">
      <w:pPr>
        <w:pStyle w:val="Bezproreda"/>
        <w:jc w:val="center"/>
      </w:pPr>
      <w:r>
        <w:t>S u d a c</w:t>
      </w:r>
    </w:p>
    <w:p w:rsidRDefault="001D2624" w:rsidP="001D2624" w:rsidR="001D2624">
      <w:pPr>
        <w:pStyle w:val="Bezproreda"/>
        <w:jc w:val="center"/>
      </w:pPr>
      <w:r>
        <w:t>Branka Pleskalt  v.r.</w:t>
      </w:r>
    </w:p>
    <w:p w:rsidRDefault="001D2624" w:rsidP="001D2624" w:rsidR="001D2624">
      <w:pPr>
        <w:pStyle w:val="Bezproreda"/>
        <w:jc w:val="center"/>
      </w:pPr>
    </w:p>
    <w:p w:rsidRDefault="001D2624" w:rsidP="001D2624" w:rsidR="001D2624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D2624" w:rsidP="001D2624" w:rsidR="001D2624">
      <w:pPr>
        <w:pStyle w:val="Bezproreda"/>
        <w:jc w:val="center"/>
      </w:pPr>
      <w:r>
        <w:t>Vesna Dragišić</w:t>
      </w:r>
    </w:p>
    <w:p w:rsidRDefault="001D2624" w:rsidP="001D2624" w:rsidR="001D2624">
      <w:pPr>
        <w:pStyle w:val="Bezproreda"/>
        <w:jc w:val="center"/>
      </w:pPr>
    </w:p>
    <w:p w:rsidRDefault="001D2624" w:rsidP="001D2624" w:rsidR="001D2624">
      <w:pPr>
        <w:pStyle w:val="Bezproreda"/>
        <w:jc w:val="both"/>
      </w:pPr>
    </w:p>
    <w:p w:rsidRDefault="001D2624" w:rsidP="001D2624" w:rsidR="001D2624">
      <w:pPr>
        <w:pStyle w:val="Bezproreda"/>
        <w:ind w:firstLine="708"/>
        <w:jc w:val="both"/>
      </w:pPr>
      <w:r>
        <w:t xml:space="preserve"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</w:t>
      </w:r>
      <w:proofErr w:type="spellStart"/>
      <w:r>
        <w:t>otpravka</w:t>
      </w:r>
      <w:proofErr w:type="spellEnd"/>
      <w:r>
        <w:t>, odnosno izvatka iz rješenja . Žalba se podnosi ovome sudu u dva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789" w:rsidP="00537B78" w:rsidR="00594789">
      <w:r>
        <w:separator/>
      </w:r>
    </w:p>
  </w:endnote>
  <w:endnote w:id="0" w:type="continuationSeparator">
    <w:p w:rsidRDefault="00594789" w:rsidP="00537B78" w:rsidR="00594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789" w:rsidP="00537B78" w:rsidR="00594789">
      <w:r>
        <w:separator/>
      </w:r>
    </w:p>
  </w:footnote>
  <w:footnote w:id="0" w:type="continuationSeparator">
    <w:p w:rsidRDefault="00594789" w:rsidP="00537B78" w:rsidR="005947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6E6E0D"/>
    <w:multiLevelType w:val="hybridMultilevel"/>
    <w:tmpl w:val="B8261D8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624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789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0D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318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880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065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St-746/2017-26</izvorni_sadrzaj>
    <derivirana_varijabla naziv="DomainObject.Oznaka_1">St-746/2017-26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St-746/2017-26</izvorni_sadrzaj>
    <derivirana_varijabla naziv="DomainObject.PoslovniBrojDokumenta_1">St-746/2017-26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61A2D-63DE-4039-9E16-A70C82529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997</properties:Words>
  <properties:Characters>5606</properties:Characters>
  <properties:Lines>183</properties:Lines>
  <properties:Paragraphs>80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2017-11-27T06:47:00Z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St-746/2017-26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